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3BD5" w:rsidRDefault="002D120C">
      <w:pPr>
        <w:pStyle w:val="Heading1"/>
      </w:pPr>
      <w:bookmarkStart w:id="0" w:name="_Toc38781270"/>
      <w:bookmarkStart w:id="1" w:name="_Toc46307878"/>
      <w:bookmarkStart w:id="2" w:name="_Toc46552773"/>
      <w:bookmarkStart w:id="3" w:name="_Toc47676578"/>
      <w:bookmarkStart w:id="4" w:name="_Toc47758912"/>
      <w:bookmarkStart w:id="5" w:name="_Toc53046044"/>
      <w:bookmarkStart w:id="6" w:name="_Toc105586936"/>
      <w:bookmarkStart w:id="7" w:name="_Toc414885695"/>
      <w:r>
        <w:t>Part</w:t>
      </w:r>
      <w:r w:rsidR="009037DA">
        <w:t xml:space="preserve"> </w:t>
      </w:r>
      <w:r w:rsidR="00F672DB">
        <w:t>X</w:t>
      </w:r>
      <w:r w:rsidR="00D80CCA">
        <w:t>I</w:t>
      </w:r>
      <w:r w:rsidR="00363BD5">
        <w:t>:</w:t>
      </w:r>
      <w:r w:rsidR="009037DA">
        <w:t xml:space="preserve"> </w:t>
      </w:r>
      <w:bookmarkEnd w:id="0"/>
      <w:bookmarkEnd w:id="1"/>
      <w:bookmarkEnd w:id="2"/>
      <w:bookmarkEnd w:id="3"/>
      <w:bookmarkEnd w:id="4"/>
      <w:bookmarkEnd w:id="5"/>
      <w:r w:rsidR="009A54B7">
        <w:t>Reference</w:t>
      </w:r>
      <w:bookmarkEnd w:id="6"/>
      <w:bookmarkEnd w:id="7"/>
    </w:p>
    <w:p w:rsidR="005B3157" w:rsidRDefault="00957E7C">
      <w:pPr>
        <w:pStyle w:val="TOC1"/>
        <w:rPr>
          <w:rFonts w:asciiTheme="minorHAnsi" w:eastAsiaTheme="minorEastAsia" w:hAnsiTheme="minorHAnsi" w:cstheme="minorBidi"/>
          <w:b w:val="0"/>
          <w:smallCaps w:val="0"/>
          <w:color w:val="auto"/>
          <w:sz w:val="22"/>
          <w:szCs w:val="22"/>
        </w:rPr>
      </w:pPr>
      <w:r>
        <w:fldChar w:fldCharType="begin"/>
      </w:r>
      <w:r>
        <w:instrText xml:space="preserve"> TOC \o "1-4" \n \h \z </w:instrText>
      </w:r>
      <w:r>
        <w:fldChar w:fldCharType="separate"/>
      </w:r>
      <w:hyperlink w:anchor="_Toc414885695" w:history="1">
        <w:r w:rsidR="005B3157" w:rsidRPr="00C0136D">
          <w:rPr>
            <w:rStyle w:val="Hyperlink"/>
          </w:rPr>
          <w:t>Part XI: Reference</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696" w:history="1">
        <w:r w:rsidR="005B3157" w:rsidRPr="00C0136D">
          <w:rPr>
            <w:rStyle w:val="Hyperlink"/>
          </w:rPr>
          <w:t>System Requirements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697" w:history="1">
        <w:r w:rsidR="005B3157" w:rsidRPr="00C0136D">
          <w:rPr>
            <w:rStyle w:val="Hyperlink"/>
          </w:rPr>
          <w:t>Iron Speed Designer System Requirements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698" w:history="1">
        <w:r w:rsidR="005B3157" w:rsidRPr="00C0136D">
          <w:rPr>
            <w:rStyle w:val="Hyperlink"/>
          </w:rPr>
          <w:t>Production Application System Requirements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699" w:history="1">
        <w:r w:rsidR="005B3157" w:rsidRPr="00C0136D">
          <w:rPr>
            <w:rStyle w:val="Hyperlink"/>
          </w:rPr>
          <w:t>Application User System Requirements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0" w:history="1">
        <w:r w:rsidR="005B3157" w:rsidRPr="00C0136D">
          <w:rPr>
            <w:rStyle w:val="Hyperlink"/>
          </w:rPr>
          <w:t>Running on Microsoft .NET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1" w:history="1">
        <w:r w:rsidR="005B3157" w:rsidRPr="00C0136D">
          <w:rPr>
            <w:rStyle w:val="Hyperlink"/>
          </w:rPr>
          <w:t>Activating and Deactivating Iron Speed Designer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2" w:history="1">
        <w:r w:rsidR="005B3157" w:rsidRPr="00C0136D">
          <w:rPr>
            <w:rStyle w:val="Hyperlink"/>
          </w:rPr>
          <w:t>Offline Key Request of Iron Speed Designer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3" w:history="1">
        <w:r w:rsidR="005B3157" w:rsidRPr="00C0136D">
          <w:rPr>
            <w:rStyle w:val="Hyperlink"/>
          </w:rPr>
          <w:t>Offline Activation of Iron Speed Designer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4" w:history="1">
        <w:r w:rsidR="005B3157" w:rsidRPr="00C0136D">
          <w:rPr>
            <w:rStyle w:val="Hyperlink"/>
          </w:rPr>
          <w:t>Downloading MSDE</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5" w:history="1">
        <w:r w:rsidR="005B3157" w:rsidRPr="00C0136D">
          <w:rPr>
            <w:rStyle w:val="Hyperlink"/>
          </w:rPr>
          <w:t>How to Check Your MDAC Version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6" w:history="1">
        <w:r w:rsidR="005B3157" w:rsidRPr="00C0136D">
          <w:rPr>
            <w:rStyle w:val="Hyperlink"/>
          </w:rPr>
          <w:t>Proxy Server Configuration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7" w:history="1">
        <w:r w:rsidR="005B3157" w:rsidRPr="00C0136D">
          <w:rPr>
            <w:rStyle w:val="Hyperlink"/>
          </w:rPr>
          <w:t>Running Iron Speed Designer Remotely</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08" w:history="1">
        <w:r w:rsidR="005B3157" w:rsidRPr="00C0136D">
          <w:rPr>
            <w:rStyle w:val="Hyperlink"/>
          </w:rPr>
          <w:t>Troubleshooting Iron Speed Designer Installation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09" w:history="1">
        <w:r w:rsidR="005B3157" w:rsidRPr="00C0136D">
          <w:rPr>
            <w:rStyle w:val="Hyperlink"/>
          </w:rPr>
          <w:t>Installer Hangs on Setup Status Screen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0" w:history="1">
        <w:r w:rsidR="005B3157" w:rsidRPr="00C0136D">
          <w:rPr>
            <w:rStyle w:val="Hyperlink"/>
          </w:rPr>
          <w:t>Installer Hangs on Preparing to Install Step</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1" w:history="1">
        <w:r w:rsidR="005B3157" w:rsidRPr="00C0136D">
          <w:rPr>
            <w:rStyle w:val="Hyperlink"/>
            <w:rFonts w:eastAsia="Calibri"/>
          </w:rPr>
          <w:t>Incorrect version of the Xheo DLL loaded</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2" w:history="1">
        <w:r w:rsidR="005B3157" w:rsidRPr="00C0136D">
          <w:rPr>
            <w:rStyle w:val="Hyperlink"/>
            <w:rFonts w:eastAsia="Calibri"/>
          </w:rPr>
          <w:t>Product key activation fails to register</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13" w:history="1">
        <w:r w:rsidR="005B3157" w:rsidRPr="00C0136D">
          <w:rPr>
            <w:rStyle w:val="Hyperlink"/>
          </w:rPr>
          <w:t>Table Controls and .NET DataGrid Controls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14" w:history="1">
        <w:r w:rsidR="005B3157" w:rsidRPr="00C0136D">
          <w:rPr>
            <w:rStyle w:val="Hyperlink"/>
          </w:rPr>
          <w:t>Application Function Buttons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5" w:history="1">
        <w:r w:rsidR="005B3157" w:rsidRPr="00C0136D">
          <w:rPr>
            <w:rStyle w:val="Hyperlink"/>
          </w:rPr>
          <w:t>PDF Report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6" w:history="1">
        <w:r w:rsidR="005B3157" w:rsidRPr="00C0136D">
          <w:rPr>
            <w:rStyle w:val="Hyperlink"/>
          </w:rPr>
          <w:t>Microsoft Word Report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7" w:history="1">
        <w:r w:rsidR="005B3157" w:rsidRPr="00C0136D">
          <w:rPr>
            <w:rStyle w:val="Hyperlink"/>
          </w:rPr>
          <w:t>Export to Microsoft Excel</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8" w:history="1">
        <w:r w:rsidR="005B3157" w:rsidRPr="00C0136D">
          <w:rPr>
            <w:rStyle w:val="Hyperlink"/>
          </w:rPr>
          <w:t>Export to ASCII CSV</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19" w:history="1">
        <w:r w:rsidR="005B3157" w:rsidRPr="00C0136D">
          <w:rPr>
            <w:rStyle w:val="Hyperlink"/>
          </w:rPr>
          <w:t>Data Import Wizard</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20" w:history="1">
        <w:r w:rsidR="005B3157" w:rsidRPr="00C0136D">
          <w:rPr>
            <w:rStyle w:val="Hyperlink"/>
          </w:rPr>
          <w:t>Page History (Back Button) Handling</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21" w:history="1">
        <w:r w:rsidR="005B3157" w:rsidRPr="00C0136D">
          <w:rPr>
            <w:rStyle w:val="Hyperlink"/>
          </w:rPr>
          <w:t>Dropdown List Control Handling of SelectIndexChanged Events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22" w:history="1">
        <w:r w:rsidR="005B3157" w:rsidRPr="00C0136D">
          <w:rPr>
            <w:rStyle w:val="Hyperlink"/>
          </w:rPr>
          <w:t>Using Client-Side JavaScript in Application Pages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23" w:history="1">
        <w:r w:rsidR="005B3157" w:rsidRPr="00C0136D">
          <w:rPr>
            <w:rStyle w:val="Hyperlink"/>
          </w:rPr>
          <w:t>Section 508 Compliance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24" w:history="1">
        <w:r w:rsidR="005B3157" w:rsidRPr="00C0136D">
          <w:rPr>
            <w:rStyle w:val="Hyperlink"/>
          </w:rPr>
          <w:t>Part 1194.22, Web-based Intranet and Internet Information and Applications</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25" w:history="1">
        <w:r w:rsidR="005B3157" w:rsidRPr="00C0136D">
          <w:rPr>
            <w:rStyle w:val="Hyperlink"/>
          </w:rPr>
          <w:t>Part 1194.21, Software Applications and Operating Systems</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26" w:history="1">
        <w:r w:rsidR="005B3157" w:rsidRPr="00C0136D">
          <w:rPr>
            <w:rStyle w:val="Hyperlink"/>
          </w:rPr>
          <w:t>Enabling Skip Navigation Links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27" w:history="1">
        <w:r w:rsidR="005B3157" w:rsidRPr="00C0136D">
          <w:rPr>
            <w:rStyle w:val="Hyperlink"/>
          </w:rPr>
          <w:t>Transaction Management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28" w:history="1">
        <w:r w:rsidR="005B3157" w:rsidRPr="00C0136D">
          <w:rPr>
            <w:rStyle w:val="Hyperlink"/>
          </w:rPr>
          <w:t>Page-Based Transaction Model</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29" w:history="1">
        <w:r w:rsidR="005B3157" w:rsidRPr="00C0136D">
          <w:rPr>
            <w:rStyle w:val="Hyperlink"/>
          </w:rPr>
          <w:t>Database Stored Procedures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30" w:history="1">
        <w:r w:rsidR="005B3157" w:rsidRPr="00C0136D">
          <w:rPr>
            <w:rStyle w:val="Hyperlink"/>
          </w:rPr>
          <w:t>Default Values for Primary Keys and Foreign Keys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31" w:history="1">
        <w:r w:rsidR="005B3157" w:rsidRPr="00C0136D">
          <w:rPr>
            <w:rStyle w:val="Hyperlink"/>
          </w:rPr>
          <w:t>Concurrency Control</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32" w:history="1">
        <w:r w:rsidR="005B3157" w:rsidRPr="00C0136D">
          <w:rPr>
            <w:rStyle w:val="Hyperlink"/>
          </w:rPr>
          <w:t>What is Pessimistic Concurrency?</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33" w:history="1">
        <w:r w:rsidR="005B3157" w:rsidRPr="00C0136D">
          <w:rPr>
            <w:rStyle w:val="Hyperlink"/>
          </w:rPr>
          <w:t>What is Optimistic Concurrency?</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34" w:history="1">
        <w:r w:rsidR="005B3157" w:rsidRPr="00C0136D">
          <w:rPr>
            <w:rStyle w:val="Hyperlink"/>
          </w:rPr>
          <w:t>Concurrency Handling in Applications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35" w:history="1">
        <w:r w:rsidR="005B3157" w:rsidRPr="00C0136D">
          <w:rPr>
            <w:rStyle w:val="Hyperlink"/>
          </w:rPr>
          <w:t>Cursor Management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36" w:history="1">
        <w:r w:rsidR="005B3157" w:rsidRPr="00C0136D">
          <w:rPr>
            <w:rStyle w:val="Hyperlink"/>
          </w:rPr>
          <w:t>ADO DataSets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37" w:history="1">
        <w:r w:rsidR="005B3157" w:rsidRPr="00C0136D">
          <w:rPr>
            <w:rStyle w:val="Hyperlink"/>
          </w:rPr>
          <w:t>.NET Data Application Blocks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38" w:history="1">
        <w:r w:rsidR="005B3157" w:rsidRPr="00C0136D">
          <w:rPr>
            <w:rStyle w:val="Hyperlink"/>
          </w:rPr>
          <w:t>ODBC Driver Support</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39" w:history="1">
        <w:r w:rsidR="005B3157" w:rsidRPr="00C0136D">
          <w:rPr>
            <w:rStyle w:val="Hyperlink"/>
          </w:rPr>
          <w:t>Application Folder Organization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0" w:history="1">
        <w:r w:rsidR="005B3157" w:rsidRPr="00C0136D">
          <w:rPr>
            <w:rStyle w:val="Hyperlink"/>
          </w:rPr>
          <w:t>&lt;App&gt;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1" w:history="1">
        <w:r w:rsidR="005B3157" w:rsidRPr="00C0136D">
          <w:rPr>
            <w:rStyle w:val="Hyperlink"/>
          </w:rPr>
          <w:t>&lt;App&gt;\App_Themes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2" w:history="1">
        <w:r w:rsidR="005B3157" w:rsidRPr="00C0136D">
          <w:rPr>
            <w:rStyle w:val="Hyperlink"/>
          </w:rPr>
          <w:t>&lt;App&gt;\bin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3" w:history="1">
        <w:r w:rsidR="005B3157" w:rsidRPr="00C0136D">
          <w:rPr>
            <w:rStyle w:val="Hyperlink"/>
          </w:rPr>
          <w:t>&lt;App&gt;\Data Acces Layer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4" w:history="1">
        <w:r w:rsidR="005B3157" w:rsidRPr="00C0136D">
          <w:rPr>
            <w:rStyle w:val="Hyperlink"/>
          </w:rPr>
          <w:t>&lt;App&gt;\Images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5" w:history="1">
        <w:r w:rsidR="005B3157" w:rsidRPr="00C0136D">
          <w:rPr>
            <w:rStyle w:val="Hyperlink"/>
          </w:rPr>
          <w:t>&lt;App&gt;\&lt;Sub Folder&gt;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6" w:history="1">
        <w:r w:rsidR="005B3157" w:rsidRPr="00C0136D">
          <w:rPr>
            <w:rStyle w:val="Hyperlink"/>
          </w:rPr>
          <w:t>&lt;App&gt;\Shared</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7" w:history="1">
        <w:r w:rsidR="005B3157" w:rsidRPr="00C0136D">
          <w:rPr>
            <w:rStyle w:val="Hyperlink"/>
          </w:rPr>
          <w:t>&lt;App&gt;\StoredProcedures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48" w:history="1">
        <w:r w:rsidR="005B3157" w:rsidRPr="00C0136D">
          <w:rPr>
            <w:rStyle w:val="Hyperlink"/>
          </w:rPr>
          <w:t>Base Classes Folder Organization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49" w:history="1">
        <w:r w:rsidR="005B3157" w:rsidRPr="00C0136D">
          <w:rPr>
            <w:rStyle w:val="Hyperlink"/>
          </w:rPr>
          <w:t>...\&lt;Base&gt;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0" w:history="1">
        <w:r w:rsidR="005B3157" w:rsidRPr="00C0136D">
          <w:rPr>
            <w:rStyle w:val="Hyperlink"/>
          </w:rPr>
          <w:t>...\&lt;Base&gt;\Bin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1" w:history="1">
        <w:r w:rsidR="005B3157" w:rsidRPr="00C0136D">
          <w:rPr>
            <w:rStyle w:val="Hyperlink"/>
          </w:rPr>
          <w:t>...\&lt;Base&gt;\Configuration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2" w:history="1">
        <w:r w:rsidR="005B3157" w:rsidRPr="00C0136D">
          <w:rPr>
            <w:rStyle w:val="Hyperlink"/>
          </w:rPr>
          <w:t>...\&lt;Base&gt;\Data</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3" w:history="1">
        <w:r w:rsidR="005B3157" w:rsidRPr="00C0136D">
          <w:rPr>
            <w:rStyle w:val="Hyperlink"/>
          </w:rPr>
          <w:t>...\&lt;Base&gt;\Data\Columns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4" w:history="1">
        <w:r w:rsidR="005B3157" w:rsidRPr="00C0136D">
          <w:rPr>
            <w:rStyle w:val="Hyperlink"/>
          </w:rPr>
          <w:t>...\&lt;Base&gt;\Data\DataReader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5" w:history="1">
        <w:r w:rsidR="005B3157" w:rsidRPr="00C0136D">
          <w:rPr>
            <w:rStyle w:val="Hyperlink"/>
          </w:rPr>
          <w:t>...\&lt;Base&gt;\Data\SQLProvider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6" w:history="1">
        <w:r w:rsidR="005B3157" w:rsidRPr="00C0136D">
          <w:rPr>
            <w:rStyle w:val="Hyperlink"/>
          </w:rPr>
          <w:t>...\&lt;Base&gt;\Utils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7" w:history="1">
        <w:r w:rsidR="005B3157" w:rsidRPr="00C0136D">
          <w:rPr>
            <w:rStyle w:val="Hyperlink"/>
          </w:rPr>
          <w:t>...\&lt;Base&gt;\Web</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58" w:history="1">
        <w:r w:rsidR="005B3157" w:rsidRPr="00C0136D">
          <w:rPr>
            <w:rStyle w:val="Hyperlink"/>
          </w:rPr>
          <w:t>...\&lt;ProjectTemplates&gt;</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59" w:history="1">
        <w:r w:rsidR="005B3157" w:rsidRPr="00C0136D">
          <w:rPr>
            <w:rStyle w:val="Hyperlink"/>
          </w:rPr>
          <w:t>Microsoft Access Support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0" w:history="1">
        <w:r w:rsidR="005B3157" w:rsidRPr="00C0136D">
          <w:rPr>
            <w:rStyle w:val="Hyperlink"/>
          </w:rPr>
          <w:t>Microsoft Access 2000 Versions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1" w:history="1">
        <w:r w:rsidR="005B3157" w:rsidRPr="00C0136D">
          <w:rPr>
            <w:rStyle w:val="Hyperlink"/>
          </w:rPr>
          <w:t>Microsoft Access Database Tables, Views and Procedures support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2" w:history="1">
        <w:r w:rsidR="005B3157" w:rsidRPr="00C0136D">
          <w:rPr>
            <w:rStyle w:val="Hyperlink"/>
          </w:rPr>
          <w:t>Microsoft Access Database Field Support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3" w:history="1">
        <w:r w:rsidR="005B3157" w:rsidRPr="00C0136D">
          <w:rPr>
            <w:rStyle w:val="Hyperlink"/>
          </w:rPr>
          <w:t>Query Support in Microsoft Access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4" w:history="1">
        <w:r w:rsidR="005B3157" w:rsidRPr="00C0136D">
          <w:rPr>
            <w:rStyle w:val="Hyperlink"/>
          </w:rPr>
          <w:t>Linked Databases in Microsoft Access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5" w:history="1">
        <w:r w:rsidR="005B3157" w:rsidRPr="00C0136D">
          <w:rPr>
            <w:rStyle w:val="Hyperlink"/>
          </w:rPr>
          <w:t>Relative and Absolute Path Names for Microsoft Access Databases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6" w:history="1">
        <w:r w:rsidR="005B3157" w:rsidRPr="00C0136D">
          <w:rPr>
            <w:rStyle w:val="Hyperlink"/>
          </w:rPr>
          <w:t>Accessing Microsoft SQL Server Tables through Microsoft Access Queries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67" w:history="1">
        <w:r w:rsidR="005B3157" w:rsidRPr="00C0136D">
          <w:rPr>
            <w:rStyle w:val="Hyperlink"/>
          </w:rPr>
          <w:t>Microsoft SQL Server Database Support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8" w:history="1">
        <w:r w:rsidR="005B3157" w:rsidRPr="00C0136D">
          <w:rPr>
            <w:rStyle w:val="Hyperlink"/>
          </w:rPr>
          <w:t>Field Support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69" w:history="1">
        <w:r w:rsidR="005B3157" w:rsidRPr="00C0136D">
          <w:rPr>
            <w:rStyle w:val="Hyperlink"/>
          </w:rPr>
          <w:t>User-Defined Database Field Types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70" w:history="1">
        <w:r w:rsidR="005B3157" w:rsidRPr="00C0136D">
          <w:rPr>
            <w:rStyle w:val="Hyperlink"/>
          </w:rPr>
          <w:t>Sorting Collation Sequences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71" w:history="1">
        <w:r w:rsidR="005B3157" w:rsidRPr="00C0136D">
          <w:rPr>
            <w:rStyle w:val="Hyperlink"/>
          </w:rPr>
          <w:t>Transact-SQL Stored Procedures for Microsoft SQL Server</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2" w:history="1">
        <w:r w:rsidR="005B3157" w:rsidRPr="00C0136D">
          <w:rPr>
            <w:rStyle w:val="Hyperlink"/>
          </w:rPr>
          <w:t>Add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3" w:history="1">
        <w:r w:rsidR="005B3157" w:rsidRPr="00C0136D">
          <w:rPr>
            <w:rStyle w:val="Hyperlink"/>
          </w:rPr>
          <w:t>Delete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4" w:history="1">
        <w:r w:rsidR="005B3157" w:rsidRPr="00C0136D">
          <w:rPr>
            <w:rStyle w:val="Hyperlink"/>
          </w:rPr>
          <w:t>DeleteRecords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5" w:history="1">
        <w:r w:rsidR="005B3157" w:rsidRPr="00C0136D">
          <w:rPr>
            <w:rStyle w:val="Hyperlink"/>
          </w:rPr>
          <w:t>DrillDown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6" w:history="1">
        <w:r w:rsidR="005B3157" w:rsidRPr="00C0136D">
          <w:rPr>
            <w:rStyle w:val="Hyperlink"/>
          </w:rPr>
          <w:t>Export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7" w:history="1">
        <w:r w:rsidR="005B3157" w:rsidRPr="00C0136D">
          <w:rPr>
            <w:rStyle w:val="Hyperlink"/>
          </w:rPr>
          <w:t>Get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8" w:history="1">
        <w:r w:rsidR="005B3157" w:rsidRPr="00C0136D">
          <w:rPr>
            <w:rStyle w:val="Hyperlink"/>
          </w:rPr>
          <w:t>GetList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79" w:history="1">
        <w:r w:rsidR="005B3157" w:rsidRPr="00C0136D">
          <w:rPr>
            <w:rStyle w:val="Hyperlink"/>
          </w:rPr>
          <w:t>GetStats Transact-SQL Stored Procedure</w:t>
        </w:r>
      </w:hyperlink>
    </w:p>
    <w:p w:rsidR="005B3157" w:rsidRDefault="00C042EC">
      <w:pPr>
        <w:pStyle w:val="TOC4"/>
        <w:tabs>
          <w:tab w:val="right" w:leader="dot" w:pos="10502"/>
        </w:tabs>
        <w:rPr>
          <w:rFonts w:asciiTheme="minorHAnsi" w:eastAsiaTheme="minorEastAsia" w:hAnsiTheme="minorHAnsi" w:cstheme="minorBidi"/>
          <w:color w:val="auto"/>
          <w:sz w:val="22"/>
          <w:szCs w:val="22"/>
        </w:rPr>
      </w:pPr>
      <w:hyperlink w:anchor="_Toc414885780" w:history="1">
        <w:r w:rsidR="005B3157" w:rsidRPr="00C0136D">
          <w:rPr>
            <w:rStyle w:val="Hyperlink"/>
          </w:rPr>
          <w:t>Update Transact-SQL Stored Procedure</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1" w:history="1">
        <w:r w:rsidR="005B3157" w:rsidRPr="00C0136D">
          <w:rPr>
            <w:rStyle w:val="Hyperlink"/>
          </w:rPr>
          <w:t>Linked Databases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2" w:history="1">
        <w:r w:rsidR="005B3157" w:rsidRPr="00C0136D">
          <w:rPr>
            <w:rStyle w:val="Hyperlink"/>
          </w:rPr>
          <w:t>Database Owners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3" w:history="1">
        <w:r w:rsidR="005B3157" w:rsidRPr="00C0136D">
          <w:rPr>
            <w:rStyle w:val="Hyperlink"/>
          </w:rPr>
          <w:t>Migrating from Microsoft Access to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4" w:history="1">
        <w:r w:rsidR="005B3157" w:rsidRPr="00C0136D">
          <w:rPr>
            <w:rStyle w:val="Hyperlink"/>
          </w:rPr>
          <w:t>Views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5" w:history="1">
        <w:r w:rsidR="005B3157" w:rsidRPr="00C0136D">
          <w:rPr>
            <w:rStyle w:val="Hyperlink"/>
          </w:rPr>
          <w:t>User and Group Security in Microsoft SQL Server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6" w:history="1">
        <w:r w:rsidR="005B3157" w:rsidRPr="00C0136D">
          <w:rPr>
            <w:rStyle w:val="Hyperlink"/>
          </w:rPr>
          <w:t>Stored Procedure Naming Policy</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87" w:history="1">
        <w:r w:rsidR="005B3157" w:rsidRPr="00C0136D">
          <w:rPr>
            <w:rStyle w:val="Hyperlink"/>
          </w:rPr>
          <w:t>MySQL Database Support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8" w:history="1">
        <w:r w:rsidR="005B3157" w:rsidRPr="00C0136D">
          <w:rPr>
            <w:rStyle w:val="Hyperlink"/>
          </w:rPr>
          <w:t>Driver Requirements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89" w:history="1">
        <w:r w:rsidR="005B3157" w:rsidRPr="00C0136D">
          <w:rPr>
            <w:rStyle w:val="Hyperlink"/>
          </w:rPr>
          <w:t>Database Field Support in MySQL</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0" w:history="1">
        <w:r w:rsidR="005B3157" w:rsidRPr="00C0136D">
          <w:rPr>
            <w:rStyle w:val="Hyperlink"/>
          </w:rPr>
          <w:t>Data Formatting</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91" w:history="1">
        <w:r w:rsidR="005B3157" w:rsidRPr="00C0136D">
          <w:rPr>
            <w:rStyle w:val="Hyperlink"/>
          </w:rPr>
          <w:t>Oracle Database Support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2" w:history="1">
        <w:r w:rsidR="005B3157" w:rsidRPr="00C0136D">
          <w:rPr>
            <w:rStyle w:val="Hyperlink"/>
          </w:rPr>
          <w:t>Using Oracle with Iron Speed Designer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3" w:history="1">
        <w:r w:rsidR="005B3157" w:rsidRPr="00C0136D">
          <w:rPr>
            <w:rStyle w:val="Hyperlink"/>
          </w:rPr>
          <w:t>Database Field Support in Oracle</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4" w:history="1">
        <w:r w:rsidR="005B3157" w:rsidRPr="00C0136D">
          <w:rPr>
            <w:rStyle w:val="Hyperlink"/>
          </w:rPr>
          <w:t>Minimum Permissions Needed for Oracle Users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5" w:history="1">
        <w:r w:rsidR="005B3157" w:rsidRPr="00C0136D">
          <w:rPr>
            <w:rStyle w:val="Hyperlink"/>
          </w:rPr>
          <w:t>Changing an Oracle Database Schema Name in an Application</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6" w:history="1">
        <w:r w:rsidR="005B3157" w:rsidRPr="00C0136D">
          <w:rPr>
            <w:rStyle w:val="Hyperlink"/>
          </w:rPr>
          <w:t>PL/SQL Stored Procedures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7" w:history="1">
        <w:r w:rsidR="005B3157" w:rsidRPr="00C0136D">
          <w:rPr>
            <w:rStyle w:val="Hyperlink"/>
          </w:rPr>
          <w:t>Matching Oracle Sequences with Primary Keys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798" w:history="1">
        <w:r w:rsidR="005B3157" w:rsidRPr="00C0136D">
          <w:rPr>
            <w:rStyle w:val="Hyperlink"/>
          </w:rPr>
          <w:t>Multiple database support</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799" w:history="1">
        <w:r w:rsidR="005B3157" w:rsidRPr="00C0136D">
          <w:rPr>
            <w:rStyle w:val="Hyperlink"/>
          </w:rPr>
          <w:t>AppInfo.xml Configuration File</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800" w:history="1">
        <w:r w:rsidR="005B3157" w:rsidRPr="00C0136D">
          <w:rPr>
            <w:rStyle w:val="Hyperlink"/>
          </w:rPr>
          <w:t>Web.config Configuration File</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1" w:history="1">
        <w:r w:rsidR="005B3157" w:rsidRPr="00C0136D">
          <w:rPr>
            <w:rStyle w:val="Hyperlink"/>
          </w:rPr>
          <w:t>appSettings Element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2" w:history="1">
        <w:r w:rsidR="005B3157" w:rsidRPr="00C0136D">
          <w:rPr>
            <w:rStyle w:val="Hyperlink"/>
          </w:rPr>
          <w:t>connectionStrings Element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3" w:history="1">
        <w:r w:rsidR="005B3157" w:rsidRPr="00C0136D">
          <w:rPr>
            <w:rStyle w:val="Hyperlink"/>
          </w:rPr>
          <w:t>Run-Time Configuration Elements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4" w:history="1">
        <w:r w:rsidR="005B3157" w:rsidRPr="00C0136D">
          <w:rPr>
            <w:rStyle w:val="Hyperlink"/>
          </w:rPr>
          <w:t>ADO and ADO.NET Data Source Connection Strings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5" w:history="1">
        <w:r w:rsidR="005B3157" w:rsidRPr="00C0136D">
          <w:rPr>
            <w:rStyle w:val="Hyperlink"/>
          </w:rPr>
          <w:t>Web.Config Settings for Microsoft Access Databases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806" w:history="1">
        <w:r w:rsidR="005B3157" w:rsidRPr="00C0136D">
          <w:rPr>
            <w:rStyle w:val="Hyperlink"/>
          </w:rPr>
          <w:t>Application Generation Configuration Files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7" w:history="1">
        <w:r w:rsidR="005B3157" w:rsidRPr="00C0136D">
          <w:rPr>
            <w:rStyle w:val="Hyperlink"/>
          </w:rPr>
          <w:t>Control Text Naming Policies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8" w:history="1">
        <w:r w:rsidR="005B3157" w:rsidRPr="00C0136D">
          <w:rPr>
            <w:rStyle w:val="Hyperlink"/>
          </w:rPr>
          <w:t>Control Name Policies - ReservedWords.xml</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09" w:history="1">
        <w:r w:rsidR="005B3157" w:rsidRPr="00C0136D">
          <w:rPr>
            <w:rStyle w:val="Hyperlink"/>
          </w:rPr>
          <w:t>Picture and Image Field Configuration -- ConfigurationOptions.xml</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810" w:history="1">
        <w:r w:rsidR="005B3157" w:rsidRPr="00C0136D">
          <w:rPr>
            <w:rStyle w:val="Hyperlink"/>
          </w:rPr>
          <w:t>Microsoft .NET Educational Resources</w:t>
        </w:r>
      </w:hyperlink>
    </w:p>
    <w:p w:rsidR="005B3157" w:rsidRDefault="00C042EC">
      <w:pPr>
        <w:pStyle w:val="TOC2"/>
        <w:tabs>
          <w:tab w:val="right" w:leader="dot" w:pos="10502"/>
        </w:tabs>
        <w:rPr>
          <w:rFonts w:asciiTheme="minorHAnsi" w:eastAsiaTheme="minorEastAsia" w:hAnsiTheme="minorHAnsi" w:cstheme="minorBidi"/>
          <w:b w:val="0"/>
          <w:color w:val="auto"/>
          <w:szCs w:val="22"/>
        </w:rPr>
      </w:pPr>
      <w:hyperlink w:anchor="_Toc414885811" w:history="1">
        <w:r w:rsidR="005B3157" w:rsidRPr="00C0136D">
          <w:rPr>
            <w:rStyle w:val="Hyperlink"/>
          </w:rPr>
          <w:t>Third Party Control License Agreements</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12" w:history="1">
        <w:r w:rsidR="005B3157" w:rsidRPr="00C0136D">
          <w:rPr>
            <w:rStyle w:val="Hyperlink"/>
          </w:rPr>
          <w:t>PDF Reporting using iTextSharp</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13" w:history="1">
        <w:r w:rsidR="005B3157" w:rsidRPr="00C0136D">
          <w:rPr>
            <w:rStyle w:val="Hyperlink"/>
          </w:rPr>
          <w:t>Excel Export using CarlsoAg ExcelXmlWriter</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14" w:history="1">
        <w:r w:rsidR="005B3157" w:rsidRPr="00C0136D">
          <w:rPr>
            <w:rStyle w:val="Hyperlink"/>
          </w:rPr>
          <w:t>FCKEditor License Agreement</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15" w:history="1">
        <w:r w:rsidR="005B3157" w:rsidRPr="00C0136D">
          <w:rPr>
            <w:rStyle w:val="Hyperlink"/>
          </w:rPr>
          <w:t>Formula Evaluator License</w:t>
        </w:r>
      </w:hyperlink>
    </w:p>
    <w:p w:rsidR="005B3157" w:rsidRDefault="00C042EC">
      <w:pPr>
        <w:pStyle w:val="TOC3"/>
        <w:tabs>
          <w:tab w:val="right" w:leader="dot" w:pos="10502"/>
        </w:tabs>
        <w:rPr>
          <w:rFonts w:asciiTheme="minorHAnsi" w:eastAsiaTheme="minorEastAsia" w:hAnsiTheme="minorHAnsi" w:cstheme="minorBidi"/>
          <w:color w:val="auto"/>
          <w:sz w:val="22"/>
          <w:szCs w:val="22"/>
        </w:rPr>
      </w:pPr>
      <w:hyperlink w:anchor="_Toc414885816" w:history="1">
        <w:r w:rsidR="005B3157" w:rsidRPr="00C0136D">
          <w:rPr>
            <w:rStyle w:val="Hyperlink"/>
          </w:rPr>
          <w:t>NPOI License</w:t>
        </w:r>
      </w:hyperlink>
    </w:p>
    <w:p w:rsidR="00957E7C" w:rsidRDefault="00957E7C" w:rsidP="00957E7C">
      <w:r>
        <w:fldChar w:fldCharType="end"/>
      </w:r>
    </w:p>
    <w:p w:rsidR="00363BD5" w:rsidRPr="00FE426F" w:rsidRDefault="00363BD5" w:rsidP="00FE426F"/>
    <w:p w:rsidR="002874EB" w:rsidRPr="0068617C" w:rsidRDefault="002874EB" w:rsidP="0068617C">
      <w:pPr>
        <w:sectPr w:rsidR="002874EB" w:rsidRPr="0068617C" w:rsidSect="004D5D8F">
          <w:type w:val="continuous"/>
          <w:pgSz w:w="12240" w:h="15840" w:code="1"/>
          <w:pgMar w:top="1260" w:right="1008" w:bottom="1440" w:left="720" w:header="720" w:footer="720" w:gutter="0"/>
          <w:pgBorders w:offsetFrom="page">
            <w:top w:val="single" w:sz="8" w:space="24" w:color="FFFFFF"/>
            <w:left w:val="single" w:sz="8" w:space="24" w:color="FFFFFF"/>
            <w:bottom w:val="single" w:sz="8" w:space="24" w:color="FFFFFF"/>
            <w:right w:val="single" w:sz="8" w:space="24" w:color="FFFFFF"/>
          </w:pgBorders>
          <w:pgNumType w:start="8"/>
          <w:cols w:space="720"/>
          <w:titlePg/>
        </w:sectPr>
      </w:pPr>
      <w:bookmarkStart w:id="8" w:name="_Toc28775962"/>
      <w:bookmarkStart w:id="9" w:name="_Toc38781339"/>
      <w:bookmarkStart w:id="10" w:name="_Toc46307920"/>
      <w:bookmarkStart w:id="11" w:name="_Toc46552933"/>
      <w:bookmarkStart w:id="12" w:name="_Toc47676621"/>
      <w:bookmarkStart w:id="13" w:name="_Toc47759077"/>
      <w:bookmarkStart w:id="14" w:name="_Toc53046086"/>
      <w:bookmarkStart w:id="15" w:name="_Toc38781240"/>
      <w:bookmarkStart w:id="16" w:name="_Toc45716101"/>
      <w:bookmarkStart w:id="17" w:name="_Toc45967298"/>
      <w:bookmarkStart w:id="18" w:name="_Ref48632451"/>
      <w:bookmarkStart w:id="19" w:name="_Toc49837609"/>
      <w:bookmarkStart w:id="20" w:name="_Toc49837806"/>
      <w:bookmarkStart w:id="21" w:name="_Toc53045976"/>
      <w:bookmarkStart w:id="22" w:name="_Toc38781284"/>
      <w:bookmarkStart w:id="23" w:name="_Toc45967079"/>
      <w:bookmarkStart w:id="24" w:name="_Toc45968170"/>
      <w:bookmarkStart w:id="25" w:name="_Toc46552627"/>
      <w:bookmarkStart w:id="26" w:name="_Ref48389537"/>
      <w:bookmarkStart w:id="27" w:name="_Ref49344431"/>
      <w:bookmarkStart w:id="28" w:name="_Toc49837610"/>
      <w:bookmarkStart w:id="29" w:name="_Toc49837807"/>
      <w:bookmarkStart w:id="30" w:name="_Toc53045977"/>
      <w:bookmarkStart w:id="31" w:name="_Toc58845108"/>
      <w:bookmarkStart w:id="32" w:name="_Toc60038459"/>
    </w:p>
    <w:p w:rsidR="00B1530B" w:rsidRDefault="00B1530B" w:rsidP="00636038">
      <w:pPr>
        <w:pStyle w:val="Heading2"/>
        <w:numPr>
          <w:ilvl w:val="0"/>
          <w:numId w:val="0"/>
        </w:numPr>
      </w:pPr>
      <w:bookmarkStart w:id="33" w:name="_Toc52170064"/>
      <w:bookmarkStart w:id="34" w:name="_Toc52171285"/>
      <w:bookmarkStart w:id="35" w:name="_Toc76962353"/>
      <w:bookmarkStart w:id="36" w:name="_Toc105586937"/>
      <w:bookmarkStart w:id="37" w:name="_Ref110686367"/>
      <w:bookmarkStart w:id="38" w:name="_Toc414885696"/>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t>System</w:t>
      </w:r>
      <w:r w:rsidR="009037DA">
        <w:t xml:space="preserve"> </w:t>
      </w:r>
      <w:r>
        <w:t>Requirements</w:t>
      </w:r>
      <w:bookmarkEnd w:id="33"/>
      <w:bookmarkEnd w:id="34"/>
      <w:bookmarkEnd w:id="35"/>
      <w:bookmarkEnd w:id="36"/>
      <w:bookmarkEnd w:id="37"/>
      <w:bookmarkEnd w:id="38"/>
    </w:p>
    <w:p w:rsidR="00B1530B" w:rsidRPr="002D7205" w:rsidRDefault="007048F2" w:rsidP="002D7205">
      <w:r w:rsidRPr="002D7205">
        <w:fldChar w:fldCharType="begin"/>
      </w:r>
      <w:r w:rsidR="00B1530B" w:rsidRPr="002D7205">
        <w:instrText>xe</w:instrText>
      </w:r>
      <w:r w:rsidR="009037DA">
        <w:instrText xml:space="preserve"> </w:instrText>
      </w:r>
      <w:r w:rsidR="00B1530B" w:rsidRPr="002D7205">
        <w:instrText>"System</w:instrText>
      </w:r>
      <w:r w:rsidR="009037DA">
        <w:instrText xml:space="preserve"> </w:instrText>
      </w:r>
      <w:r w:rsidR="00B1530B" w:rsidRPr="002D7205">
        <w:instrText>Requirements"</w:instrText>
      </w:r>
      <w:r w:rsidRPr="002D7205">
        <w:fldChar w:fldCharType="end"/>
      </w:r>
      <w:r w:rsidR="00B1530B" w:rsidRPr="002D7205">
        <w:t>Installing</w:t>
      </w:r>
      <w:r w:rsidR="009037DA">
        <w:t xml:space="preserve"> </w:t>
      </w:r>
      <w:r w:rsidR="00B1530B" w:rsidRPr="002D7205">
        <w:t>Iron</w:t>
      </w:r>
      <w:r w:rsidR="009037DA">
        <w:t xml:space="preserve"> </w:t>
      </w:r>
      <w:r w:rsidR="00B1530B" w:rsidRPr="002D7205">
        <w:t>Speed®</w:t>
      </w:r>
      <w:r w:rsidR="009037DA">
        <w:t xml:space="preserve"> </w:t>
      </w:r>
      <w:r w:rsidR="00B1530B" w:rsidRPr="002D7205">
        <w:t>Designer</w:t>
      </w:r>
      <w:r w:rsidR="009037DA">
        <w:t xml:space="preserve"> </w:t>
      </w:r>
      <w:r w:rsidR="00B1530B" w:rsidRPr="002D7205">
        <w:t>takes</w:t>
      </w:r>
      <w:r w:rsidR="009037DA">
        <w:t xml:space="preserve"> </w:t>
      </w:r>
      <w:r w:rsidR="00B1530B" w:rsidRPr="002D7205">
        <w:t>about</w:t>
      </w:r>
      <w:r w:rsidR="009037DA">
        <w:t xml:space="preserve"> </w:t>
      </w:r>
      <w:r w:rsidR="00B1530B" w:rsidRPr="002D7205">
        <w:t>20</w:t>
      </w:r>
      <w:r w:rsidR="009037DA">
        <w:t xml:space="preserve"> </w:t>
      </w:r>
      <w:r w:rsidR="00B1530B" w:rsidRPr="002D7205">
        <w:t>minutes.</w:t>
      </w:r>
      <w:r w:rsidR="009037DA">
        <w:t xml:space="preserve">  </w:t>
      </w:r>
      <w:r w:rsidR="00810BC4" w:rsidRPr="002D7205">
        <w:t>V</w:t>
      </w:r>
      <w:r w:rsidR="00B1530B" w:rsidRPr="002D7205">
        <w:t>ery</w:t>
      </w:r>
      <w:r w:rsidR="009037DA">
        <w:t xml:space="preserve"> </w:t>
      </w:r>
      <w:r w:rsidR="00B1530B" w:rsidRPr="002D7205">
        <w:t>little</w:t>
      </w:r>
      <w:r w:rsidR="009037DA">
        <w:t xml:space="preserve"> </w:t>
      </w:r>
      <w:r w:rsidR="00B1530B" w:rsidRPr="002D7205">
        <w:t>expertise</w:t>
      </w:r>
      <w:r w:rsidR="009037DA">
        <w:t xml:space="preserve"> </w:t>
      </w:r>
      <w:r w:rsidR="00810BC4" w:rsidRPr="002D7205">
        <w:t>is</w:t>
      </w:r>
      <w:r w:rsidR="009037DA">
        <w:t xml:space="preserve"> </w:t>
      </w:r>
      <w:r w:rsidR="00B1530B" w:rsidRPr="002D7205">
        <w:t>required</w:t>
      </w:r>
      <w:r w:rsidR="009037DA">
        <w:t xml:space="preserve"> </w:t>
      </w:r>
      <w:r w:rsidR="00B1530B" w:rsidRPr="002D7205">
        <w:t>to</w:t>
      </w:r>
      <w:r w:rsidR="009037DA">
        <w:t xml:space="preserve"> </w:t>
      </w:r>
      <w:r w:rsidR="00B1530B" w:rsidRPr="002D7205">
        <w:t>install</w:t>
      </w:r>
      <w:r w:rsidR="009037DA">
        <w:t xml:space="preserve"> </w:t>
      </w:r>
      <w:r w:rsidR="00B1530B" w:rsidRPr="002D7205">
        <w:t>Iron</w:t>
      </w:r>
      <w:r w:rsidR="009037DA">
        <w:t xml:space="preserve"> </w:t>
      </w:r>
      <w:r w:rsidR="00B1530B" w:rsidRPr="002D7205">
        <w:t>Speed</w:t>
      </w:r>
      <w:r w:rsidR="009037DA">
        <w:t xml:space="preserve"> </w:t>
      </w:r>
      <w:r w:rsidR="00B1530B" w:rsidRPr="002D7205">
        <w:t>Designer.</w:t>
      </w:r>
    </w:p>
    <w:p w:rsidR="00B1530B" w:rsidRPr="0075575A" w:rsidRDefault="0075575A" w:rsidP="0075575A">
      <w:pPr>
        <w:pStyle w:val="Heading5"/>
      </w:pPr>
      <w:r w:rsidRPr="0075575A">
        <w:t>See</w:t>
      </w:r>
    </w:p>
    <w:p w:rsidR="00B1530B" w:rsidRPr="00347220" w:rsidRDefault="00B1530B" w:rsidP="00347220">
      <w:r w:rsidRPr="00347220">
        <w:fldChar w:fldCharType="begin"/>
      </w:r>
      <w:r w:rsidRPr="00347220">
        <w:instrText xml:space="preserve"> REF _Ref76971051 \h </w:instrText>
      </w:r>
      <w:r w:rsidR="00AF3B15" w:rsidRPr="00347220">
        <w:instrText xml:space="preserve"> \* MERGEFORMAT </w:instrText>
      </w:r>
      <w:r w:rsidRPr="00347220">
        <w:fldChar w:fldCharType="separate"/>
      </w:r>
      <w:r w:rsidR="005B3157">
        <w:t>Iron Speed Designer System Requirements</w:t>
      </w:r>
      <w:r w:rsidRPr="00347220">
        <w:fldChar w:fldCharType="end"/>
      </w:r>
    </w:p>
    <w:p w:rsidR="00B1530B" w:rsidRPr="00347220" w:rsidRDefault="00B1530B" w:rsidP="00347220">
      <w:r w:rsidRPr="00347220">
        <w:fldChar w:fldCharType="begin"/>
      </w:r>
      <w:r w:rsidRPr="00347220">
        <w:instrText xml:space="preserve"> REF _Ref76971054 \h </w:instrText>
      </w:r>
      <w:r w:rsidR="00AF3B15" w:rsidRPr="00347220">
        <w:instrText xml:space="preserve"> \* MERGEFORMAT </w:instrText>
      </w:r>
      <w:r w:rsidRPr="00347220">
        <w:fldChar w:fldCharType="separate"/>
      </w:r>
      <w:r w:rsidR="005B3157">
        <w:t>Production Application System Requirements</w:t>
      </w:r>
      <w:r w:rsidRPr="00347220">
        <w:fldChar w:fldCharType="end"/>
      </w:r>
    </w:p>
    <w:p w:rsidR="00B1530B" w:rsidRPr="00347220" w:rsidRDefault="00B1530B" w:rsidP="00347220">
      <w:r w:rsidRPr="00347220">
        <w:fldChar w:fldCharType="begin"/>
      </w:r>
      <w:r w:rsidRPr="00347220">
        <w:instrText xml:space="preserve"> REF _Ref76971056 \h </w:instrText>
      </w:r>
      <w:r w:rsidR="00AF3B15" w:rsidRPr="00347220">
        <w:instrText xml:space="preserve"> \* MERGEFORMAT </w:instrText>
      </w:r>
      <w:r w:rsidRPr="00347220">
        <w:fldChar w:fldCharType="separate"/>
      </w:r>
      <w:r w:rsidR="005B3157">
        <w:t>Application User System Requirements</w:t>
      </w:r>
      <w:r w:rsidRPr="00347220">
        <w:fldChar w:fldCharType="end"/>
      </w:r>
    </w:p>
    <w:p w:rsidR="00B1530B" w:rsidRDefault="00B1530B" w:rsidP="00347220">
      <w:r w:rsidRPr="00347220">
        <w:fldChar w:fldCharType="begin"/>
      </w:r>
      <w:r w:rsidRPr="00347220">
        <w:instrText xml:space="preserve"> REF _Ref76971061 \h </w:instrText>
      </w:r>
      <w:r w:rsidR="00AF3B15" w:rsidRPr="00347220">
        <w:instrText xml:space="preserve"> \* MERGEFORMAT </w:instrText>
      </w:r>
      <w:r w:rsidRPr="00347220">
        <w:fldChar w:fldCharType="separate"/>
      </w:r>
      <w:r w:rsidR="005B3157">
        <w:t>Running on Microsoft .NET</w:t>
      </w:r>
      <w:r w:rsidRPr="00347220">
        <w:fldChar w:fldCharType="end"/>
      </w:r>
    </w:p>
    <w:p w:rsidR="004A5E16" w:rsidRDefault="004A5E16" w:rsidP="00347220">
      <w:r w:rsidRPr="00347220">
        <w:fldChar w:fldCharType="begin"/>
      </w:r>
      <w:r w:rsidRPr="00347220">
        <w:instrText xml:space="preserve"> REF _Ref97637616 \h  \* MERGEFORMAT </w:instrText>
      </w:r>
      <w:r w:rsidRPr="00347220">
        <w:fldChar w:fldCharType="separate"/>
      </w:r>
      <w:r w:rsidR="005B3157" w:rsidRPr="004A5E16">
        <w:t>Activating</w:t>
      </w:r>
      <w:r w:rsidR="005B3157">
        <w:t xml:space="preserve"> </w:t>
      </w:r>
      <w:r w:rsidR="005B3157" w:rsidRPr="004A5E16">
        <w:t>and</w:t>
      </w:r>
      <w:r w:rsidR="005B3157">
        <w:t xml:space="preserve"> </w:t>
      </w:r>
      <w:r w:rsidR="005B3157" w:rsidRPr="004A5E16">
        <w:t>Deactivating</w:t>
      </w:r>
      <w:r w:rsidR="005B3157">
        <w:t xml:space="preserve"> </w:t>
      </w:r>
      <w:r w:rsidR="005B3157" w:rsidRPr="004A5E16">
        <w:t>Iron</w:t>
      </w:r>
      <w:r w:rsidR="005B3157">
        <w:t xml:space="preserve"> </w:t>
      </w:r>
      <w:r w:rsidR="005B3157" w:rsidRPr="004A5E16">
        <w:t>Speed</w:t>
      </w:r>
      <w:r w:rsidR="005B3157">
        <w:t xml:space="preserve"> </w:t>
      </w:r>
      <w:r w:rsidR="005B3157" w:rsidRPr="004A5E16">
        <w:t>Designer</w:t>
      </w:r>
      <w:r w:rsidRPr="00347220">
        <w:fldChar w:fldCharType="end"/>
      </w:r>
    </w:p>
    <w:p w:rsidR="009037DA" w:rsidRDefault="009037DA" w:rsidP="00347220">
      <w:r>
        <w:fldChar w:fldCharType="begin"/>
      </w:r>
      <w:r>
        <w:instrText xml:space="preserve"> REF _Ref210047234 \h </w:instrText>
      </w:r>
      <w:r>
        <w:fldChar w:fldCharType="separate"/>
      </w:r>
      <w:r w:rsidR="005B3157" w:rsidRPr="009037DA">
        <w:t>Offline Key Request of Iron Speed Designer</w:t>
      </w:r>
      <w:r>
        <w:fldChar w:fldCharType="end"/>
      </w:r>
    </w:p>
    <w:p w:rsidR="00DA6151" w:rsidRPr="00347220" w:rsidRDefault="00DA6151" w:rsidP="00347220">
      <w:r>
        <w:fldChar w:fldCharType="begin"/>
      </w:r>
      <w:r>
        <w:instrText xml:space="preserve"> REF _Ref134867169 \h </w:instrText>
      </w:r>
      <w:r>
        <w:fldChar w:fldCharType="separate"/>
      </w:r>
      <w:r w:rsidR="005B3157" w:rsidRPr="00DA6151">
        <w:t>Offline</w:t>
      </w:r>
      <w:r w:rsidR="005B3157">
        <w:t xml:space="preserve"> </w:t>
      </w:r>
      <w:r w:rsidR="005B3157" w:rsidRPr="00DA6151">
        <w:t>Activation</w:t>
      </w:r>
      <w:r w:rsidR="005B3157">
        <w:t xml:space="preserve"> </w:t>
      </w:r>
      <w:r w:rsidR="005B3157" w:rsidRPr="00DA6151">
        <w:t>of</w:t>
      </w:r>
      <w:r w:rsidR="005B3157">
        <w:t xml:space="preserve"> </w:t>
      </w:r>
      <w:r w:rsidR="005B3157" w:rsidRPr="00DA6151">
        <w:t>Iron</w:t>
      </w:r>
      <w:r w:rsidR="005B3157">
        <w:t xml:space="preserve"> </w:t>
      </w:r>
      <w:r w:rsidR="005B3157" w:rsidRPr="00DA6151">
        <w:t>Speed</w:t>
      </w:r>
      <w:r w:rsidR="005B3157">
        <w:t xml:space="preserve"> </w:t>
      </w:r>
      <w:r w:rsidR="005B3157" w:rsidRPr="00DA6151">
        <w:t>Designer</w:t>
      </w:r>
      <w:r>
        <w:fldChar w:fldCharType="end"/>
      </w:r>
    </w:p>
    <w:p w:rsidR="00BB2EE7" w:rsidRPr="00347220" w:rsidRDefault="00BB2EE7" w:rsidP="00347220">
      <w:r w:rsidRPr="00347220">
        <w:fldChar w:fldCharType="begin"/>
      </w:r>
      <w:r w:rsidRPr="00347220">
        <w:instrText xml:space="preserve"> REF _Ref104290596 \h </w:instrText>
      </w:r>
      <w:r w:rsidR="00347220">
        <w:instrText xml:space="preserve"> \* MERGEFORMAT </w:instrText>
      </w:r>
      <w:r w:rsidRPr="00347220">
        <w:fldChar w:fldCharType="separate"/>
      </w:r>
      <w:r w:rsidR="005B3157">
        <w:t>Downloading MSDE</w:t>
      </w:r>
      <w:r w:rsidRPr="00347220">
        <w:fldChar w:fldCharType="end"/>
      </w:r>
    </w:p>
    <w:p w:rsidR="00347220" w:rsidRDefault="00347220" w:rsidP="00347220">
      <w:r w:rsidRPr="00347220">
        <w:fldChar w:fldCharType="begin"/>
      </w:r>
      <w:r w:rsidRPr="00347220">
        <w:instrText xml:space="preserve"> REF _Ref104291264 \h </w:instrText>
      </w:r>
      <w:r>
        <w:instrText xml:space="preserve"> \* MERGEFORMAT </w:instrText>
      </w:r>
      <w:r w:rsidRPr="00347220">
        <w:fldChar w:fldCharType="separate"/>
      </w:r>
      <w:r w:rsidR="005B3157">
        <w:t>How to Check Your MDAC V</w:t>
      </w:r>
      <w:r w:rsidR="005B3157" w:rsidRPr="009C2E90">
        <w:t>ersion</w:t>
      </w:r>
      <w:r w:rsidRPr="00347220">
        <w:fldChar w:fldCharType="end"/>
      </w:r>
    </w:p>
    <w:p w:rsidR="00BE5E52" w:rsidRDefault="00BE5E52" w:rsidP="00347220">
      <w:r>
        <w:fldChar w:fldCharType="begin"/>
      </w:r>
      <w:r>
        <w:instrText xml:space="preserve"> REF _Ref112759659 \h </w:instrText>
      </w:r>
      <w:r>
        <w:fldChar w:fldCharType="separate"/>
      </w:r>
      <w:r w:rsidR="005B3157">
        <w:t>Proxy Server Configuration</w:t>
      </w:r>
      <w:r>
        <w:fldChar w:fldCharType="end"/>
      </w:r>
    </w:p>
    <w:p w:rsidR="00954381" w:rsidRDefault="00954381" w:rsidP="00347220">
      <w:r>
        <w:fldChar w:fldCharType="begin"/>
      </w:r>
      <w:r>
        <w:instrText xml:space="preserve"> REF _Ref114058368 \h </w:instrText>
      </w:r>
      <w:r>
        <w:fldChar w:fldCharType="separate"/>
      </w:r>
      <w:r w:rsidR="005B3157">
        <w:t>Running Iron Speed Designer Remotely</w:t>
      </w:r>
      <w:r>
        <w:fldChar w:fldCharType="end"/>
      </w:r>
    </w:p>
    <w:p w:rsidR="008F2888" w:rsidRPr="00347220" w:rsidRDefault="008F2888" w:rsidP="00347220"/>
    <w:p w:rsidR="00B1530B" w:rsidRDefault="00A7177A" w:rsidP="00B1530B">
      <w:pPr>
        <w:pStyle w:val="Heading3"/>
      </w:pPr>
      <w:bookmarkStart w:id="39" w:name="_Toc52170065"/>
      <w:bookmarkStart w:id="40" w:name="_Toc52171286"/>
      <w:bookmarkStart w:id="41" w:name="_Toc76962354"/>
      <w:bookmarkStart w:id="42" w:name="_Ref76971051"/>
      <w:bookmarkStart w:id="43" w:name="_Toc105586938"/>
      <w:bookmarkStart w:id="44" w:name="_Toc414885697"/>
      <w:r>
        <w:t>Iron</w:t>
      </w:r>
      <w:r w:rsidR="009037DA">
        <w:t xml:space="preserve"> </w:t>
      </w:r>
      <w:r>
        <w:t>Speed</w:t>
      </w:r>
      <w:r w:rsidR="009037DA">
        <w:t xml:space="preserve"> </w:t>
      </w:r>
      <w:r>
        <w:t>Designer</w:t>
      </w:r>
      <w:r w:rsidR="009037DA">
        <w:t xml:space="preserve"> </w:t>
      </w:r>
      <w:r w:rsidR="00ED1336">
        <w:t>System</w:t>
      </w:r>
      <w:r w:rsidR="009037DA">
        <w:t xml:space="preserve"> </w:t>
      </w:r>
      <w:r w:rsidR="00ED1336">
        <w:t>Requirements</w:t>
      </w:r>
      <w:bookmarkEnd w:id="39"/>
      <w:bookmarkEnd w:id="40"/>
      <w:bookmarkEnd w:id="41"/>
      <w:bookmarkEnd w:id="42"/>
      <w:bookmarkEnd w:id="43"/>
      <w:bookmarkEnd w:id="44"/>
    </w:p>
    <w:p w:rsidR="00B1530B" w:rsidRPr="00836C4F" w:rsidRDefault="007048F2" w:rsidP="00836C4F">
      <w:r w:rsidRPr="00836C4F">
        <w:fldChar w:fldCharType="begin"/>
      </w:r>
      <w:r w:rsidR="00B1530B" w:rsidRPr="00836C4F">
        <w:instrText>xe</w:instrText>
      </w:r>
      <w:r w:rsidR="009037DA">
        <w:instrText xml:space="preserve"> </w:instrText>
      </w:r>
      <w:r w:rsidR="00B1530B" w:rsidRPr="00836C4F">
        <w:instrText>"System</w:instrText>
      </w:r>
      <w:r w:rsidR="009037DA">
        <w:instrText xml:space="preserve"> </w:instrText>
      </w:r>
      <w:r w:rsidR="00B1530B" w:rsidRPr="00836C4F">
        <w:instrText>Requirements:Iron</w:instrText>
      </w:r>
      <w:r w:rsidR="009037DA">
        <w:instrText xml:space="preserve"> </w:instrText>
      </w:r>
      <w:r w:rsidR="00B1530B" w:rsidRPr="00836C4F">
        <w:instrText>Speed</w:instrText>
      </w:r>
      <w:r w:rsidR="009037DA">
        <w:instrText xml:space="preserve"> </w:instrText>
      </w:r>
      <w:r w:rsidR="00B1530B" w:rsidRPr="00836C4F">
        <w:instrText>Designer"</w:instrText>
      </w:r>
      <w:r w:rsidRPr="00836C4F">
        <w:fldChar w:fldCharType="end"/>
      </w:r>
      <w:r w:rsidR="00B1530B" w:rsidRPr="00836C4F">
        <w:t>Iron</w:t>
      </w:r>
      <w:r w:rsidR="009037DA">
        <w:t xml:space="preserve"> </w:t>
      </w:r>
      <w:r w:rsidR="00B1530B" w:rsidRPr="00836C4F">
        <w:t>Speed</w:t>
      </w:r>
      <w:r w:rsidR="009037DA">
        <w:t xml:space="preserve"> </w:t>
      </w:r>
      <w:r w:rsidR="00B1530B" w:rsidRPr="00836C4F">
        <w:t>Designer</w:t>
      </w:r>
      <w:r w:rsidR="009037DA">
        <w:t xml:space="preserve"> </w:t>
      </w:r>
      <w:r w:rsidR="00B1530B" w:rsidRPr="00836C4F">
        <w:t>can</w:t>
      </w:r>
      <w:r w:rsidR="009037DA">
        <w:t xml:space="preserve"> </w:t>
      </w:r>
      <w:r w:rsidR="00B1530B" w:rsidRPr="00836C4F">
        <w:t>be</w:t>
      </w:r>
      <w:r w:rsidR="009037DA">
        <w:t xml:space="preserve"> </w:t>
      </w:r>
      <w:r w:rsidR="00B1530B" w:rsidRPr="00836C4F">
        <w:t>installed</w:t>
      </w:r>
      <w:r w:rsidR="009037DA">
        <w:t xml:space="preserve"> </w:t>
      </w:r>
      <w:r w:rsidR="00B1530B" w:rsidRPr="00836C4F">
        <w:t>on</w:t>
      </w:r>
      <w:r w:rsidR="009F5AB5">
        <w:t xml:space="preserve"> many version of the </w:t>
      </w:r>
      <w:r w:rsidR="009F5AB5" w:rsidRPr="00836C4F">
        <w:t>Microsoft</w:t>
      </w:r>
      <w:r w:rsidR="009F5AB5">
        <w:t xml:space="preserve"> Windows operating system</w:t>
      </w:r>
      <w:r w:rsidR="00B1530B" w:rsidRPr="00836C4F">
        <w:t>.</w:t>
      </w:r>
      <w:r w:rsidR="009037DA">
        <w:t xml:space="preserve">  </w:t>
      </w:r>
      <w:r w:rsidR="00B1530B" w:rsidRPr="00836C4F">
        <w:t>The</w:t>
      </w:r>
      <w:r w:rsidR="009037DA">
        <w:t xml:space="preserve"> </w:t>
      </w:r>
      <w:r w:rsidR="00B1530B" w:rsidRPr="00836C4F">
        <w:t>installed</w:t>
      </w:r>
      <w:r w:rsidR="009037DA">
        <w:t xml:space="preserve"> </w:t>
      </w:r>
      <w:r w:rsidR="00B1530B" w:rsidRPr="00836C4F">
        <w:t>machine</w:t>
      </w:r>
      <w:r w:rsidR="009037DA">
        <w:t xml:space="preserve"> </w:t>
      </w:r>
      <w:r w:rsidR="00B1530B" w:rsidRPr="00836C4F">
        <w:t>must</w:t>
      </w:r>
      <w:r w:rsidR="009037DA">
        <w:t xml:space="preserve"> </w:t>
      </w:r>
      <w:r w:rsidR="00B1530B" w:rsidRPr="00836C4F">
        <w:t>have</w:t>
      </w:r>
      <w:r w:rsidR="009037DA">
        <w:t xml:space="preserve"> </w:t>
      </w:r>
      <w:r w:rsidR="00B1530B" w:rsidRPr="00836C4F">
        <w:t>the</w:t>
      </w:r>
      <w:r w:rsidR="009037DA">
        <w:t xml:space="preserve"> </w:t>
      </w:r>
      <w:r w:rsidR="00B1530B" w:rsidRPr="00836C4F">
        <w:t>Microsoft</w:t>
      </w:r>
      <w:r w:rsidR="009037DA">
        <w:t xml:space="preserve"> </w:t>
      </w:r>
      <w:r w:rsidR="00B1530B" w:rsidRPr="00836C4F">
        <w:t>.NET</w:t>
      </w:r>
      <w:r w:rsidR="009037DA">
        <w:t xml:space="preserve"> </w:t>
      </w:r>
      <w:r w:rsidR="00B1530B" w:rsidRPr="00836C4F">
        <w:t>Framework.</w:t>
      </w:r>
      <w:r w:rsidR="009037DA">
        <w:t xml:space="preserve">  </w:t>
      </w:r>
      <w:r w:rsidR="00B1530B" w:rsidRPr="00836C4F">
        <w:t>If</w:t>
      </w:r>
      <w:r w:rsidR="009037DA">
        <w:t xml:space="preserve"> </w:t>
      </w:r>
      <w:r w:rsidR="00B1530B" w:rsidRPr="00836C4F">
        <w:t>you</w:t>
      </w:r>
      <w:r w:rsidR="009037DA">
        <w:t xml:space="preserve"> </w:t>
      </w:r>
      <w:r w:rsidR="00B1530B" w:rsidRPr="00836C4F">
        <w:t>need</w:t>
      </w:r>
      <w:r w:rsidR="009037DA">
        <w:t xml:space="preserve"> </w:t>
      </w:r>
      <w:r w:rsidR="00B1530B" w:rsidRPr="00836C4F">
        <w:t>to</w:t>
      </w:r>
      <w:r w:rsidR="009037DA">
        <w:t xml:space="preserve"> </w:t>
      </w:r>
      <w:r w:rsidR="00B1530B" w:rsidRPr="00836C4F">
        <w:t>modify</w:t>
      </w:r>
      <w:r w:rsidR="009037DA">
        <w:t xml:space="preserve"> </w:t>
      </w:r>
      <w:r w:rsidR="00411FB2">
        <w:t>your application code</w:t>
      </w:r>
      <w:r w:rsidR="00B1530B" w:rsidRPr="00836C4F">
        <w:t>,</w:t>
      </w:r>
      <w:r w:rsidR="009037DA">
        <w:t xml:space="preserve"> </w:t>
      </w:r>
      <w:r w:rsidR="00B1530B" w:rsidRPr="00836C4F">
        <w:t>you</w:t>
      </w:r>
      <w:r w:rsidR="009037DA">
        <w:t xml:space="preserve"> </w:t>
      </w:r>
      <w:r w:rsidR="00B1530B" w:rsidRPr="00836C4F">
        <w:t>will</w:t>
      </w:r>
      <w:r w:rsidR="009037DA">
        <w:t xml:space="preserve"> </w:t>
      </w:r>
      <w:r w:rsidR="00B1530B" w:rsidRPr="00836C4F">
        <w:t>also</w:t>
      </w:r>
      <w:r w:rsidR="009037DA">
        <w:t xml:space="preserve"> </w:t>
      </w:r>
      <w:r w:rsidR="00B1530B" w:rsidRPr="00836C4F">
        <w:t>require</w:t>
      </w:r>
      <w:r w:rsidR="009037DA">
        <w:t xml:space="preserve"> </w:t>
      </w:r>
      <w:r w:rsidR="00B1530B" w:rsidRPr="00836C4F">
        <w:t>appropriate</w:t>
      </w:r>
      <w:r w:rsidR="009037DA">
        <w:t xml:space="preserve"> </w:t>
      </w:r>
      <w:r w:rsidR="00B1530B" w:rsidRPr="00836C4F">
        <w:t>code</w:t>
      </w:r>
      <w:r w:rsidR="009037DA">
        <w:t xml:space="preserve"> </w:t>
      </w:r>
      <w:r w:rsidR="00B1530B" w:rsidRPr="00836C4F">
        <w:t>and</w:t>
      </w:r>
      <w:r w:rsidR="009037DA">
        <w:t xml:space="preserve"> </w:t>
      </w:r>
      <w:r w:rsidR="00B1530B" w:rsidRPr="00836C4F">
        <w:t>web</w:t>
      </w:r>
      <w:r w:rsidR="009037DA">
        <w:t xml:space="preserve"> </w:t>
      </w:r>
      <w:r w:rsidR="00B1530B" w:rsidRPr="00836C4F">
        <w:t>page</w:t>
      </w:r>
      <w:r w:rsidR="009037DA">
        <w:t xml:space="preserve"> </w:t>
      </w:r>
      <w:r w:rsidR="00B1530B" w:rsidRPr="00836C4F">
        <w:t>editing</w:t>
      </w:r>
      <w:r w:rsidR="009037DA">
        <w:t xml:space="preserve"> </w:t>
      </w:r>
      <w:r w:rsidR="00B1530B" w:rsidRPr="00836C4F">
        <w:t>tools,</w:t>
      </w:r>
      <w:r w:rsidR="009037DA">
        <w:t xml:space="preserve"> </w:t>
      </w:r>
      <w:r w:rsidR="00B1530B" w:rsidRPr="00836C4F">
        <w:t>such</w:t>
      </w:r>
      <w:r w:rsidR="009037DA">
        <w:t xml:space="preserve"> </w:t>
      </w:r>
      <w:r w:rsidR="00B1530B" w:rsidRPr="00836C4F">
        <w:t>as</w:t>
      </w:r>
      <w:r w:rsidR="009037DA">
        <w:t xml:space="preserve"> </w:t>
      </w:r>
      <w:r w:rsidR="00B1530B" w:rsidRPr="00836C4F">
        <w:t>Microsoft</w:t>
      </w:r>
      <w:r w:rsidR="009037DA">
        <w:t xml:space="preserve"> </w:t>
      </w:r>
      <w:r w:rsidR="00B1530B" w:rsidRPr="00836C4F">
        <w:t>Visual</w:t>
      </w:r>
      <w:r w:rsidR="009037DA">
        <w:t xml:space="preserve"> </w:t>
      </w:r>
      <w:r w:rsidR="00B1530B" w:rsidRPr="00836C4F">
        <w:t>Studio</w:t>
      </w:r>
      <w:r w:rsidR="009037DA">
        <w:t xml:space="preserve"> </w:t>
      </w:r>
      <w:r w:rsidR="00B1530B" w:rsidRPr="00836C4F">
        <w:t>.NET,</w:t>
      </w:r>
      <w:r w:rsidR="009037DA">
        <w:t xml:space="preserve"> </w:t>
      </w:r>
      <w:r w:rsidR="00B1530B" w:rsidRPr="00836C4F">
        <w:t>and</w:t>
      </w:r>
      <w:r w:rsidR="009037DA">
        <w:t xml:space="preserve"> </w:t>
      </w:r>
      <w:r w:rsidR="00B1530B" w:rsidRPr="00836C4F">
        <w:t>the</w:t>
      </w:r>
      <w:r w:rsidR="009037DA">
        <w:t xml:space="preserve"> </w:t>
      </w:r>
      <w:r w:rsidR="00B1530B" w:rsidRPr="00836C4F">
        <w:t>.NET</w:t>
      </w:r>
      <w:r w:rsidR="009037DA">
        <w:t xml:space="preserve"> </w:t>
      </w:r>
      <w:r w:rsidR="00B1530B" w:rsidRPr="00836C4F">
        <w:t>SDK</w:t>
      </w:r>
      <w:r w:rsidR="009037DA">
        <w:t xml:space="preserve"> </w:t>
      </w:r>
      <w:r w:rsidR="00B1530B" w:rsidRPr="00836C4F">
        <w:t>(which</w:t>
      </w:r>
      <w:r w:rsidR="009037DA">
        <w:t xml:space="preserve"> </w:t>
      </w:r>
      <w:r w:rsidR="00B1530B" w:rsidRPr="00836C4F">
        <w:t>comes</w:t>
      </w:r>
      <w:r w:rsidR="009037DA">
        <w:t xml:space="preserve"> </w:t>
      </w:r>
      <w:r w:rsidR="00B1530B" w:rsidRPr="00836C4F">
        <w:t>with</w:t>
      </w:r>
      <w:r w:rsidR="009037DA">
        <w:t xml:space="preserve"> </w:t>
      </w:r>
      <w:r w:rsidR="00B1530B" w:rsidRPr="00836C4F">
        <w:t>Visual</w:t>
      </w:r>
      <w:r w:rsidR="009037DA">
        <w:t xml:space="preserve"> </w:t>
      </w:r>
      <w:r w:rsidR="00B1530B" w:rsidRPr="00836C4F">
        <w:t>Studio</w:t>
      </w:r>
      <w:r w:rsidR="009037DA">
        <w:t xml:space="preserve"> </w:t>
      </w:r>
      <w:r w:rsidR="00B1530B" w:rsidRPr="00836C4F">
        <w:t>.NET).</w:t>
      </w:r>
      <w:r w:rsidR="009F5AB5">
        <w:t xml:space="preserve"> The current requirements are listed on the Iron Speed Designer web site at </w:t>
      </w:r>
      <w:r w:rsidR="009F5AB5" w:rsidRPr="009F5AB5">
        <w:t>http://www.ironspeed.com/products/System-Requirements.aspx</w:t>
      </w:r>
    </w:p>
    <w:p w:rsidR="006E49BD" w:rsidRDefault="006E49BD" w:rsidP="006E49BD">
      <w:pPr>
        <w:pStyle w:val="Heading5"/>
      </w:pPr>
      <w:r>
        <w:t>Running Iron Speed Designer</w:t>
      </w:r>
    </w:p>
    <w:p w:rsidR="006E49BD" w:rsidRPr="006E49BD" w:rsidRDefault="00B1530B" w:rsidP="006E49BD">
      <w:r w:rsidRPr="006E49BD">
        <w:t>We</w:t>
      </w:r>
      <w:r w:rsidR="009037DA" w:rsidRPr="006E49BD">
        <w:t xml:space="preserve"> </w:t>
      </w:r>
      <w:r w:rsidRPr="006E49BD">
        <w:t>recommend</w:t>
      </w:r>
      <w:r w:rsidR="009037DA" w:rsidRPr="006E49BD">
        <w:t xml:space="preserve"> </w:t>
      </w:r>
      <w:r w:rsidRPr="006E49BD">
        <w:t>installing</w:t>
      </w:r>
      <w:r w:rsidR="009037DA" w:rsidRPr="006E49BD">
        <w:t xml:space="preserve"> </w:t>
      </w:r>
      <w:r w:rsidRPr="006E49BD">
        <w:t>Iron</w:t>
      </w:r>
      <w:r w:rsidR="009037DA" w:rsidRPr="006E49BD">
        <w:t xml:space="preserve"> </w:t>
      </w:r>
      <w:r w:rsidRPr="006E49BD">
        <w:t>Speed</w:t>
      </w:r>
      <w:r w:rsidR="009037DA" w:rsidRPr="006E49BD">
        <w:t xml:space="preserve"> </w:t>
      </w:r>
      <w:r w:rsidRPr="006E49BD">
        <w:t>Designer</w:t>
      </w:r>
      <w:r w:rsidR="009037DA" w:rsidRPr="006E49BD">
        <w:t xml:space="preserve"> </w:t>
      </w:r>
      <w:r w:rsidRPr="006E49BD">
        <w:t>on</w:t>
      </w:r>
      <w:r w:rsidR="009037DA" w:rsidRPr="006E49BD">
        <w:t xml:space="preserve"> </w:t>
      </w:r>
      <w:r w:rsidRPr="006E49BD">
        <w:t>the</w:t>
      </w:r>
      <w:r w:rsidR="009037DA" w:rsidRPr="006E49BD">
        <w:t xml:space="preserve"> </w:t>
      </w:r>
      <w:r w:rsidRPr="006E49BD">
        <w:t>desktop</w:t>
      </w:r>
      <w:r w:rsidR="009037DA" w:rsidRPr="006E49BD">
        <w:t xml:space="preserve"> </w:t>
      </w:r>
      <w:r w:rsidRPr="006E49BD">
        <w:t>machine</w:t>
      </w:r>
      <w:r w:rsidR="009037DA" w:rsidRPr="006E49BD">
        <w:t xml:space="preserve"> </w:t>
      </w:r>
      <w:r w:rsidRPr="006E49BD">
        <w:t>of</w:t>
      </w:r>
      <w:r w:rsidR="009037DA" w:rsidRPr="006E49BD">
        <w:t xml:space="preserve"> </w:t>
      </w:r>
      <w:r w:rsidRPr="006E49BD">
        <w:t>each</w:t>
      </w:r>
      <w:r w:rsidR="009037DA" w:rsidRPr="006E49BD">
        <w:t xml:space="preserve"> </w:t>
      </w:r>
      <w:r w:rsidRPr="006E49BD">
        <w:t>individual</w:t>
      </w:r>
      <w:r w:rsidR="009037DA" w:rsidRPr="006E49BD">
        <w:t xml:space="preserve"> </w:t>
      </w:r>
      <w:r w:rsidRPr="006E49BD">
        <w:t>developer.</w:t>
      </w:r>
      <w:r w:rsidR="009037DA" w:rsidRPr="006E49BD">
        <w:t xml:space="preserve">  </w:t>
      </w:r>
      <w:r w:rsidRPr="006E49BD">
        <w:t>(Please</w:t>
      </w:r>
      <w:r w:rsidR="009037DA" w:rsidRPr="006E49BD">
        <w:t xml:space="preserve"> </w:t>
      </w:r>
      <w:r w:rsidRPr="006E49BD">
        <w:t>note</w:t>
      </w:r>
      <w:r w:rsidR="009037DA" w:rsidRPr="006E49BD">
        <w:t xml:space="preserve"> </w:t>
      </w:r>
      <w:r w:rsidRPr="006E49BD">
        <w:t>that</w:t>
      </w:r>
      <w:r w:rsidR="009037DA" w:rsidRPr="006E49BD">
        <w:t xml:space="preserve"> </w:t>
      </w:r>
      <w:r w:rsidRPr="006E49BD">
        <w:t>each</w:t>
      </w:r>
      <w:r w:rsidR="009037DA" w:rsidRPr="006E49BD">
        <w:t xml:space="preserve"> </w:t>
      </w:r>
      <w:r w:rsidRPr="006E49BD">
        <w:t>developer</w:t>
      </w:r>
      <w:r w:rsidR="009037DA" w:rsidRPr="006E49BD">
        <w:t xml:space="preserve"> </w:t>
      </w:r>
      <w:r w:rsidRPr="006E49BD">
        <w:t>will</w:t>
      </w:r>
      <w:r w:rsidR="009037DA" w:rsidRPr="006E49BD">
        <w:t xml:space="preserve"> </w:t>
      </w:r>
      <w:r w:rsidRPr="006E49BD">
        <w:t>require</w:t>
      </w:r>
      <w:r w:rsidR="009037DA" w:rsidRPr="006E49BD">
        <w:t xml:space="preserve"> </w:t>
      </w:r>
      <w:r w:rsidRPr="006E49BD">
        <w:t>a</w:t>
      </w:r>
      <w:r w:rsidR="009037DA" w:rsidRPr="006E49BD">
        <w:t xml:space="preserve"> </w:t>
      </w:r>
      <w:r w:rsidRPr="006E49BD">
        <w:t>separate</w:t>
      </w:r>
      <w:r w:rsidR="009037DA" w:rsidRPr="006E49BD">
        <w:t xml:space="preserve"> </w:t>
      </w:r>
      <w:r w:rsidRPr="006E49BD">
        <w:t>license</w:t>
      </w:r>
      <w:r w:rsidR="009037DA" w:rsidRPr="006E49BD">
        <w:t xml:space="preserve"> </w:t>
      </w:r>
      <w:r w:rsidRPr="006E49BD">
        <w:t>to</w:t>
      </w:r>
      <w:r w:rsidR="009037DA" w:rsidRPr="006E49BD">
        <w:t xml:space="preserve"> </w:t>
      </w:r>
      <w:r w:rsidRPr="006E49BD">
        <w:t>use</w:t>
      </w:r>
      <w:r w:rsidR="009037DA" w:rsidRPr="006E49BD">
        <w:t xml:space="preserve"> </w:t>
      </w:r>
      <w:r w:rsidRPr="006E49BD">
        <w:t>Iron</w:t>
      </w:r>
      <w:r w:rsidR="009037DA" w:rsidRPr="006E49BD">
        <w:t xml:space="preserve"> </w:t>
      </w:r>
      <w:r w:rsidRPr="006E49BD">
        <w:t>Speed</w:t>
      </w:r>
      <w:r w:rsidR="009037DA" w:rsidRPr="006E49BD">
        <w:t xml:space="preserve"> </w:t>
      </w:r>
      <w:r w:rsidRPr="006E49BD">
        <w:t>Designer).</w:t>
      </w:r>
      <w:r w:rsidR="006E49BD" w:rsidRPr="006E49BD">
        <w:t xml:space="preserve">  When using Iron Speed Designer, you need Administrator rights to the local machine, </w:t>
      </w:r>
      <w:r w:rsidR="006E49BD">
        <w:t xml:space="preserve">but not to the network. </w:t>
      </w:r>
      <w:r w:rsidR="006E49BD" w:rsidRPr="006E49BD">
        <w:t xml:space="preserve"> As such, you can set up </w:t>
      </w:r>
      <w:r w:rsidR="006E49BD">
        <w:t>a</w:t>
      </w:r>
      <w:r w:rsidR="006E49BD" w:rsidRPr="006E49BD">
        <w:t xml:space="preserve"> virtual machine similar to a physical machine </w:t>
      </w:r>
      <w:r w:rsidR="006E49BD">
        <w:t xml:space="preserve">by </w:t>
      </w:r>
      <w:r w:rsidR="006E49BD" w:rsidRPr="006E49BD">
        <w:t>add</w:t>
      </w:r>
      <w:r w:rsidR="006E49BD">
        <w:t>ing</w:t>
      </w:r>
      <w:r w:rsidR="006E49BD" w:rsidRPr="006E49BD">
        <w:t xml:space="preserve"> the user to </w:t>
      </w:r>
      <w:r w:rsidR="006E49BD">
        <w:t>the LOCAL Administrator group.  You do not need</w:t>
      </w:r>
      <w:r w:rsidR="006E49BD" w:rsidRPr="006E49BD">
        <w:t xml:space="preserve"> to provide Domain Admini</w:t>
      </w:r>
      <w:r w:rsidR="006E49BD">
        <w:t xml:space="preserve">strator privileges to any user. </w:t>
      </w:r>
      <w:r w:rsidR="006E49BD" w:rsidRPr="006E49BD">
        <w:t xml:space="preserve"> </w:t>
      </w:r>
      <w:r w:rsidR="006E49BD">
        <w:t>(</w:t>
      </w:r>
      <w:r w:rsidR="006E49BD" w:rsidRPr="006E49BD">
        <w:t>This is similar to what has been required by Visua</w:t>
      </w:r>
      <w:r w:rsidR="006E49BD">
        <w:t xml:space="preserve">l Studio for a number of years.) </w:t>
      </w:r>
      <w:r w:rsidR="006E49BD" w:rsidRPr="006E49BD">
        <w:t xml:space="preserve"> Finally, applications created with Iron Speed Designer do not require administrator privileges.</w:t>
      </w:r>
    </w:p>
    <w:p w:rsidR="00B1530B" w:rsidRPr="00836C4F" w:rsidRDefault="00B1530B" w:rsidP="00836C4F">
      <w:r w:rsidRPr="00836C4F">
        <w:t>To</w:t>
      </w:r>
      <w:r w:rsidR="009037DA">
        <w:t xml:space="preserve"> </w:t>
      </w:r>
      <w:r w:rsidRPr="00836C4F">
        <w:t>modify</w:t>
      </w:r>
      <w:r w:rsidR="009037DA">
        <w:t xml:space="preserve"> </w:t>
      </w:r>
      <w:r w:rsidR="00D40448">
        <w:t>your application’s</w:t>
      </w:r>
      <w:r w:rsidR="009037DA">
        <w:t xml:space="preserve"> </w:t>
      </w:r>
      <w:r w:rsidRPr="00836C4F">
        <w:t>source</w:t>
      </w:r>
      <w:r w:rsidR="009037DA">
        <w:t xml:space="preserve"> </w:t>
      </w:r>
      <w:r w:rsidRPr="00836C4F">
        <w:t>code,</w:t>
      </w:r>
      <w:r w:rsidR="009037DA">
        <w:t xml:space="preserve"> </w:t>
      </w:r>
      <w:r w:rsidRPr="00836C4F">
        <w:t>you</w:t>
      </w:r>
      <w:r w:rsidR="009037DA">
        <w:t xml:space="preserve"> </w:t>
      </w:r>
      <w:r w:rsidRPr="00836C4F">
        <w:t>must</w:t>
      </w:r>
      <w:r w:rsidR="009037DA">
        <w:t xml:space="preserve"> </w:t>
      </w:r>
      <w:r w:rsidRPr="00836C4F">
        <w:t>be</w:t>
      </w:r>
      <w:r w:rsidR="009037DA">
        <w:t xml:space="preserve"> </w:t>
      </w:r>
      <w:r w:rsidRPr="00836C4F">
        <w:t>able</w:t>
      </w:r>
      <w:r w:rsidR="009037DA">
        <w:t xml:space="preserve"> </w:t>
      </w:r>
      <w:r w:rsidRPr="00836C4F">
        <w:t>to</w:t>
      </w:r>
      <w:r w:rsidR="009037DA">
        <w:t xml:space="preserve"> </w:t>
      </w:r>
      <w:r w:rsidRPr="00836C4F">
        <w:t>access</w:t>
      </w:r>
      <w:r w:rsidR="009037DA">
        <w:t xml:space="preserve"> </w:t>
      </w:r>
      <w:r w:rsidRPr="00836C4F">
        <w:t>the</w:t>
      </w:r>
      <w:r w:rsidR="009037DA">
        <w:t xml:space="preserve"> </w:t>
      </w:r>
      <w:r w:rsidRPr="00836C4F">
        <w:t>hard</w:t>
      </w:r>
      <w:r w:rsidR="009037DA">
        <w:t xml:space="preserve"> </w:t>
      </w:r>
      <w:r w:rsidRPr="00836C4F">
        <w:t>drive</w:t>
      </w:r>
      <w:r w:rsidR="009037DA">
        <w:t xml:space="preserve"> </w:t>
      </w:r>
      <w:r w:rsidRPr="00836C4F">
        <w:t>where</w:t>
      </w:r>
      <w:r w:rsidR="009037DA">
        <w:t xml:space="preserve"> </w:t>
      </w:r>
      <w:r w:rsidRPr="00836C4F">
        <w:t>the</w:t>
      </w:r>
      <w:r w:rsidR="009037DA">
        <w:t xml:space="preserve"> </w:t>
      </w:r>
      <w:r w:rsidRPr="00836C4F">
        <w:t>code</w:t>
      </w:r>
      <w:r w:rsidR="009037DA">
        <w:t xml:space="preserve"> </w:t>
      </w:r>
      <w:r w:rsidRPr="00836C4F">
        <w:t>is</w:t>
      </w:r>
      <w:r w:rsidR="009037DA">
        <w:t xml:space="preserve"> </w:t>
      </w:r>
      <w:r w:rsidRPr="00836C4F">
        <w:t>stored.</w:t>
      </w:r>
    </w:p>
    <w:p w:rsidR="00970951" w:rsidRDefault="00970951" w:rsidP="00970951">
      <w:pPr>
        <w:pStyle w:val="Heading5"/>
      </w:pPr>
      <w:r>
        <w:t>Installing</w:t>
      </w:r>
      <w:r w:rsidR="009037DA">
        <w:t xml:space="preserve"> </w:t>
      </w:r>
      <w:r>
        <w:t>Multiple</w:t>
      </w:r>
      <w:r w:rsidR="009037DA">
        <w:t xml:space="preserve"> </w:t>
      </w:r>
      <w:r>
        <w:t>Versions</w:t>
      </w:r>
      <w:r w:rsidR="009037DA">
        <w:t xml:space="preserve"> </w:t>
      </w:r>
      <w:r>
        <w:t>of</w:t>
      </w:r>
      <w:r w:rsidR="009037DA">
        <w:t xml:space="preserve"> </w:t>
      </w:r>
      <w:r>
        <w:t>Iron</w:t>
      </w:r>
      <w:r w:rsidR="009037DA">
        <w:t xml:space="preserve"> </w:t>
      </w:r>
      <w:r>
        <w:t>Speed</w:t>
      </w:r>
      <w:r w:rsidR="009037DA">
        <w:t xml:space="preserve"> </w:t>
      </w:r>
      <w:r>
        <w:t>Designer</w:t>
      </w:r>
    </w:p>
    <w:p w:rsidR="00970951" w:rsidRDefault="00970951" w:rsidP="00970951">
      <w:r>
        <w:fldChar w:fldCharType="begin"/>
      </w:r>
      <w:r>
        <w:instrText>xe</w:instrText>
      </w:r>
      <w:r w:rsidR="009037DA">
        <w:instrText xml:space="preserve"> </w:instrText>
      </w:r>
      <w:r>
        <w:instrText>"System</w:instrText>
      </w:r>
      <w:r w:rsidR="009037DA">
        <w:instrText xml:space="preserve"> </w:instrText>
      </w:r>
      <w:r>
        <w:instrText>Requirements:Installing</w:instrText>
      </w:r>
      <w:r w:rsidR="009037DA">
        <w:instrText xml:space="preserve"> </w:instrText>
      </w:r>
      <w:r>
        <w:instrText>multiple</w:instrText>
      </w:r>
      <w:r w:rsidR="009037DA">
        <w:instrText xml:space="preserve"> </w:instrText>
      </w:r>
      <w:r>
        <w:instrText>versions</w:instrText>
      </w:r>
      <w:r w:rsidR="009037DA">
        <w:instrText xml:space="preserve"> </w:instrText>
      </w:r>
      <w:r>
        <w:instrText>of</w:instrText>
      </w:r>
      <w:r w:rsidR="009037DA">
        <w:instrText xml:space="preserve"> </w:instrText>
      </w:r>
      <w:r>
        <w:instrText>Iron</w:instrText>
      </w:r>
      <w:r w:rsidR="009037DA">
        <w:instrText xml:space="preserve"> </w:instrText>
      </w:r>
      <w:r>
        <w:instrText>Speed</w:instrText>
      </w:r>
      <w:r w:rsidR="009037DA">
        <w:instrText xml:space="preserve"> </w:instrText>
      </w:r>
      <w:r>
        <w:instrText>Designer"</w:instrText>
      </w:r>
      <w:r>
        <w:fldChar w:fldCharType="end"/>
      </w:r>
      <w:r>
        <w:fldChar w:fldCharType="begin"/>
      </w:r>
      <w:r>
        <w:instrText>xe</w:instrText>
      </w:r>
      <w:r w:rsidR="009037DA">
        <w:instrText xml:space="preserve"> </w:instrText>
      </w:r>
      <w:r>
        <w:instrText>"Iron</w:instrText>
      </w:r>
      <w:r w:rsidR="009037DA">
        <w:instrText xml:space="preserve"> </w:instrText>
      </w:r>
      <w:r>
        <w:instrText>Speed</w:instrText>
      </w:r>
      <w:r w:rsidR="009037DA">
        <w:instrText xml:space="preserve"> </w:instrText>
      </w:r>
      <w:r>
        <w:instrText>Designer:Installing</w:instrText>
      </w:r>
      <w:r w:rsidR="009037DA">
        <w:instrText xml:space="preserve"> </w:instrText>
      </w:r>
      <w:r>
        <w:instrText>multiple</w:instrText>
      </w:r>
      <w:r w:rsidR="009037DA">
        <w:instrText xml:space="preserve"> </w:instrText>
      </w:r>
      <w:r>
        <w:instrText>versions"</w:instrText>
      </w:r>
      <w:r>
        <w:fldChar w:fldCharType="end"/>
      </w:r>
      <w:r>
        <w:t>You</w:t>
      </w:r>
      <w:r w:rsidR="009037DA">
        <w:t xml:space="preserve"> </w:t>
      </w:r>
      <w:r>
        <w:t>can</w:t>
      </w:r>
      <w:r w:rsidR="009037DA">
        <w:t xml:space="preserve"> </w:t>
      </w:r>
      <w:r>
        <w:t>install</w:t>
      </w:r>
      <w:r w:rsidR="009037DA">
        <w:t xml:space="preserve"> </w:t>
      </w:r>
      <w:r>
        <w:t>multiple</w:t>
      </w:r>
      <w:r w:rsidR="009037DA">
        <w:t xml:space="preserve"> </w:t>
      </w:r>
      <w:r>
        <w:t>versions</w:t>
      </w:r>
      <w:r w:rsidR="009037DA">
        <w:t xml:space="preserve"> </w:t>
      </w:r>
      <w:r>
        <w:t>of</w:t>
      </w:r>
      <w:r w:rsidR="009037DA">
        <w:t xml:space="preserve"> </w:t>
      </w:r>
      <w:r>
        <w:t>Iron</w:t>
      </w:r>
      <w:r w:rsidR="009037DA">
        <w:t xml:space="preserve"> </w:t>
      </w:r>
      <w:r>
        <w:t>Speed</w:t>
      </w:r>
      <w:r w:rsidR="009037DA">
        <w:t xml:space="preserve"> </w:t>
      </w:r>
      <w:r>
        <w:t>Designer</w:t>
      </w:r>
      <w:r w:rsidR="009037DA">
        <w:t xml:space="preserve"> </w:t>
      </w:r>
      <w:r>
        <w:t>on</w:t>
      </w:r>
      <w:r w:rsidR="009037DA">
        <w:t xml:space="preserve"> </w:t>
      </w:r>
      <w:r>
        <w:t>your</w:t>
      </w:r>
      <w:r w:rsidR="009037DA">
        <w:t xml:space="preserve"> </w:t>
      </w:r>
      <w:r>
        <w:t>system.</w:t>
      </w:r>
      <w:r w:rsidR="009037DA">
        <w:t xml:space="preserve">  </w:t>
      </w:r>
      <w:r>
        <w:t>They</w:t>
      </w:r>
      <w:r w:rsidR="009037DA">
        <w:t xml:space="preserve"> </w:t>
      </w:r>
      <w:r>
        <w:t>will</w:t>
      </w:r>
      <w:r w:rsidR="009037DA">
        <w:t xml:space="preserve"> </w:t>
      </w:r>
      <w:r>
        <w:t>not</w:t>
      </w:r>
      <w:r w:rsidR="009037DA">
        <w:t xml:space="preserve"> </w:t>
      </w:r>
      <w:r>
        <w:t>conflict</w:t>
      </w:r>
      <w:r w:rsidR="009037DA">
        <w:t xml:space="preserve"> </w:t>
      </w:r>
      <w:r>
        <w:t>with</w:t>
      </w:r>
      <w:r w:rsidR="009037DA">
        <w:t xml:space="preserve"> </w:t>
      </w:r>
      <w:r>
        <w:t>each</w:t>
      </w:r>
      <w:r w:rsidR="009037DA">
        <w:t xml:space="preserve"> </w:t>
      </w:r>
      <w:r>
        <w:t>other</w:t>
      </w:r>
      <w:r w:rsidR="009037DA">
        <w:t xml:space="preserve"> </w:t>
      </w:r>
      <w:r>
        <w:t>as</w:t>
      </w:r>
      <w:r w:rsidR="009037DA">
        <w:t xml:space="preserve"> </w:t>
      </w:r>
      <w:r>
        <w:t>long</w:t>
      </w:r>
      <w:r w:rsidR="009037DA">
        <w:t xml:space="preserve"> </w:t>
      </w:r>
      <w:r>
        <w:t>as</w:t>
      </w:r>
      <w:r w:rsidR="009037DA">
        <w:t xml:space="preserve"> </w:t>
      </w:r>
      <w:r>
        <w:t>they</w:t>
      </w:r>
      <w:r w:rsidR="009037DA">
        <w:t xml:space="preserve"> </w:t>
      </w:r>
      <w:r>
        <w:t>are</w:t>
      </w:r>
      <w:r w:rsidR="009037DA">
        <w:t xml:space="preserve"> </w:t>
      </w:r>
      <w:r>
        <w:t>installed</w:t>
      </w:r>
      <w:r w:rsidR="009037DA">
        <w:t xml:space="preserve"> </w:t>
      </w:r>
      <w:r>
        <w:t>in</w:t>
      </w:r>
      <w:r w:rsidR="009037DA">
        <w:t xml:space="preserve"> </w:t>
      </w:r>
      <w:r>
        <w:t>separate</w:t>
      </w:r>
      <w:r w:rsidR="009037DA">
        <w:t xml:space="preserve"> </w:t>
      </w:r>
      <w:r>
        <w:t>folders.</w:t>
      </w:r>
    </w:p>
    <w:p w:rsidR="00E1712F" w:rsidRPr="00E1712F" w:rsidRDefault="00E1712F" w:rsidP="00E1712F"/>
    <w:p w:rsidR="00B1530B" w:rsidRDefault="005E6439" w:rsidP="00B1530B">
      <w:pPr>
        <w:pStyle w:val="Heading3"/>
      </w:pPr>
      <w:bookmarkStart w:id="45" w:name="_Toc52170066"/>
      <w:bookmarkStart w:id="46" w:name="_Toc52171287"/>
      <w:bookmarkStart w:id="47" w:name="_Toc76962355"/>
      <w:bookmarkStart w:id="48" w:name="_Ref76971054"/>
      <w:bookmarkStart w:id="49" w:name="_Toc105586939"/>
      <w:bookmarkStart w:id="50" w:name="_Toc414885698"/>
      <w:r>
        <w:t xml:space="preserve">Production </w:t>
      </w:r>
      <w:r w:rsidR="00B1530B">
        <w:t>Application</w:t>
      </w:r>
      <w:r w:rsidR="009037DA">
        <w:t xml:space="preserve"> </w:t>
      </w:r>
      <w:r w:rsidR="00FE04C3">
        <w:t>System</w:t>
      </w:r>
      <w:r w:rsidR="009037DA">
        <w:t xml:space="preserve"> </w:t>
      </w:r>
      <w:r w:rsidR="00FE04C3">
        <w:t>Requirements</w:t>
      </w:r>
      <w:bookmarkEnd w:id="45"/>
      <w:bookmarkEnd w:id="46"/>
      <w:bookmarkEnd w:id="47"/>
      <w:bookmarkEnd w:id="48"/>
      <w:bookmarkEnd w:id="49"/>
      <w:bookmarkEnd w:id="50"/>
    </w:p>
    <w:p w:rsidR="00B1530B" w:rsidRPr="00FE426F" w:rsidRDefault="007048F2" w:rsidP="00FE426F">
      <w:r w:rsidRPr="00FE426F">
        <w:fldChar w:fldCharType="begin"/>
      </w:r>
      <w:r w:rsidR="00B1530B" w:rsidRPr="00FE426F">
        <w:instrText>xe</w:instrText>
      </w:r>
      <w:r w:rsidR="009037DA">
        <w:instrText xml:space="preserve"> </w:instrText>
      </w:r>
      <w:r w:rsidR="00B1530B" w:rsidRPr="00FE426F">
        <w:instrText>"</w:instrText>
      </w:r>
      <w:r w:rsidR="005E6439">
        <w:instrText>Production</w:instrText>
      </w:r>
      <w:r w:rsidR="009037DA">
        <w:instrText xml:space="preserve"> </w:instrText>
      </w:r>
      <w:r w:rsidR="00FE04C3" w:rsidRPr="00FE426F">
        <w:instrText>Application</w:instrText>
      </w:r>
      <w:r w:rsidR="009037DA">
        <w:instrText xml:space="preserve"> </w:instrText>
      </w:r>
      <w:r w:rsidR="00FE04C3" w:rsidRPr="00FE426F">
        <w:instrText>System</w:instrText>
      </w:r>
      <w:r w:rsidR="009037DA">
        <w:instrText xml:space="preserve"> </w:instrText>
      </w:r>
      <w:r w:rsidR="00FE04C3" w:rsidRPr="00FE426F">
        <w:instrText>Requirements</w:instrText>
      </w:r>
      <w:r w:rsidR="00B1530B" w:rsidRPr="00FE426F">
        <w:instrText>"</w:instrText>
      </w:r>
      <w:r w:rsidRPr="00FE426F">
        <w:fldChar w:fldCharType="end"/>
      </w:r>
      <w:r w:rsidRPr="00FE426F">
        <w:fldChar w:fldCharType="begin"/>
      </w:r>
      <w:r w:rsidR="00B1530B" w:rsidRPr="00FE426F">
        <w:instrText>xe</w:instrText>
      </w:r>
      <w:r w:rsidR="009037DA">
        <w:instrText xml:space="preserve"> </w:instrText>
      </w:r>
      <w:r w:rsidR="00B1530B" w:rsidRPr="00FE426F">
        <w:instrText>"System</w:instrText>
      </w:r>
      <w:r w:rsidR="009037DA">
        <w:instrText xml:space="preserve"> </w:instrText>
      </w:r>
      <w:r w:rsidR="00B1530B" w:rsidRPr="00FE426F">
        <w:instrText>Requirements:</w:instrText>
      </w:r>
      <w:r w:rsidR="005E6439">
        <w:instrText>Production</w:instrText>
      </w:r>
      <w:r w:rsidR="009037DA">
        <w:instrText xml:space="preserve"> </w:instrText>
      </w:r>
      <w:r w:rsidR="00B1530B" w:rsidRPr="00FE426F">
        <w:instrText>applications"</w:instrText>
      </w:r>
      <w:r w:rsidRPr="00FE426F">
        <w:fldChar w:fldCharType="end"/>
      </w:r>
      <w:r w:rsidRPr="00FE426F">
        <w:fldChar w:fldCharType="begin"/>
      </w:r>
      <w:r w:rsidR="00FE04C3" w:rsidRPr="00FE426F">
        <w:instrText>xe</w:instrText>
      </w:r>
      <w:r w:rsidR="009037DA">
        <w:instrText xml:space="preserve"> </w:instrText>
      </w:r>
      <w:r w:rsidR="00FE04C3" w:rsidRPr="00FE426F">
        <w:instrText>"Application:System</w:instrText>
      </w:r>
      <w:r w:rsidR="009037DA">
        <w:instrText xml:space="preserve"> </w:instrText>
      </w:r>
      <w:r w:rsidR="00FE04C3" w:rsidRPr="00FE426F">
        <w:instrText>requirements"</w:instrText>
      </w:r>
      <w:r w:rsidRPr="00FE426F">
        <w:fldChar w:fldCharType="end"/>
      </w:r>
      <w:r w:rsidR="00B1530B" w:rsidRPr="00FE426F">
        <w:t>Once</w:t>
      </w:r>
      <w:r w:rsidR="009037DA">
        <w:t xml:space="preserve"> </w:t>
      </w:r>
      <w:r w:rsidR="00D40448">
        <w:t>your</w:t>
      </w:r>
      <w:r w:rsidR="009037DA">
        <w:t xml:space="preserve"> </w:t>
      </w:r>
      <w:r w:rsidR="00B1530B" w:rsidRPr="00FE426F">
        <w:t>application</w:t>
      </w:r>
      <w:r w:rsidR="009037DA">
        <w:t xml:space="preserve"> </w:t>
      </w:r>
      <w:r w:rsidR="00B1530B" w:rsidRPr="00FE426F">
        <w:t>is</w:t>
      </w:r>
      <w:r w:rsidR="009037DA">
        <w:t xml:space="preserve"> </w:t>
      </w:r>
      <w:r w:rsidR="00B1530B" w:rsidRPr="00FE426F">
        <w:t>ready</w:t>
      </w:r>
      <w:r w:rsidR="009037DA">
        <w:t xml:space="preserve"> </w:t>
      </w:r>
      <w:r w:rsidR="00B1530B" w:rsidRPr="00FE426F">
        <w:t>for</w:t>
      </w:r>
      <w:r w:rsidR="009037DA">
        <w:t xml:space="preserve"> </w:t>
      </w:r>
      <w:r w:rsidR="00B1530B" w:rsidRPr="00FE426F">
        <w:t>testing,</w:t>
      </w:r>
      <w:r w:rsidR="009037DA">
        <w:t xml:space="preserve"> </w:t>
      </w:r>
      <w:r w:rsidR="00B1530B" w:rsidRPr="00FE426F">
        <w:t>you</w:t>
      </w:r>
      <w:r w:rsidR="009037DA">
        <w:t xml:space="preserve"> </w:t>
      </w:r>
      <w:r w:rsidR="00B1530B" w:rsidRPr="00FE426F">
        <w:t>can</w:t>
      </w:r>
      <w:r w:rsidR="009037DA">
        <w:t xml:space="preserve"> </w:t>
      </w:r>
      <w:r w:rsidR="00B1530B" w:rsidRPr="00FE426F">
        <w:t>copy</w:t>
      </w:r>
      <w:r w:rsidR="009037DA">
        <w:t xml:space="preserve"> </w:t>
      </w:r>
      <w:r w:rsidR="00D40448">
        <w:t>it</w:t>
      </w:r>
      <w:r w:rsidR="009037DA">
        <w:t xml:space="preserve"> </w:t>
      </w:r>
      <w:r w:rsidR="00B1530B" w:rsidRPr="00FE426F">
        <w:t>to</w:t>
      </w:r>
      <w:r w:rsidR="009037DA">
        <w:t xml:space="preserve"> </w:t>
      </w:r>
      <w:r w:rsidR="00B1530B" w:rsidRPr="00FE426F">
        <w:t>another</w:t>
      </w:r>
      <w:r w:rsidR="009037DA">
        <w:t xml:space="preserve"> </w:t>
      </w:r>
      <w:r w:rsidR="00B1530B" w:rsidRPr="00FE426F">
        <w:t>server.</w:t>
      </w:r>
      <w:r w:rsidR="009037DA">
        <w:t xml:space="preserve">  </w:t>
      </w:r>
      <w:r w:rsidR="00B1530B" w:rsidRPr="00FE426F">
        <w:t>Detailed</w:t>
      </w:r>
      <w:r w:rsidR="009037DA">
        <w:t xml:space="preserve"> </w:t>
      </w:r>
      <w:r w:rsidR="00B1530B" w:rsidRPr="00FE426F">
        <w:t>instructions</w:t>
      </w:r>
      <w:r w:rsidR="009037DA">
        <w:t xml:space="preserve"> </w:t>
      </w:r>
      <w:r w:rsidR="00B1530B" w:rsidRPr="00FE426F">
        <w:t>for</w:t>
      </w:r>
      <w:r w:rsidR="009037DA">
        <w:t xml:space="preserve"> </w:t>
      </w:r>
      <w:r w:rsidR="00B1530B" w:rsidRPr="00FE426F">
        <w:t>deploying</w:t>
      </w:r>
      <w:r w:rsidR="009037DA">
        <w:t xml:space="preserve"> </w:t>
      </w:r>
      <w:r w:rsidR="00B1530B" w:rsidRPr="00FE426F">
        <w:t>applications</w:t>
      </w:r>
      <w:r w:rsidR="009037DA">
        <w:t xml:space="preserve"> </w:t>
      </w:r>
      <w:r w:rsidR="00B1530B" w:rsidRPr="00FE426F">
        <w:t>to</w:t>
      </w:r>
      <w:r w:rsidR="009037DA">
        <w:t xml:space="preserve"> </w:t>
      </w:r>
      <w:r w:rsidR="00B1530B" w:rsidRPr="00FE426F">
        <w:t>test</w:t>
      </w:r>
      <w:r w:rsidR="009037DA">
        <w:t xml:space="preserve"> </w:t>
      </w:r>
      <w:r w:rsidR="00B1530B" w:rsidRPr="00FE426F">
        <w:t>and</w:t>
      </w:r>
      <w:r w:rsidR="009037DA">
        <w:t xml:space="preserve"> </w:t>
      </w:r>
      <w:r w:rsidR="00B1530B" w:rsidRPr="00FE426F">
        <w:t>production</w:t>
      </w:r>
      <w:r w:rsidR="009037DA">
        <w:t xml:space="preserve"> </w:t>
      </w:r>
      <w:r w:rsidR="00B1530B" w:rsidRPr="00FE426F">
        <w:t>servers</w:t>
      </w:r>
      <w:r w:rsidR="009037DA">
        <w:t xml:space="preserve"> </w:t>
      </w:r>
      <w:r w:rsidR="00B1530B" w:rsidRPr="00FE426F">
        <w:t>are</w:t>
      </w:r>
      <w:r w:rsidR="009037DA">
        <w:t xml:space="preserve"> </w:t>
      </w:r>
      <w:r w:rsidR="00F5463F" w:rsidRPr="00FE426F">
        <w:t>elsewhere</w:t>
      </w:r>
      <w:r w:rsidR="009037DA">
        <w:t xml:space="preserve"> </w:t>
      </w:r>
      <w:r w:rsidR="00F5463F" w:rsidRPr="00FE426F">
        <w:t>in</w:t>
      </w:r>
      <w:r w:rsidR="009037DA">
        <w:t xml:space="preserve"> </w:t>
      </w:r>
      <w:r w:rsidR="00F5463F" w:rsidRPr="00FE426F">
        <w:t>the</w:t>
      </w:r>
      <w:r w:rsidR="009037DA">
        <w:t xml:space="preserve"> </w:t>
      </w:r>
      <w:r w:rsidR="00F5463F" w:rsidRPr="00FE426F">
        <w:t>online</w:t>
      </w:r>
      <w:r w:rsidR="009037DA">
        <w:t xml:space="preserve"> </w:t>
      </w:r>
      <w:r w:rsidR="00F5463F" w:rsidRPr="00FE426F">
        <w:t>help</w:t>
      </w:r>
      <w:r w:rsidR="00B1530B" w:rsidRPr="00FE426F">
        <w:t>.</w:t>
      </w:r>
      <w:r w:rsidR="009F5AB5">
        <w:t xml:space="preserve"> The current requirements are listed on the Iron Speed Designer web site at </w:t>
      </w:r>
      <w:r w:rsidR="009F5AB5" w:rsidRPr="009F5AB5">
        <w:t>http://www.ironspeed.com/products/System-Requirements.aspx</w:t>
      </w:r>
    </w:p>
    <w:p w:rsidR="00C955AD" w:rsidRPr="00485B16" w:rsidRDefault="00C955AD" w:rsidP="00485B16">
      <w:pPr>
        <w:pStyle w:val="Heading5"/>
      </w:pPr>
      <w:r w:rsidRPr="00485B16">
        <w:t>Caveats</w:t>
      </w:r>
    </w:p>
    <w:p w:rsidR="00B1530B" w:rsidRPr="00FE426F" w:rsidRDefault="00B1530B" w:rsidP="00FE426F">
      <w:r w:rsidRPr="00FE426F">
        <w:t>Applications</w:t>
      </w:r>
      <w:r w:rsidR="009037DA">
        <w:t xml:space="preserve"> </w:t>
      </w:r>
      <w:r w:rsidR="00D40448">
        <w:t>built with</w:t>
      </w:r>
      <w:r w:rsidR="009037DA">
        <w:t xml:space="preserve"> </w:t>
      </w:r>
      <w:r w:rsidRPr="00FE426F">
        <w:t>Iron</w:t>
      </w:r>
      <w:r w:rsidR="009037DA">
        <w:t xml:space="preserve"> </w:t>
      </w:r>
      <w:r w:rsidRPr="00FE426F">
        <w:t>Speed</w:t>
      </w:r>
      <w:r w:rsidR="009037DA">
        <w:t xml:space="preserve"> </w:t>
      </w:r>
      <w:r w:rsidRPr="00FE426F">
        <w:t>Designer</w:t>
      </w:r>
      <w:r w:rsidR="009037DA">
        <w:t xml:space="preserve"> </w:t>
      </w:r>
      <w:r w:rsidRPr="00FE426F">
        <w:t>will</w:t>
      </w:r>
      <w:r w:rsidR="009037DA">
        <w:t xml:space="preserve"> </w:t>
      </w:r>
      <w:r w:rsidRPr="00FE426F">
        <w:t>not</w:t>
      </w:r>
      <w:r w:rsidR="009037DA">
        <w:t xml:space="preserve"> </w:t>
      </w:r>
      <w:r w:rsidRPr="00FE426F">
        <w:t>run</w:t>
      </w:r>
      <w:r w:rsidR="009037DA">
        <w:t xml:space="preserve"> </w:t>
      </w:r>
      <w:r w:rsidRPr="00FE426F">
        <w:t>on</w:t>
      </w:r>
      <w:r w:rsidR="009037DA">
        <w:t xml:space="preserve"> </w:t>
      </w:r>
      <w:r w:rsidRPr="00FE426F">
        <w:t>these</w:t>
      </w:r>
      <w:r w:rsidR="009037DA">
        <w:t xml:space="preserve"> </w:t>
      </w:r>
      <w:r w:rsidRPr="00FE426F">
        <w:t>operating</w:t>
      </w:r>
      <w:r w:rsidR="009037DA">
        <w:t xml:space="preserve"> </w:t>
      </w:r>
      <w:r w:rsidRPr="00FE426F">
        <w:t>systems</w:t>
      </w:r>
      <w:r w:rsidR="009037DA">
        <w:t xml:space="preserve"> </w:t>
      </w:r>
      <w:r w:rsidRPr="00FE426F">
        <w:t>because</w:t>
      </w:r>
      <w:r w:rsidR="009037DA">
        <w:t xml:space="preserve"> </w:t>
      </w:r>
      <w:r w:rsidRPr="00FE426F">
        <w:t>the</w:t>
      </w:r>
      <w:r w:rsidR="009037DA">
        <w:t xml:space="preserve"> </w:t>
      </w:r>
      <w:r w:rsidRPr="00FE426F">
        <w:t>Microsoft</w:t>
      </w:r>
      <w:r w:rsidR="009037DA">
        <w:t xml:space="preserve"> </w:t>
      </w:r>
      <w:r w:rsidRPr="00FE426F">
        <w:t>Internet</w:t>
      </w:r>
      <w:r w:rsidR="009037DA">
        <w:t xml:space="preserve"> </w:t>
      </w:r>
      <w:r w:rsidRPr="00FE426F">
        <w:t>Information</w:t>
      </w:r>
      <w:r w:rsidR="009037DA">
        <w:t xml:space="preserve"> </w:t>
      </w:r>
      <w:r w:rsidRPr="00FE426F">
        <w:t>Server</w:t>
      </w:r>
      <w:r w:rsidR="009037DA">
        <w:t xml:space="preserve"> </w:t>
      </w:r>
      <w:r w:rsidRPr="00FE426F">
        <w:t>(IIS)</w:t>
      </w:r>
      <w:r w:rsidR="009037DA">
        <w:t xml:space="preserve"> </w:t>
      </w:r>
      <w:r w:rsidRPr="00FE426F">
        <w:t>is</w:t>
      </w:r>
      <w:r w:rsidR="009037DA">
        <w:t xml:space="preserve"> </w:t>
      </w:r>
      <w:r w:rsidRPr="00FE426F">
        <w:t>not</w:t>
      </w:r>
      <w:r w:rsidR="009037DA">
        <w:t xml:space="preserve"> </w:t>
      </w:r>
      <w:r w:rsidRPr="00FE426F">
        <w:t>available</w:t>
      </w:r>
      <w:r w:rsidR="009037DA">
        <w:t xml:space="preserve"> </w:t>
      </w:r>
      <w:r w:rsidRPr="00FE426F">
        <w:t>on</w:t>
      </w:r>
      <w:r w:rsidR="009037DA">
        <w:t xml:space="preserve"> </w:t>
      </w:r>
      <w:r w:rsidRPr="00FE426F">
        <w:t>them:</w:t>
      </w:r>
    </w:p>
    <w:p w:rsidR="00B1530B" w:rsidRPr="00FE426F" w:rsidRDefault="00B1530B" w:rsidP="00FE426F">
      <w:r w:rsidRPr="00FE426F">
        <w:t>Windows</w:t>
      </w:r>
      <w:r w:rsidR="009037DA">
        <w:t xml:space="preserve"> </w:t>
      </w:r>
      <w:r w:rsidRPr="00FE426F">
        <w:t>XP</w:t>
      </w:r>
      <w:r w:rsidR="009037DA">
        <w:t xml:space="preserve"> </w:t>
      </w:r>
      <w:r w:rsidRPr="00FE426F">
        <w:t>Tablet</w:t>
      </w:r>
      <w:r w:rsidR="009037DA">
        <w:t xml:space="preserve"> </w:t>
      </w:r>
      <w:r w:rsidRPr="00FE426F">
        <w:t>PC</w:t>
      </w:r>
      <w:r w:rsidR="009037DA">
        <w:t xml:space="preserve"> </w:t>
      </w:r>
      <w:r w:rsidRPr="00FE426F">
        <w:t>Edition</w:t>
      </w:r>
    </w:p>
    <w:p w:rsidR="00B1530B" w:rsidRPr="00FE426F" w:rsidRDefault="00B1530B" w:rsidP="00FE426F">
      <w:r w:rsidRPr="00FE426F">
        <w:t>Windows</w:t>
      </w:r>
      <w:r w:rsidR="009037DA">
        <w:t xml:space="preserve"> </w:t>
      </w:r>
      <w:r w:rsidRPr="00FE426F">
        <w:t>XP</w:t>
      </w:r>
      <w:r w:rsidR="009037DA">
        <w:t xml:space="preserve"> </w:t>
      </w:r>
      <w:r w:rsidRPr="00FE426F">
        <w:t>Embedded</w:t>
      </w:r>
    </w:p>
    <w:p w:rsidR="00B1530B" w:rsidRDefault="00B1530B" w:rsidP="00FE426F">
      <w:r w:rsidRPr="00FE426F">
        <w:t>Windows</w:t>
      </w:r>
      <w:r w:rsidR="009037DA">
        <w:t xml:space="preserve"> </w:t>
      </w:r>
      <w:r w:rsidRPr="00FE426F">
        <w:t>XP</w:t>
      </w:r>
      <w:r w:rsidR="009037DA">
        <w:t xml:space="preserve"> </w:t>
      </w:r>
      <w:r w:rsidRPr="00FE426F">
        <w:t>Media</w:t>
      </w:r>
      <w:r w:rsidR="009037DA">
        <w:t xml:space="preserve"> </w:t>
      </w:r>
      <w:r w:rsidRPr="00FE426F">
        <w:t>Center</w:t>
      </w:r>
      <w:r w:rsidR="009037DA">
        <w:t xml:space="preserve"> </w:t>
      </w:r>
      <w:r w:rsidRPr="00FE426F">
        <w:t>Edition</w:t>
      </w:r>
    </w:p>
    <w:p w:rsidR="00C743E0" w:rsidRDefault="00C743E0" w:rsidP="00C743E0">
      <w:pPr>
        <w:pStyle w:val="Heading5"/>
      </w:pPr>
      <w:r>
        <w:t>Is</w:t>
      </w:r>
      <w:r w:rsidR="009037DA">
        <w:t xml:space="preserve"> </w:t>
      </w:r>
      <w:r>
        <w:t>it</w:t>
      </w:r>
      <w:r w:rsidR="009037DA">
        <w:t xml:space="preserve"> </w:t>
      </w:r>
      <w:r>
        <w:t>possible</w:t>
      </w:r>
      <w:r w:rsidR="009037DA">
        <w:t xml:space="preserve"> </w:t>
      </w:r>
      <w:r>
        <w:t>to</w:t>
      </w:r>
      <w:r w:rsidR="009037DA">
        <w:t xml:space="preserve"> </w:t>
      </w:r>
      <w:r>
        <w:t>run</w:t>
      </w:r>
      <w:r w:rsidR="009037DA">
        <w:t xml:space="preserve"> </w:t>
      </w:r>
      <w:r>
        <w:t>applications</w:t>
      </w:r>
      <w:r w:rsidR="009037DA">
        <w:t xml:space="preserve"> </w:t>
      </w:r>
      <w:r>
        <w:t>on</w:t>
      </w:r>
      <w:r w:rsidR="009037DA">
        <w:t xml:space="preserve"> </w:t>
      </w:r>
      <w:r>
        <w:t>other</w:t>
      </w:r>
      <w:r w:rsidR="009037DA">
        <w:t xml:space="preserve"> </w:t>
      </w:r>
      <w:r>
        <w:t>web</w:t>
      </w:r>
      <w:r w:rsidR="009037DA">
        <w:t xml:space="preserve"> </w:t>
      </w:r>
      <w:r>
        <w:t>servers</w:t>
      </w:r>
      <w:r w:rsidR="009037DA">
        <w:t xml:space="preserve"> </w:t>
      </w:r>
      <w:r>
        <w:t>like</w:t>
      </w:r>
      <w:r w:rsidR="009037DA">
        <w:t xml:space="preserve"> </w:t>
      </w:r>
      <w:r>
        <w:t>Apache?</w:t>
      </w:r>
    </w:p>
    <w:p w:rsidR="00C743E0" w:rsidRDefault="00C743E0" w:rsidP="00C743E0">
      <w:r w:rsidRPr="00C743E0">
        <w:t>Iron</w:t>
      </w:r>
      <w:r w:rsidR="009037DA">
        <w:t xml:space="preserve"> </w:t>
      </w:r>
      <w:r w:rsidRPr="00C743E0">
        <w:t>Speed</w:t>
      </w:r>
      <w:r w:rsidR="009037DA">
        <w:t xml:space="preserve"> </w:t>
      </w:r>
      <w:r>
        <w:t>Designer</w:t>
      </w:r>
      <w:r w:rsidR="009037DA">
        <w:t xml:space="preserve"> </w:t>
      </w:r>
      <w:r w:rsidR="005E6439">
        <w:t>application</w:t>
      </w:r>
      <w:r>
        <w:t>s</w:t>
      </w:r>
      <w:r w:rsidR="009037DA">
        <w:t xml:space="preserve"> </w:t>
      </w:r>
      <w:r w:rsidRPr="00C743E0">
        <w:t>are</w:t>
      </w:r>
      <w:r w:rsidR="009037DA">
        <w:t xml:space="preserve"> </w:t>
      </w:r>
      <w:r>
        <w:t>normal</w:t>
      </w:r>
      <w:r w:rsidR="009037DA">
        <w:t xml:space="preserve"> </w:t>
      </w:r>
      <w:r>
        <w:t>.NET</w:t>
      </w:r>
      <w:r w:rsidR="009037DA">
        <w:t xml:space="preserve"> </w:t>
      </w:r>
      <w:r>
        <w:t>applications</w:t>
      </w:r>
      <w:r w:rsidRPr="00C743E0">
        <w:t>.</w:t>
      </w:r>
      <w:r w:rsidR="009037DA">
        <w:t xml:space="preserve">  </w:t>
      </w:r>
      <w:r w:rsidRPr="00C743E0">
        <w:t>Currently,</w:t>
      </w:r>
      <w:r w:rsidR="009037DA">
        <w:t xml:space="preserve"> </w:t>
      </w:r>
      <w:r>
        <w:t>there</w:t>
      </w:r>
      <w:r w:rsidR="009037DA">
        <w:t xml:space="preserve"> </w:t>
      </w:r>
      <w:r>
        <w:t>does</w:t>
      </w:r>
      <w:r w:rsidR="009037DA">
        <w:t xml:space="preserve"> </w:t>
      </w:r>
      <w:r>
        <w:t>not</w:t>
      </w:r>
      <w:r w:rsidR="009037DA">
        <w:t xml:space="preserve"> </w:t>
      </w:r>
      <w:r>
        <w:t>appear</w:t>
      </w:r>
      <w:r w:rsidR="009037DA">
        <w:t xml:space="preserve"> </w:t>
      </w:r>
      <w:r>
        <w:t>to</w:t>
      </w:r>
      <w:r w:rsidR="009037DA">
        <w:t xml:space="preserve"> </w:t>
      </w:r>
      <w:r>
        <w:t>be</w:t>
      </w:r>
      <w:r w:rsidR="009037DA">
        <w:t xml:space="preserve"> </w:t>
      </w:r>
      <w:r>
        <w:t>an</w:t>
      </w:r>
      <w:r w:rsidR="009037DA">
        <w:t xml:space="preserve"> </w:t>
      </w:r>
      <w:r>
        <w:t>alternative</w:t>
      </w:r>
      <w:r w:rsidR="009037DA">
        <w:t xml:space="preserve"> </w:t>
      </w:r>
      <w:r w:rsidR="002F60A2">
        <w:t>.NET</w:t>
      </w:r>
      <w:r w:rsidR="009037DA">
        <w:t xml:space="preserve"> </w:t>
      </w:r>
      <w:r w:rsidR="002F60A2">
        <w:t>Framework</w:t>
      </w:r>
      <w:r w:rsidR="009037DA">
        <w:t xml:space="preserve"> </w:t>
      </w:r>
      <w:r w:rsidRPr="00C743E0">
        <w:t>available</w:t>
      </w:r>
      <w:r w:rsidR="009037DA">
        <w:t xml:space="preserve"> </w:t>
      </w:r>
      <w:r w:rsidRPr="00C743E0">
        <w:t>on</w:t>
      </w:r>
      <w:r w:rsidR="009037DA">
        <w:t xml:space="preserve"> </w:t>
      </w:r>
      <w:r w:rsidRPr="00C743E0">
        <w:t>Linux</w:t>
      </w:r>
      <w:r w:rsidR="009037DA">
        <w:t xml:space="preserve"> </w:t>
      </w:r>
      <w:r w:rsidRPr="00C743E0">
        <w:t>or</w:t>
      </w:r>
      <w:r w:rsidR="009037DA">
        <w:t xml:space="preserve"> </w:t>
      </w:r>
      <w:r w:rsidRPr="00C743E0">
        <w:t>other</w:t>
      </w:r>
      <w:r w:rsidR="009037DA">
        <w:t xml:space="preserve"> </w:t>
      </w:r>
      <w:r w:rsidRPr="00C743E0">
        <w:t>servers</w:t>
      </w:r>
      <w:r w:rsidR="009037DA">
        <w:t xml:space="preserve"> </w:t>
      </w:r>
      <w:r w:rsidRPr="00C743E0">
        <w:t>w</w:t>
      </w:r>
      <w:r w:rsidR="00DB297A">
        <w:t>h</w:t>
      </w:r>
      <w:r w:rsidRPr="00C743E0">
        <w:t>ere</w:t>
      </w:r>
      <w:r w:rsidR="009037DA">
        <w:t xml:space="preserve"> </w:t>
      </w:r>
      <w:r w:rsidRPr="00C743E0">
        <w:t>Apache</w:t>
      </w:r>
      <w:r w:rsidR="009037DA">
        <w:t xml:space="preserve"> </w:t>
      </w:r>
      <w:r w:rsidRPr="00C743E0">
        <w:t>is</w:t>
      </w:r>
      <w:r w:rsidR="009037DA">
        <w:t xml:space="preserve"> </w:t>
      </w:r>
      <w:r w:rsidRPr="00C743E0">
        <w:t>available.</w:t>
      </w:r>
      <w:r w:rsidR="009037DA">
        <w:t xml:space="preserve">  </w:t>
      </w:r>
      <w:r>
        <w:t>C</w:t>
      </w:r>
      <w:r w:rsidRPr="00C743E0">
        <w:t>heck</w:t>
      </w:r>
      <w:r w:rsidR="009037DA">
        <w:t xml:space="preserve"> </w:t>
      </w:r>
      <w:r w:rsidRPr="00C743E0">
        <w:t>to</w:t>
      </w:r>
      <w:r w:rsidR="009037DA">
        <w:t xml:space="preserve"> </w:t>
      </w:r>
      <w:r w:rsidRPr="00C743E0">
        <w:t>see</w:t>
      </w:r>
      <w:r w:rsidR="009037DA">
        <w:t xml:space="preserve"> </w:t>
      </w:r>
      <w:r w:rsidRPr="00C743E0">
        <w:t>if</w:t>
      </w:r>
      <w:r w:rsidR="009037DA">
        <w:t xml:space="preserve"> </w:t>
      </w:r>
      <w:r w:rsidRPr="00C743E0">
        <w:t>your</w:t>
      </w:r>
      <w:r w:rsidR="009037DA">
        <w:t xml:space="preserve"> </w:t>
      </w:r>
      <w:r w:rsidRPr="00C743E0">
        <w:t>server</w:t>
      </w:r>
      <w:r w:rsidR="009037DA">
        <w:t xml:space="preserve"> </w:t>
      </w:r>
      <w:r w:rsidRPr="00C743E0">
        <w:t>configuration</w:t>
      </w:r>
      <w:r w:rsidR="009037DA">
        <w:t xml:space="preserve"> </w:t>
      </w:r>
      <w:r w:rsidRPr="00C743E0">
        <w:t>support</w:t>
      </w:r>
      <w:r>
        <w:t>s</w:t>
      </w:r>
      <w:r w:rsidR="009037DA">
        <w:t xml:space="preserve"> </w:t>
      </w:r>
      <w:r w:rsidRPr="00C743E0">
        <w:t>the</w:t>
      </w:r>
      <w:r w:rsidR="009037DA">
        <w:t xml:space="preserve"> </w:t>
      </w:r>
      <w:r w:rsidRPr="00C743E0">
        <w:t>Microsoft</w:t>
      </w:r>
      <w:r w:rsidR="009037DA">
        <w:t xml:space="preserve"> </w:t>
      </w:r>
      <w:r w:rsidRPr="00C743E0">
        <w:t>.NET</w:t>
      </w:r>
      <w:r w:rsidR="009037DA">
        <w:t xml:space="preserve"> </w:t>
      </w:r>
      <w:r w:rsidRPr="00C743E0">
        <w:t>Framework.</w:t>
      </w:r>
      <w:r w:rsidR="009037DA">
        <w:t xml:space="preserve">  </w:t>
      </w:r>
      <w:r>
        <w:t>If</w:t>
      </w:r>
      <w:r w:rsidR="009037DA">
        <w:t xml:space="preserve"> </w:t>
      </w:r>
      <w:r>
        <w:t>not</w:t>
      </w:r>
      <w:r w:rsidRPr="00C743E0">
        <w:t>,</w:t>
      </w:r>
      <w:r w:rsidR="009037DA">
        <w:t xml:space="preserve"> </w:t>
      </w:r>
      <w:r w:rsidRPr="00C743E0">
        <w:t>then</w:t>
      </w:r>
      <w:r w:rsidR="009037DA">
        <w:t xml:space="preserve"> </w:t>
      </w:r>
      <w:r w:rsidRPr="00C743E0">
        <w:t>you</w:t>
      </w:r>
      <w:r w:rsidR="009037DA">
        <w:t xml:space="preserve"> </w:t>
      </w:r>
      <w:proofErr w:type="spellStart"/>
      <w:r w:rsidRPr="00C743E0">
        <w:t>can</w:t>
      </w:r>
      <w:r w:rsidR="009037DA">
        <w:t xml:space="preserve"> </w:t>
      </w:r>
      <w:r w:rsidRPr="00C743E0">
        <w:t>not</w:t>
      </w:r>
      <w:proofErr w:type="spellEnd"/>
      <w:r w:rsidR="009037DA">
        <w:t xml:space="preserve"> </w:t>
      </w:r>
      <w:r w:rsidRPr="00C743E0">
        <w:t>run</w:t>
      </w:r>
      <w:r w:rsidR="009037DA">
        <w:t xml:space="preserve"> </w:t>
      </w:r>
      <w:r w:rsidRPr="00C743E0">
        <w:t>any</w:t>
      </w:r>
      <w:r w:rsidR="009037DA">
        <w:t xml:space="preserve"> </w:t>
      </w:r>
      <w:r w:rsidRPr="00C743E0">
        <w:t>.NET</w:t>
      </w:r>
      <w:r w:rsidR="009037DA">
        <w:t xml:space="preserve"> </w:t>
      </w:r>
      <w:r w:rsidRPr="00C743E0">
        <w:t>applications</w:t>
      </w:r>
      <w:r w:rsidR="009037DA">
        <w:t xml:space="preserve"> </w:t>
      </w:r>
      <w:r w:rsidRPr="00C743E0">
        <w:t>on</w:t>
      </w:r>
      <w:r w:rsidR="009037DA">
        <w:t xml:space="preserve"> </w:t>
      </w:r>
      <w:r w:rsidRPr="00C743E0">
        <w:t>it</w:t>
      </w:r>
      <w:r>
        <w:t>,</w:t>
      </w:r>
      <w:r w:rsidR="009037DA">
        <w:t xml:space="preserve"> </w:t>
      </w:r>
      <w:r w:rsidRPr="00C743E0">
        <w:t>including</w:t>
      </w:r>
      <w:r w:rsidR="009037DA">
        <w:t xml:space="preserve"> </w:t>
      </w:r>
      <w:r w:rsidRPr="00C743E0">
        <w:t>Iron</w:t>
      </w:r>
      <w:r w:rsidR="009037DA">
        <w:t xml:space="preserve"> </w:t>
      </w:r>
      <w:r w:rsidRPr="00C743E0">
        <w:t>Speed</w:t>
      </w:r>
      <w:r w:rsidR="009037DA">
        <w:t xml:space="preserve"> </w:t>
      </w:r>
      <w:r>
        <w:t>Designer</w:t>
      </w:r>
      <w:r w:rsidR="009037DA">
        <w:t xml:space="preserve"> </w:t>
      </w:r>
      <w:r w:rsidRPr="00C743E0">
        <w:t>applications.</w:t>
      </w:r>
    </w:p>
    <w:p w:rsidR="00E1712F" w:rsidRPr="00E1712F" w:rsidRDefault="00E1712F" w:rsidP="00E1712F"/>
    <w:p w:rsidR="00B1530B" w:rsidRDefault="00B1530B" w:rsidP="00B1530B">
      <w:pPr>
        <w:pStyle w:val="Heading3"/>
      </w:pPr>
      <w:bookmarkStart w:id="51" w:name="_Toc52170067"/>
      <w:bookmarkStart w:id="52" w:name="_Toc52171288"/>
      <w:bookmarkStart w:id="53" w:name="_Toc76962356"/>
      <w:bookmarkStart w:id="54" w:name="_Ref76971056"/>
      <w:bookmarkStart w:id="55" w:name="_Toc105586940"/>
      <w:bookmarkStart w:id="56" w:name="_Toc414885699"/>
      <w:r>
        <w:t>Application</w:t>
      </w:r>
      <w:r w:rsidR="009037DA">
        <w:t xml:space="preserve"> </w:t>
      </w:r>
      <w:r>
        <w:t>User</w:t>
      </w:r>
      <w:r w:rsidR="009037DA">
        <w:t xml:space="preserve"> </w:t>
      </w:r>
      <w:r w:rsidR="002C279F">
        <w:t>System</w:t>
      </w:r>
      <w:r w:rsidR="009037DA">
        <w:t xml:space="preserve"> </w:t>
      </w:r>
      <w:r w:rsidR="002C279F">
        <w:t>Requirement</w:t>
      </w:r>
      <w:r>
        <w:t>s</w:t>
      </w:r>
      <w:bookmarkEnd w:id="51"/>
      <w:bookmarkEnd w:id="52"/>
      <w:bookmarkEnd w:id="53"/>
      <w:bookmarkEnd w:id="54"/>
      <w:bookmarkEnd w:id="55"/>
      <w:bookmarkEnd w:id="56"/>
    </w:p>
    <w:p w:rsidR="00B1530B" w:rsidRPr="00FE426F" w:rsidRDefault="007048F2" w:rsidP="00FE426F">
      <w:r w:rsidRPr="00FE426F">
        <w:fldChar w:fldCharType="begin"/>
      </w:r>
      <w:r w:rsidR="00B1530B" w:rsidRPr="00FE426F">
        <w:instrText>xe</w:instrText>
      </w:r>
      <w:r w:rsidR="009037DA">
        <w:instrText xml:space="preserve"> </w:instrText>
      </w:r>
      <w:r w:rsidR="00B1530B" w:rsidRPr="00FE426F">
        <w:instrText>"Application</w:instrText>
      </w:r>
      <w:r w:rsidR="009037DA">
        <w:instrText xml:space="preserve"> </w:instrText>
      </w:r>
      <w:r w:rsidR="00B1530B" w:rsidRPr="00FE426F">
        <w:instrText>Users"</w:instrText>
      </w:r>
      <w:r w:rsidRPr="00FE426F">
        <w:fldChar w:fldCharType="end"/>
      </w:r>
      <w:r w:rsidRPr="00FE426F">
        <w:fldChar w:fldCharType="begin"/>
      </w:r>
      <w:r w:rsidR="00B1530B" w:rsidRPr="00FE426F">
        <w:instrText>xe</w:instrText>
      </w:r>
      <w:r w:rsidR="009037DA">
        <w:instrText xml:space="preserve"> </w:instrText>
      </w:r>
      <w:r w:rsidR="00B1530B" w:rsidRPr="00FE426F">
        <w:instrText>"System</w:instrText>
      </w:r>
      <w:r w:rsidR="009037DA">
        <w:instrText xml:space="preserve"> </w:instrText>
      </w:r>
      <w:r w:rsidR="00B1530B" w:rsidRPr="00FE426F">
        <w:instrText>Requirements:Application</w:instrText>
      </w:r>
      <w:r w:rsidR="009037DA">
        <w:instrText xml:space="preserve"> </w:instrText>
      </w:r>
      <w:r w:rsidR="00B1530B" w:rsidRPr="00FE426F">
        <w:instrText>users"</w:instrText>
      </w:r>
      <w:r w:rsidRPr="00FE426F">
        <w:fldChar w:fldCharType="end"/>
      </w:r>
      <w:r w:rsidR="00B1530B" w:rsidRPr="00FE426F">
        <w:t>None</w:t>
      </w:r>
      <w:r w:rsidR="009037DA">
        <w:t xml:space="preserve"> </w:t>
      </w:r>
      <w:r w:rsidR="00B1530B" w:rsidRPr="00FE426F">
        <w:t>of</w:t>
      </w:r>
      <w:r w:rsidR="009037DA">
        <w:t xml:space="preserve"> </w:t>
      </w:r>
      <w:r w:rsidR="00B1530B" w:rsidRPr="00FE426F">
        <w:t>the</w:t>
      </w:r>
      <w:r w:rsidR="009037DA">
        <w:t xml:space="preserve"> </w:t>
      </w:r>
      <w:r w:rsidR="00B1530B" w:rsidRPr="00FE426F">
        <w:t>end-user</w:t>
      </w:r>
      <w:r w:rsidR="009037DA">
        <w:t xml:space="preserve"> </w:t>
      </w:r>
      <w:r w:rsidR="00B1530B" w:rsidRPr="00FE426F">
        <w:t>desktops</w:t>
      </w:r>
      <w:r w:rsidR="009037DA">
        <w:t xml:space="preserve"> </w:t>
      </w:r>
      <w:r w:rsidR="00B1530B" w:rsidRPr="00FE426F">
        <w:t>require</w:t>
      </w:r>
      <w:r w:rsidR="009037DA">
        <w:t xml:space="preserve"> </w:t>
      </w:r>
      <w:r w:rsidR="00B1530B" w:rsidRPr="00FE426F">
        <w:t>any</w:t>
      </w:r>
      <w:r w:rsidR="009037DA">
        <w:t xml:space="preserve"> </w:t>
      </w:r>
      <w:r w:rsidR="00B1530B" w:rsidRPr="00FE426F">
        <w:t>extensions</w:t>
      </w:r>
      <w:r w:rsidR="009037DA">
        <w:t xml:space="preserve"> </w:t>
      </w:r>
      <w:r w:rsidR="00B1530B" w:rsidRPr="00FE426F">
        <w:t>or</w:t>
      </w:r>
      <w:r w:rsidR="009037DA">
        <w:t xml:space="preserve"> </w:t>
      </w:r>
      <w:r w:rsidR="00B1530B" w:rsidRPr="00FE426F">
        <w:t>changes</w:t>
      </w:r>
      <w:r w:rsidR="009037DA">
        <w:t xml:space="preserve"> </w:t>
      </w:r>
      <w:r w:rsidR="00B1530B" w:rsidRPr="00FE426F">
        <w:t>to</w:t>
      </w:r>
      <w:r w:rsidR="009037DA">
        <w:t xml:space="preserve"> </w:t>
      </w:r>
      <w:r w:rsidR="00B1530B" w:rsidRPr="00FE426F">
        <w:t>run</w:t>
      </w:r>
      <w:r w:rsidR="009037DA">
        <w:t xml:space="preserve"> </w:t>
      </w:r>
      <w:r w:rsidR="00B1530B" w:rsidRPr="00FE426F">
        <w:t>applications</w:t>
      </w:r>
      <w:r w:rsidR="009037DA">
        <w:t xml:space="preserve"> </w:t>
      </w:r>
      <w:r w:rsidR="00D40448">
        <w:t>built with</w:t>
      </w:r>
      <w:r w:rsidR="009037DA">
        <w:t xml:space="preserve"> </w:t>
      </w:r>
      <w:r w:rsidR="00B1530B" w:rsidRPr="00FE426F">
        <w:t>Iron</w:t>
      </w:r>
      <w:r w:rsidR="009037DA">
        <w:t xml:space="preserve"> </w:t>
      </w:r>
      <w:r w:rsidR="00B1530B" w:rsidRPr="00FE426F">
        <w:t>Speed</w:t>
      </w:r>
      <w:r w:rsidR="009037DA">
        <w:t xml:space="preserve"> </w:t>
      </w:r>
      <w:r w:rsidR="00B1530B" w:rsidRPr="00FE426F">
        <w:t>Designer.</w:t>
      </w:r>
      <w:r w:rsidR="009037DA">
        <w:t xml:space="preserve">  </w:t>
      </w:r>
      <w:r w:rsidR="00B1530B" w:rsidRPr="00FE426F">
        <w:t>In</w:t>
      </w:r>
      <w:r w:rsidR="009037DA">
        <w:t xml:space="preserve"> </w:t>
      </w:r>
      <w:r w:rsidR="00B1530B" w:rsidRPr="00FE426F">
        <w:t>fact,</w:t>
      </w:r>
      <w:r w:rsidR="009037DA">
        <w:t xml:space="preserve"> </w:t>
      </w:r>
      <w:r w:rsidR="00B1530B" w:rsidRPr="00FE426F">
        <w:t>Iron</w:t>
      </w:r>
      <w:r w:rsidR="009037DA">
        <w:t xml:space="preserve"> </w:t>
      </w:r>
      <w:r w:rsidR="00B1530B" w:rsidRPr="00FE426F">
        <w:t>Speed</w:t>
      </w:r>
      <w:r w:rsidR="009037DA">
        <w:t xml:space="preserve"> </w:t>
      </w:r>
      <w:r w:rsidR="00B1530B" w:rsidRPr="00FE426F">
        <w:t>Designer</w:t>
      </w:r>
      <w:r w:rsidR="009037DA">
        <w:t xml:space="preserve"> </w:t>
      </w:r>
      <w:r w:rsidR="005E6439">
        <w:t>application</w:t>
      </w:r>
      <w:r w:rsidR="00B1530B" w:rsidRPr="00FE426F">
        <w:t>s</w:t>
      </w:r>
      <w:r w:rsidR="009037DA">
        <w:t xml:space="preserve"> </w:t>
      </w:r>
      <w:r w:rsidR="00B1530B" w:rsidRPr="00FE426F">
        <w:t>are</w:t>
      </w:r>
      <w:r w:rsidR="009037DA">
        <w:t xml:space="preserve"> </w:t>
      </w:r>
      <w:r w:rsidR="00B1530B" w:rsidRPr="00FE426F">
        <w:t>accessible</w:t>
      </w:r>
      <w:r w:rsidR="009037DA">
        <w:t xml:space="preserve"> </w:t>
      </w:r>
      <w:r w:rsidR="00B1530B" w:rsidRPr="00FE426F">
        <w:t>through</w:t>
      </w:r>
      <w:r w:rsidR="009037DA">
        <w:t xml:space="preserve"> </w:t>
      </w:r>
      <w:r w:rsidR="00B1530B" w:rsidRPr="00FE426F">
        <w:t>any</w:t>
      </w:r>
      <w:r w:rsidR="009037DA">
        <w:t xml:space="preserve"> </w:t>
      </w:r>
      <w:r w:rsidR="00B1530B" w:rsidRPr="00FE426F">
        <w:t>reasonably</w:t>
      </w:r>
      <w:r w:rsidR="009037DA">
        <w:t xml:space="preserve"> </w:t>
      </w:r>
      <w:r w:rsidR="00B1530B" w:rsidRPr="00FE426F">
        <w:t>contemporary</w:t>
      </w:r>
      <w:r w:rsidR="009037DA">
        <w:t xml:space="preserve"> </w:t>
      </w:r>
      <w:r w:rsidR="00B1530B" w:rsidRPr="00FE426F">
        <w:t>web</w:t>
      </w:r>
      <w:r w:rsidR="009037DA">
        <w:t xml:space="preserve"> </w:t>
      </w:r>
      <w:r w:rsidR="00B1530B" w:rsidRPr="00FE426F">
        <w:t>browser,</w:t>
      </w:r>
      <w:r w:rsidR="009037DA">
        <w:t xml:space="preserve"> </w:t>
      </w:r>
      <w:r w:rsidR="00B1530B" w:rsidRPr="00FE426F">
        <w:t>regardless</w:t>
      </w:r>
      <w:r w:rsidR="009037DA">
        <w:t xml:space="preserve"> </w:t>
      </w:r>
      <w:r w:rsidR="00B1530B" w:rsidRPr="00FE426F">
        <w:t>of</w:t>
      </w:r>
      <w:r w:rsidR="009037DA">
        <w:t xml:space="preserve"> </w:t>
      </w:r>
      <w:r w:rsidR="00B1530B" w:rsidRPr="00FE426F">
        <w:t>machine,</w:t>
      </w:r>
      <w:r w:rsidR="009037DA">
        <w:t xml:space="preserve"> </w:t>
      </w:r>
      <w:r w:rsidR="00B1530B" w:rsidRPr="00FE426F">
        <w:t>including</w:t>
      </w:r>
      <w:r w:rsidR="009037DA">
        <w:t xml:space="preserve"> </w:t>
      </w:r>
      <w:r w:rsidR="00B1530B" w:rsidRPr="00FE426F">
        <w:t>Windows,</w:t>
      </w:r>
      <w:r w:rsidR="009037DA">
        <w:t xml:space="preserve"> </w:t>
      </w:r>
      <w:r w:rsidR="00B1530B" w:rsidRPr="00FE426F">
        <w:t>Mac,</w:t>
      </w:r>
      <w:r w:rsidR="009037DA">
        <w:t xml:space="preserve"> </w:t>
      </w:r>
      <w:r w:rsidR="00B1530B" w:rsidRPr="00FE426F">
        <w:t>and</w:t>
      </w:r>
      <w:r w:rsidR="009037DA">
        <w:t xml:space="preserve"> </w:t>
      </w:r>
      <w:proofErr w:type="gramStart"/>
      <w:r w:rsidR="00B1530B" w:rsidRPr="00FE426F">
        <w:t>Unix</w:t>
      </w:r>
      <w:proofErr w:type="gramEnd"/>
      <w:r w:rsidR="009037DA">
        <w:t xml:space="preserve"> </w:t>
      </w:r>
      <w:r w:rsidR="00B1530B" w:rsidRPr="00FE426F">
        <w:t>machines.</w:t>
      </w:r>
      <w:r w:rsidR="00633E0A">
        <w:t xml:space="preserve"> The current requirements are listed on the Iron Speed Designer web site at </w:t>
      </w:r>
      <w:r w:rsidR="00633E0A" w:rsidRPr="009F5AB5">
        <w:t>http://www.ironspeed.com/products/System-Requirements.aspx</w:t>
      </w:r>
    </w:p>
    <w:p w:rsidR="00E1712F" w:rsidRPr="00E1712F" w:rsidRDefault="00E1712F" w:rsidP="00E1712F"/>
    <w:p w:rsidR="00B1530B" w:rsidRDefault="00B1530B" w:rsidP="00B1530B">
      <w:pPr>
        <w:pStyle w:val="Heading3"/>
      </w:pPr>
      <w:bookmarkStart w:id="57" w:name="_Toc34234368"/>
      <w:bookmarkStart w:id="58" w:name="_Toc52170068"/>
      <w:bookmarkStart w:id="59" w:name="_Toc52171289"/>
      <w:bookmarkStart w:id="60" w:name="_Toc76962357"/>
      <w:bookmarkStart w:id="61" w:name="_Ref76971061"/>
      <w:bookmarkStart w:id="62" w:name="_Toc105586941"/>
      <w:bookmarkStart w:id="63" w:name="_Toc414885700"/>
      <w:r>
        <w:t>Running</w:t>
      </w:r>
      <w:r w:rsidR="009037DA">
        <w:t xml:space="preserve"> </w:t>
      </w:r>
      <w:r>
        <w:t>on</w:t>
      </w:r>
      <w:r w:rsidR="009037DA">
        <w:t xml:space="preserve"> </w:t>
      </w:r>
      <w:r>
        <w:t>Microsoft</w:t>
      </w:r>
      <w:r w:rsidR="009037DA">
        <w:t xml:space="preserve"> </w:t>
      </w:r>
      <w:r>
        <w:t>.NET</w:t>
      </w:r>
      <w:bookmarkEnd w:id="57"/>
      <w:bookmarkEnd w:id="58"/>
      <w:bookmarkEnd w:id="59"/>
      <w:bookmarkEnd w:id="60"/>
      <w:bookmarkEnd w:id="61"/>
      <w:bookmarkEnd w:id="62"/>
      <w:bookmarkEnd w:id="63"/>
    </w:p>
    <w:p w:rsidR="00B1530B" w:rsidRPr="00FE426F" w:rsidRDefault="007048F2" w:rsidP="00FE426F">
      <w:r w:rsidRPr="00FE426F">
        <w:fldChar w:fldCharType="begin"/>
      </w:r>
      <w:r w:rsidR="00B1530B" w:rsidRPr="00FE426F">
        <w:instrText>xe</w:instrText>
      </w:r>
      <w:r w:rsidR="009037DA">
        <w:instrText xml:space="preserve"> </w:instrText>
      </w:r>
      <w:r w:rsidR="00B1530B" w:rsidRPr="00FE426F">
        <w:instrText>"Running</w:instrText>
      </w:r>
      <w:r w:rsidR="009037DA">
        <w:instrText xml:space="preserve"> </w:instrText>
      </w:r>
      <w:r w:rsidR="00B1530B" w:rsidRPr="00FE426F">
        <w:instrText>on</w:instrText>
      </w:r>
      <w:r w:rsidR="009037DA">
        <w:instrText xml:space="preserve"> </w:instrText>
      </w:r>
      <w:r w:rsidR="00B1530B" w:rsidRPr="00FE426F">
        <w:instrText>Microsoft</w:instrText>
      </w:r>
      <w:r w:rsidR="009037DA">
        <w:instrText xml:space="preserve"> </w:instrText>
      </w:r>
      <w:r w:rsidR="00B1530B" w:rsidRPr="00FE426F">
        <w:instrText>.NET"</w:instrText>
      </w:r>
      <w:r w:rsidRPr="00FE426F">
        <w:fldChar w:fldCharType="end"/>
      </w:r>
      <w:r w:rsidRPr="00FE426F">
        <w:fldChar w:fldCharType="begin"/>
      </w:r>
      <w:r w:rsidR="00B1530B" w:rsidRPr="00FE426F">
        <w:instrText>xe</w:instrText>
      </w:r>
      <w:r w:rsidR="009037DA">
        <w:instrText xml:space="preserve"> </w:instrText>
      </w:r>
      <w:r w:rsidR="00B1530B" w:rsidRPr="00FE426F">
        <w:instrText>"Microsoft</w:instrText>
      </w:r>
      <w:r w:rsidR="009037DA">
        <w:instrText xml:space="preserve"> </w:instrText>
      </w:r>
      <w:r w:rsidR="00B1530B" w:rsidRPr="00FE426F">
        <w:instrText>.NET"</w:instrText>
      </w:r>
      <w:r w:rsidRPr="00FE426F">
        <w:fldChar w:fldCharType="end"/>
      </w:r>
      <w:r w:rsidR="00B1530B" w:rsidRPr="00FE426F">
        <w:t>The</w:t>
      </w:r>
      <w:r w:rsidR="009037DA">
        <w:t xml:space="preserve"> </w:t>
      </w:r>
      <w:r w:rsidR="00B1530B" w:rsidRPr="00FE426F">
        <w:t>Microsoft</w:t>
      </w:r>
      <w:r w:rsidR="009037DA">
        <w:t xml:space="preserve"> </w:t>
      </w:r>
      <w:r w:rsidR="00B1530B" w:rsidRPr="00FE426F">
        <w:t>.NET</w:t>
      </w:r>
      <w:r w:rsidR="009037DA">
        <w:t xml:space="preserve"> </w:t>
      </w:r>
      <w:r w:rsidR="00B1530B" w:rsidRPr="00FE426F">
        <w:t>Framework</w:t>
      </w:r>
      <w:r w:rsidR="009037DA">
        <w:t xml:space="preserve"> </w:t>
      </w:r>
      <w:r w:rsidR="00B1530B" w:rsidRPr="00FE426F">
        <w:t>is</w:t>
      </w:r>
      <w:r w:rsidR="009037DA">
        <w:t xml:space="preserve"> </w:t>
      </w:r>
      <w:r w:rsidR="00B1530B" w:rsidRPr="00FE426F">
        <w:t>a</w:t>
      </w:r>
      <w:r w:rsidR="009037DA">
        <w:t xml:space="preserve"> </w:t>
      </w:r>
      <w:r w:rsidR="00B1530B" w:rsidRPr="00FE426F">
        <w:t>freely</w:t>
      </w:r>
      <w:r w:rsidR="009037DA">
        <w:t xml:space="preserve"> </w:t>
      </w:r>
      <w:r w:rsidR="00B1530B" w:rsidRPr="00FE426F">
        <w:t>downloadable</w:t>
      </w:r>
      <w:r w:rsidR="009037DA">
        <w:t xml:space="preserve"> </w:t>
      </w:r>
      <w:r w:rsidR="00B1530B" w:rsidRPr="00FE426F">
        <w:t>extension</w:t>
      </w:r>
      <w:r w:rsidR="009037DA">
        <w:t xml:space="preserve"> </w:t>
      </w:r>
      <w:r w:rsidR="00B1530B" w:rsidRPr="00FE426F">
        <w:t>to</w:t>
      </w:r>
      <w:r w:rsidR="009037DA">
        <w:t xml:space="preserve"> </w:t>
      </w:r>
      <w:r w:rsidR="00B1530B" w:rsidRPr="00FE426F">
        <w:t>the</w:t>
      </w:r>
      <w:r w:rsidR="009037DA">
        <w:t xml:space="preserve"> </w:t>
      </w:r>
      <w:r w:rsidR="00963869">
        <w:t>Microsoft</w:t>
      </w:r>
      <w:r w:rsidR="009037DA">
        <w:t xml:space="preserve"> </w:t>
      </w:r>
      <w:r w:rsidR="00B1530B" w:rsidRPr="00FE426F">
        <w:t>Windows.</w:t>
      </w:r>
      <w:r w:rsidR="009037DA">
        <w:t xml:space="preserve">  </w:t>
      </w:r>
      <w:r w:rsidR="00B1530B" w:rsidRPr="00FE426F">
        <w:t>If</w:t>
      </w:r>
      <w:r w:rsidR="009037DA">
        <w:t xml:space="preserve"> </w:t>
      </w:r>
      <w:r w:rsidR="00B1530B" w:rsidRPr="00FE426F">
        <w:t>you</w:t>
      </w:r>
      <w:r w:rsidR="009037DA">
        <w:t xml:space="preserve"> </w:t>
      </w:r>
      <w:r w:rsidR="00B1530B" w:rsidRPr="00FE426F">
        <w:t>already</w:t>
      </w:r>
      <w:r w:rsidR="009037DA">
        <w:t xml:space="preserve"> </w:t>
      </w:r>
      <w:r w:rsidR="00B1530B" w:rsidRPr="00FE426F">
        <w:t>have</w:t>
      </w:r>
      <w:r w:rsidR="009037DA">
        <w:t xml:space="preserve"> </w:t>
      </w:r>
      <w:r w:rsidR="000B547D">
        <w:t>Microsoft</w:t>
      </w:r>
      <w:r w:rsidR="009037DA">
        <w:t xml:space="preserve"> </w:t>
      </w:r>
      <w:r w:rsidR="00B1530B" w:rsidRPr="00FE426F">
        <w:t>Windows,</w:t>
      </w:r>
      <w:r w:rsidR="009037DA">
        <w:t xml:space="preserve"> </w:t>
      </w:r>
      <w:r w:rsidR="00B1530B" w:rsidRPr="00FE426F">
        <w:t>you</w:t>
      </w:r>
      <w:r w:rsidR="009037DA">
        <w:t xml:space="preserve"> </w:t>
      </w:r>
      <w:r w:rsidR="00B1530B" w:rsidRPr="00FE426F">
        <w:t>can</w:t>
      </w:r>
      <w:r w:rsidR="009037DA">
        <w:t xml:space="preserve"> </w:t>
      </w:r>
      <w:r w:rsidR="00B1530B" w:rsidRPr="00FE426F">
        <w:t>upgrade</w:t>
      </w:r>
      <w:r w:rsidR="009037DA">
        <w:t xml:space="preserve"> </w:t>
      </w:r>
      <w:r w:rsidR="00B1530B" w:rsidRPr="00FE426F">
        <w:t>it</w:t>
      </w:r>
      <w:r w:rsidR="009037DA">
        <w:t xml:space="preserve"> </w:t>
      </w:r>
      <w:r w:rsidR="00B1530B" w:rsidRPr="00FE426F">
        <w:t>to</w:t>
      </w:r>
      <w:r w:rsidR="009037DA">
        <w:t xml:space="preserve"> </w:t>
      </w:r>
      <w:r w:rsidR="00B1530B" w:rsidRPr="00FE426F">
        <w:t>run</w:t>
      </w:r>
      <w:r w:rsidR="009037DA">
        <w:t xml:space="preserve"> </w:t>
      </w:r>
      <w:r w:rsidR="00B1530B" w:rsidRPr="00FE426F">
        <w:t>.NET</w:t>
      </w:r>
      <w:r w:rsidR="009037DA">
        <w:t xml:space="preserve"> </w:t>
      </w:r>
      <w:r w:rsidR="00B1530B" w:rsidRPr="00FE426F">
        <w:t>Framework</w:t>
      </w:r>
      <w:r w:rsidR="009037DA">
        <w:t xml:space="preserve"> </w:t>
      </w:r>
      <w:r w:rsidR="00B1530B" w:rsidRPr="00FE426F">
        <w:t>freely</w:t>
      </w:r>
      <w:r w:rsidR="009037DA">
        <w:t xml:space="preserve"> </w:t>
      </w:r>
      <w:r w:rsidR="00B1530B" w:rsidRPr="00FE426F">
        <w:t>and</w:t>
      </w:r>
      <w:r w:rsidR="009037DA">
        <w:t xml:space="preserve"> </w:t>
      </w:r>
      <w:r w:rsidR="00B1530B" w:rsidRPr="00FE426F">
        <w:t>easily.</w:t>
      </w:r>
      <w:r w:rsidR="009037DA">
        <w:t xml:space="preserve">  </w:t>
      </w:r>
      <w:r w:rsidR="00B1530B" w:rsidRPr="00FE426F">
        <w:t>No</w:t>
      </w:r>
      <w:r w:rsidR="009037DA">
        <w:t xml:space="preserve"> </w:t>
      </w:r>
      <w:r w:rsidR="00B1530B" w:rsidRPr="00FE426F">
        <w:t>additional</w:t>
      </w:r>
      <w:r w:rsidR="009037DA">
        <w:t xml:space="preserve"> </w:t>
      </w:r>
      <w:r w:rsidR="00B1530B" w:rsidRPr="00FE426F">
        <w:t>software</w:t>
      </w:r>
      <w:r w:rsidR="009037DA">
        <w:t xml:space="preserve"> </w:t>
      </w:r>
      <w:r w:rsidR="00B1530B" w:rsidRPr="00FE426F">
        <w:t>or</w:t>
      </w:r>
      <w:r w:rsidR="009037DA">
        <w:t xml:space="preserve"> </w:t>
      </w:r>
      <w:r w:rsidR="00B1530B" w:rsidRPr="00FE426F">
        <w:t>hardware</w:t>
      </w:r>
      <w:r w:rsidR="009037DA">
        <w:t xml:space="preserve"> </w:t>
      </w:r>
      <w:r w:rsidR="00B1530B" w:rsidRPr="00FE426F">
        <w:t>is</w:t>
      </w:r>
      <w:r w:rsidR="009037DA">
        <w:t xml:space="preserve"> </w:t>
      </w:r>
      <w:r w:rsidR="00B1530B" w:rsidRPr="00FE426F">
        <w:t>needed</w:t>
      </w:r>
      <w:r w:rsidR="009037DA">
        <w:t xml:space="preserve"> </w:t>
      </w:r>
      <w:r w:rsidR="00B1530B" w:rsidRPr="00FE426F">
        <w:t>for</w:t>
      </w:r>
      <w:r w:rsidR="009037DA">
        <w:t xml:space="preserve"> </w:t>
      </w:r>
      <w:r w:rsidR="00B1530B" w:rsidRPr="00FE426F">
        <w:t>the</w:t>
      </w:r>
      <w:r w:rsidR="009037DA">
        <w:t xml:space="preserve"> </w:t>
      </w:r>
      <w:r w:rsidR="00B1530B" w:rsidRPr="00FE426F">
        <w:t>applications</w:t>
      </w:r>
      <w:r w:rsidR="009037DA">
        <w:t xml:space="preserve"> </w:t>
      </w:r>
      <w:r w:rsidR="00D40448">
        <w:t>built with</w:t>
      </w:r>
      <w:r w:rsidR="009037DA">
        <w:t xml:space="preserve"> </w:t>
      </w:r>
      <w:r w:rsidR="00B1530B" w:rsidRPr="00FE426F">
        <w:t>Iron</w:t>
      </w:r>
      <w:r w:rsidR="009037DA">
        <w:t xml:space="preserve"> </w:t>
      </w:r>
      <w:r w:rsidR="00B1530B" w:rsidRPr="00FE426F">
        <w:t>Speed</w:t>
      </w:r>
      <w:r w:rsidR="009037DA">
        <w:t xml:space="preserve"> </w:t>
      </w:r>
      <w:r w:rsidR="00B1530B" w:rsidRPr="00FE426F">
        <w:t>Designer</w:t>
      </w:r>
      <w:r w:rsidR="009037DA">
        <w:t xml:space="preserve"> </w:t>
      </w:r>
      <w:r w:rsidR="00B1530B" w:rsidRPr="00FE426F">
        <w:t>to</w:t>
      </w:r>
      <w:r w:rsidR="009037DA">
        <w:t xml:space="preserve"> </w:t>
      </w:r>
      <w:r w:rsidR="00B1530B" w:rsidRPr="00FE426F">
        <w:t>run</w:t>
      </w:r>
      <w:r w:rsidR="009037DA">
        <w:t xml:space="preserve"> </w:t>
      </w:r>
      <w:r w:rsidR="00B1530B" w:rsidRPr="00FE426F">
        <w:t>on</w:t>
      </w:r>
      <w:r w:rsidR="009037DA">
        <w:t xml:space="preserve"> </w:t>
      </w:r>
      <w:r w:rsidR="00B1530B" w:rsidRPr="00FE426F">
        <w:t>.NET.</w:t>
      </w:r>
    </w:p>
    <w:p w:rsidR="00B1530B" w:rsidRPr="00FE426F" w:rsidRDefault="00B1530B" w:rsidP="00FE426F">
      <w:r w:rsidRPr="00FE426F">
        <w:t>If</w:t>
      </w:r>
      <w:r w:rsidR="009037DA">
        <w:t xml:space="preserve"> </w:t>
      </w:r>
      <w:r w:rsidRPr="00FE426F">
        <w:t>you</w:t>
      </w:r>
      <w:r w:rsidR="009037DA">
        <w:t xml:space="preserve"> </w:t>
      </w:r>
      <w:r w:rsidRPr="00FE426F">
        <w:t>like,</w:t>
      </w:r>
      <w:r w:rsidR="009037DA">
        <w:t xml:space="preserve"> </w:t>
      </w:r>
      <w:r w:rsidRPr="00FE426F">
        <w:t>you</w:t>
      </w:r>
      <w:r w:rsidR="009037DA">
        <w:t xml:space="preserve"> </w:t>
      </w:r>
      <w:r w:rsidRPr="00FE426F">
        <w:t>can</w:t>
      </w:r>
      <w:r w:rsidR="009037DA">
        <w:t xml:space="preserve"> </w:t>
      </w:r>
      <w:r w:rsidRPr="00FE426F">
        <w:t>run</w:t>
      </w:r>
      <w:r w:rsidR="009037DA">
        <w:t xml:space="preserve"> </w:t>
      </w:r>
      <w:r w:rsidRPr="00FE426F">
        <w:t>the</w:t>
      </w:r>
      <w:r w:rsidR="009037DA">
        <w:t xml:space="preserve"> </w:t>
      </w:r>
      <w:r w:rsidRPr="00FE426F">
        <w:t>.NET</w:t>
      </w:r>
      <w:r w:rsidR="009037DA">
        <w:t xml:space="preserve"> </w:t>
      </w:r>
      <w:r w:rsidRPr="00FE426F">
        <w:t>Framework</w:t>
      </w:r>
      <w:r w:rsidR="009037DA">
        <w:t xml:space="preserve"> </w:t>
      </w:r>
      <w:r w:rsidRPr="00FE426F">
        <w:t>on</w:t>
      </w:r>
      <w:r w:rsidR="009037DA">
        <w:t xml:space="preserve"> </w:t>
      </w:r>
      <w:r w:rsidRPr="00FE426F">
        <w:t>only</w:t>
      </w:r>
      <w:r w:rsidR="009037DA">
        <w:t xml:space="preserve"> </w:t>
      </w:r>
      <w:r w:rsidRPr="00FE426F">
        <w:t>the</w:t>
      </w:r>
      <w:r w:rsidR="009037DA">
        <w:t xml:space="preserve"> </w:t>
      </w:r>
      <w:r w:rsidRPr="00FE426F">
        <w:t>hardware</w:t>
      </w:r>
      <w:r w:rsidR="009037DA">
        <w:t xml:space="preserve"> </w:t>
      </w:r>
      <w:r w:rsidRPr="00FE426F">
        <w:t>that</w:t>
      </w:r>
      <w:r w:rsidR="009037DA">
        <w:t xml:space="preserve"> </w:t>
      </w:r>
      <w:r w:rsidRPr="00FE426F">
        <w:t>runs</w:t>
      </w:r>
      <w:r w:rsidR="009037DA">
        <w:t xml:space="preserve"> </w:t>
      </w:r>
      <w:r w:rsidRPr="00FE426F">
        <w:t>the</w:t>
      </w:r>
      <w:r w:rsidR="009037DA">
        <w:t xml:space="preserve"> </w:t>
      </w:r>
      <w:r w:rsidRPr="00FE426F">
        <w:t>applications</w:t>
      </w:r>
      <w:r w:rsidR="009037DA">
        <w:t xml:space="preserve"> </w:t>
      </w:r>
      <w:r w:rsidR="00D40448">
        <w:t>built with</w:t>
      </w:r>
      <w:r w:rsidR="009037DA">
        <w:t xml:space="preserve"> </w:t>
      </w:r>
      <w:r w:rsidRPr="00FE426F">
        <w:t>Iron</w:t>
      </w:r>
      <w:r w:rsidR="009037DA">
        <w:t xml:space="preserve"> </w:t>
      </w:r>
      <w:r w:rsidRPr="00FE426F">
        <w:t>Speed</w:t>
      </w:r>
      <w:r w:rsidR="009037DA">
        <w:t xml:space="preserve"> </w:t>
      </w:r>
      <w:r w:rsidRPr="00FE426F">
        <w:t>Designer.</w:t>
      </w:r>
      <w:r w:rsidR="009037DA">
        <w:t xml:space="preserve">  </w:t>
      </w:r>
      <w:r w:rsidRPr="00FE426F">
        <w:t>You</w:t>
      </w:r>
      <w:r w:rsidR="009037DA">
        <w:t xml:space="preserve"> </w:t>
      </w:r>
      <w:r w:rsidRPr="00FE426F">
        <w:t>do</w:t>
      </w:r>
      <w:r w:rsidR="009037DA">
        <w:t xml:space="preserve"> </w:t>
      </w:r>
      <w:r w:rsidRPr="00FE426F">
        <w:t>not</w:t>
      </w:r>
      <w:r w:rsidR="009037DA">
        <w:t xml:space="preserve"> </w:t>
      </w:r>
      <w:r w:rsidRPr="00FE426F">
        <w:t>need</w:t>
      </w:r>
      <w:r w:rsidR="009037DA">
        <w:t xml:space="preserve"> </w:t>
      </w:r>
      <w:r w:rsidRPr="00FE426F">
        <w:t>to</w:t>
      </w:r>
      <w:r w:rsidR="009037DA">
        <w:t xml:space="preserve"> </w:t>
      </w:r>
      <w:r w:rsidRPr="00FE426F">
        <w:t>convert</w:t>
      </w:r>
      <w:r w:rsidR="009037DA">
        <w:t xml:space="preserve"> </w:t>
      </w:r>
      <w:r w:rsidRPr="00FE426F">
        <w:t>all</w:t>
      </w:r>
      <w:r w:rsidR="009037DA">
        <w:t xml:space="preserve"> </w:t>
      </w:r>
      <w:r w:rsidRPr="00FE426F">
        <w:t>of</w:t>
      </w:r>
      <w:r w:rsidR="009037DA">
        <w:t xml:space="preserve"> </w:t>
      </w:r>
      <w:r w:rsidRPr="00FE426F">
        <w:t>your</w:t>
      </w:r>
      <w:r w:rsidR="009037DA">
        <w:t xml:space="preserve"> </w:t>
      </w:r>
      <w:r w:rsidRPr="00FE426F">
        <w:t>servers</w:t>
      </w:r>
      <w:r w:rsidR="009037DA">
        <w:t xml:space="preserve"> </w:t>
      </w:r>
      <w:r w:rsidRPr="00FE426F">
        <w:t>to</w:t>
      </w:r>
      <w:r w:rsidR="009037DA">
        <w:t xml:space="preserve"> </w:t>
      </w:r>
      <w:r w:rsidRPr="00FE426F">
        <w:t>run</w:t>
      </w:r>
      <w:r w:rsidR="009037DA">
        <w:t xml:space="preserve"> </w:t>
      </w:r>
      <w:r w:rsidRPr="00FE426F">
        <w:t>this</w:t>
      </w:r>
      <w:r w:rsidR="009037DA">
        <w:t xml:space="preserve"> </w:t>
      </w:r>
      <w:r w:rsidRPr="00FE426F">
        <w:t>framework.</w:t>
      </w:r>
    </w:p>
    <w:p w:rsidR="00B1530B" w:rsidRDefault="00B1530B" w:rsidP="00FE426F">
      <w:r w:rsidRPr="00FE426F">
        <w:t>None</w:t>
      </w:r>
      <w:r w:rsidR="009037DA">
        <w:t xml:space="preserve"> </w:t>
      </w:r>
      <w:r w:rsidRPr="00FE426F">
        <w:t>of</w:t>
      </w:r>
      <w:r w:rsidR="009037DA">
        <w:t xml:space="preserve"> </w:t>
      </w:r>
      <w:r w:rsidRPr="00FE426F">
        <w:t>the</w:t>
      </w:r>
      <w:r w:rsidR="009037DA">
        <w:t xml:space="preserve"> </w:t>
      </w:r>
      <w:r w:rsidRPr="00FE426F">
        <w:t>end-user</w:t>
      </w:r>
      <w:r w:rsidR="009037DA">
        <w:t xml:space="preserve"> </w:t>
      </w:r>
      <w:r w:rsidRPr="00FE426F">
        <w:t>desktops</w:t>
      </w:r>
      <w:r w:rsidR="009037DA">
        <w:t xml:space="preserve"> </w:t>
      </w:r>
      <w:r w:rsidRPr="00FE426F">
        <w:t>require</w:t>
      </w:r>
      <w:r w:rsidR="009037DA">
        <w:t xml:space="preserve"> </w:t>
      </w:r>
      <w:r w:rsidRPr="00FE426F">
        <w:t>any</w:t>
      </w:r>
      <w:r w:rsidR="009037DA">
        <w:t xml:space="preserve"> </w:t>
      </w:r>
      <w:r w:rsidRPr="00FE426F">
        <w:t>extensions</w:t>
      </w:r>
      <w:r w:rsidR="009037DA">
        <w:t xml:space="preserve"> </w:t>
      </w:r>
      <w:r w:rsidRPr="00FE426F">
        <w:t>or</w:t>
      </w:r>
      <w:r w:rsidR="009037DA">
        <w:t xml:space="preserve"> </w:t>
      </w:r>
      <w:r w:rsidRPr="00FE426F">
        <w:t>changes</w:t>
      </w:r>
      <w:r w:rsidR="009037DA">
        <w:t xml:space="preserve"> </w:t>
      </w:r>
      <w:r w:rsidRPr="00FE426F">
        <w:t>to</w:t>
      </w:r>
      <w:r w:rsidR="009037DA">
        <w:t xml:space="preserve"> </w:t>
      </w:r>
      <w:r w:rsidRPr="00FE426F">
        <w:t>run</w:t>
      </w:r>
      <w:r w:rsidR="009037DA">
        <w:t xml:space="preserve"> </w:t>
      </w:r>
      <w:r w:rsidRPr="00FE426F">
        <w:t>Iron</w:t>
      </w:r>
      <w:r w:rsidR="009037DA">
        <w:t xml:space="preserve"> </w:t>
      </w:r>
      <w:r w:rsidRPr="00FE426F">
        <w:t>Speed</w:t>
      </w:r>
      <w:r w:rsidR="009037DA">
        <w:t xml:space="preserve"> </w:t>
      </w:r>
      <w:r w:rsidR="005E6439">
        <w:t>Designer application</w:t>
      </w:r>
      <w:r w:rsidRPr="00FE426F">
        <w:t>s.</w:t>
      </w:r>
      <w:r w:rsidR="009037DA">
        <w:t xml:space="preserve">  </w:t>
      </w:r>
      <w:r w:rsidRPr="00FE426F">
        <w:t>In</w:t>
      </w:r>
      <w:r w:rsidR="009037DA">
        <w:t xml:space="preserve"> </w:t>
      </w:r>
      <w:r w:rsidRPr="00FE426F">
        <w:t>fact,</w:t>
      </w:r>
      <w:r w:rsidR="009037DA">
        <w:t xml:space="preserve"> </w:t>
      </w:r>
      <w:r w:rsidRPr="00FE426F">
        <w:t>Iron</w:t>
      </w:r>
      <w:r w:rsidR="009037DA">
        <w:t xml:space="preserve"> </w:t>
      </w:r>
      <w:r w:rsidRPr="00FE426F">
        <w:t>Speed</w:t>
      </w:r>
      <w:r w:rsidR="009037DA">
        <w:t xml:space="preserve"> </w:t>
      </w:r>
      <w:r w:rsidRPr="00FE426F">
        <w:t>Designer</w:t>
      </w:r>
      <w:r w:rsidR="009037DA">
        <w:t xml:space="preserve"> </w:t>
      </w:r>
      <w:r w:rsidR="005E6439">
        <w:t>application</w:t>
      </w:r>
      <w:r w:rsidRPr="00FE426F">
        <w:t>s</w:t>
      </w:r>
      <w:r w:rsidR="009037DA">
        <w:t xml:space="preserve"> </w:t>
      </w:r>
      <w:r w:rsidRPr="00FE426F">
        <w:t>are</w:t>
      </w:r>
      <w:r w:rsidR="009037DA">
        <w:t xml:space="preserve"> </w:t>
      </w:r>
      <w:r w:rsidRPr="00FE426F">
        <w:t>accessible</w:t>
      </w:r>
      <w:r w:rsidR="009037DA">
        <w:t xml:space="preserve"> </w:t>
      </w:r>
      <w:r w:rsidRPr="00FE426F">
        <w:t>through</w:t>
      </w:r>
      <w:r w:rsidR="009037DA">
        <w:t xml:space="preserve"> </w:t>
      </w:r>
      <w:r w:rsidRPr="00FE426F">
        <w:t>any</w:t>
      </w:r>
      <w:r w:rsidR="009037DA">
        <w:t xml:space="preserve"> </w:t>
      </w:r>
      <w:r w:rsidRPr="00FE426F">
        <w:t>reasonably</w:t>
      </w:r>
      <w:r w:rsidR="009037DA">
        <w:t xml:space="preserve"> </w:t>
      </w:r>
      <w:r w:rsidRPr="00FE426F">
        <w:t>contemporary</w:t>
      </w:r>
      <w:r w:rsidR="009037DA">
        <w:t xml:space="preserve"> </w:t>
      </w:r>
      <w:r w:rsidRPr="00FE426F">
        <w:t>web</w:t>
      </w:r>
      <w:r w:rsidR="009037DA">
        <w:t xml:space="preserve"> </w:t>
      </w:r>
      <w:r w:rsidRPr="00FE426F">
        <w:t>browser,</w:t>
      </w:r>
      <w:r w:rsidR="009037DA">
        <w:t xml:space="preserve"> </w:t>
      </w:r>
      <w:r w:rsidRPr="00FE426F">
        <w:t>regardless</w:t>
      </w:r>
      <w:r w:rsidR="009037DA">
        <w:t xml:space="preserve"> </w:t>
      </w:r>
      <w:r w:rsidRPr="00FE426F">
        <w:t>of</w:t>
      </w:r>
      <w:r w:rsidR="009037DA">
        <w:t xml:space="preserve"> </w:t>
      </w:r>
      <w:r w:rsidRPr="00FE426F">
        <w:t>machine,</w:t>
      </w:r>
      <w:r w:rsidR="009037DA">
        <w:t xml:space="preserve"> </w:t>
      </w:r>
      <w:r w:rsidRPr="00FE426F">
        <w:t>including</w:t>
      </w:r>
      <w:r w:rsidR="009037DA">
        <w:t xml:space="preserve"> </w:t>
      </w:r>
      <w:r w:rsidRPr="00FE426F">
        <w:t>Windows,</w:t>
      </w:r>
      <w:r w:rsidR="009037DA">
        <w:t xml:space="preserve"> </w:t>
      </w:r>
      <w:r w:rsidRPr="00FE426F">
        <w:t>Macintosh,</w:t>
      </w:r>
      <w:r w:rsidR="009037DA">
        <w:t xml:space="preserve"> </w:t>
      </w:r>
      <w:r w:rsidRPr="00FE426F">
        <w:t>and</w:t>
      </w:r>
      <w:r w:rsidR="009037DA">
        <w:t xml:space="preserve"> </w:t>
      </w:r>
      <w:proofErr w:type="gramStart"/>
      <w:r w:rsidRPr="00FE426F">
        <w:t>Unix</w:t>
      </w:r>
      <w:proofErr w:type="gramEnd"/>
      <w:r w:rsidR="009037DA">
        <w:t xml:space="preserve"> </w:t>
      </w:r>
      <w:r w:rsidRPr="00FE426F">
        <w:t>machines.</w:t>
      </w:r>
    </w:p>
    <w:p w:rsidR="00BE138D" w:rsidRPr="00347220" w:rsidRDefault="00BE138D" w:rsidP="00E1712F"/>
    <w:p w:rsidR="004D1EDF" w:rsidRDefault="004A5E16" w:rsidP="004A5E16">
      <w:pPr>
        <w:pStyle w:val="Heading3"/>
      </w:pPr>
      <w:bookmarkStart w:id="64" w:name="_Ref97637616"/>
      <w:bookmarkStart w:id="65" w:name="_Toc105586942"/>
      <w:bookmarkStart w:id="66" w:name="_Toc414885701"/>
      <w:r w:rsidRPr="004A5E16">
        <w:t>Activating</w:t>
      </w:r>
      <w:r w:rsidR="009037DA">
        <w:t xml:space="preserve"> </w:t>
      </w:r>
      <w:r w:rsidRPr="004A5E16">
        <w:t>and</w:t>
      </w:r>
      <w:r w:rsidR="009037DA">
        <w:t xml:space="preserve"> </w:t>
      </w:r>
      <w:r w:rsidRPr="004A5E16">
        <w:t>Deactivating</w:t>
      </w:r>
      <w:r w:rsidR="009037DA">
        <w:t xml:space="preserve"> </w:t>
      </w:r>
      <w:r w:rsidRPr="004A5E16">
        <w:t>Iron</w:t>
      </w:r>
      <w:r w:rsidR="009037DA">
        <w:t xml:space="preserve"> </w:t>
      </w:r>
      <w:r w:rsidRPr="004A5E16">
        <w:t>Speed</w:t>
      </w:r>
      <w:r w:rsidR="009037DA">
        <w:t xml:space="preserve"> </w:t>
      </w:r>
      <w:r w:rsidRPr="004A5E16">
        <w:t>Designer</w:t>
      </w:r>
      <w:bookmarkEnd w:id="64"/>
      <w:bookmarkEnd w:id="65"/>
      <w:bookmarkEnd w:id="66"/>
    </w:p>
    <w:p w:rsidR="004A5E16" w:rsidRDefault="007048F2" w:rsidP="00BB2EE7">
      <w:r w:rsidRPr="00BB2EE7">
        <w:fldChar w:fldCharType="begin"/>
      </w:r>
      <w:r w:rsidR="004A5E16" w:rsidRPr="00BB2EE7">
        <w:instrText>xe</w:instrText>
      </w:r>
      <w:r w:rsidR="009037DA">
        <w:instrText xml:space="preserve"> </w:instrText>
      </w:r>
      <w:r w:rsidR="004A5E16" w:rsidRPr="00BB2EE7">
        <w:instrText>"Activating</w:instrText>
      </w:r>
      <w:r w:rsidR="009037DA">
        <w:instrText xml:space="preserve"> </w:instrText>
      </w:r>
      <w:r w:rsidR="004A5E16" w:rsidRPr="00BB2EE7">
        <w:instrText>and</w:instrText>
      </w:r>
      <w:r w:rsidR="009037DA">
        <w:instrText xml:space="preserve"> </w:instrText>
      </w:r>
      <w:r w:rsidR="004A5E16" w:rsidRPr="00BB2EE7">
        <w:instrText>Deactivating</w:instrText>
      </w:r>
      <w:r w:rsidR="009037DA">
        <w:instrText xml:space="preserve"> </w:instrText>
      </w:r>
      <w:r w:rsidR="004A5E16" w:rsidRPr="00BB2EE7">
        <w:instrText>Iron</w:instrText>
      </w:r>
      <w:r w:rsidR="009037DA">
        <w:instrText xml:space="preserve"> </w:instrText>
      </w:r>
      <w:r w:rsidR="004A5E16" w:rsidRPr="00BB2EE7">
        <w:instrText>Speed</w:instrText>
      </w:r>
      <w:r w:rsidR="009037DA">
        <w:instrText xml:space="preserve"> </w:instrText>
      </w:r>
      <w:r w:rsidR="004A5E16" w:rsidRPr="00BB2EE7">
        <w:instrText>Designer"</w:instrText>
      </w:r>
      <w:r w:rsidRPr="00BB2EE7">
        <w:fldChar w:fldCharType="end"/>
      </w:r>
      <w:r w:rsidRPr="00BB2EE7">
        <w:fldChar w:fldCharType="begin"/>
      </w:r>
      <w:r w:rsidR="004A5E16" w:rsidRPr="00BB2EE7">
        <w:instrText>xe</w:instrText>
      </w:r>
      <w:r w:rsidR="009037DA">
        <w:instrText xml:space="preserve"> </w:instrText>
      </w:r>
      <w:r w:rsidR="004A5E16" w:rsidRPr="00BB2EE7">
        <w:instrText>"Iron</w:instrText>
      </w:r>
      <w:r w:rsidR="009037DA">
        <w:instrText xml:space="preserve"> </w:instrText>
      </w:r>
      <w:r w:rsidR="004A5E16" w:rsidRPr="00BB2EE7">
        <w:instrText>Speed</w:instrText>
      </w:r>
      <w:r w:rsidR="009037DA">
        <w:instrText xml:space="preserve"> </w:instrText>
      </w:r>
      <w:r w:rsidR="004A5E16" w:rsidRPr="00BB2EE7">
        <w:instrText>Designer:Activating</w:instrText>
      </w:r>
      <w:r w:rsidR="009037DA">
        <w:instrText xml:space="preserve"> </w:instrText>
      </w:r>
      <w:r w:rsidR="004A5E16" w:rsidRPr="00BB2EE7">
        <w:instrText>and</w:instrText>
      </w:r>
      <w:r w:rsidR="009037DA">
        <w:instrText xml:space="preserve"> </w:instrText>
      </w:r>
      <w:r w:rsidR="004A5E16" w:rsidRPr="00BB2EE7">
        <w:instrText>deactivating"</w:instrText>
      </w:r>
      <w:r w:rsidRPr="00BB2EE7">
        <w:fldChar w:fldCharType="end"/>
      </w:r>
    </w:p>
    <w:p w:rsidR="001B35D2" w:rsidRPr="00BB2EE7" w:rsidRDefault="00E30D2F" w:rsidP="00BB2EE7">
      <w:r>
        <w:rPr>
          <w:noProof/>
        </w:rPr>
        <w:drawing>
          <wp:inline distT="0" distB="0" distL="0" distR="0">
            <wp:extent cx="3876675" cy="3505200"/>
            <wp:effectExtent l="0" t="0" r="9525"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76675" cy="3505200"/>
                    </a:xfrm>
                    <a:prstGeom prst="rect">
                      <a:avLst/>
                    </a:prstGeom>
                    <a:noFill/>
                    <a:ln>
                      <a:noFill/>
                    </a:ln>
                  </pic:spPr>
                </pic:pic>
              </a:graphicData>
            </a:graphic>
          </wp:inline>
        </w:drawing>
      </w:r>
    </w:p>
    <w:p w:rsidR="007149D9" w:rsidRPr="00F84807" w:rsidRDefault="007149D9" w:rsidP="00F84807">
      <w:pPr>
        <w:pStyle w:val="Heading5"/>
      </w:pPr>
      <w:r w:rsidRPr="00F84807">
        <w:t>Requesting</w:t>
      </w:r>
      <w:r w:rsidR="009037DA">
        <w:t xml:space="preserve"> </w:t>
      </w:r>
      <w:r w:rsidR="00A237C5">
        <w:t>a</w:t>
      </w:r>
      <w:r w:rsidR="009037DA">
        <w:t xml:space="preserve"> </w:t>
      </w:r>
      <w:r w:rsidR="00A237C5">
        <w:t>product</w:t>
      </w:r>
      <w:r w:rsidR="009037DA">
        <w:t xml:space="preserve"> </w:t>
      </w:r>
      <w:r w:rsidR="00A237C5">
        <w:t>key</w:t>
      </w:r>
    </w:p>
    <w:p w:rsidR="007149D9" w:rsidRDefault="007149D9" w:rsidP="00EC0F6C">
      <w:r w:rsidRPr="00EC0F6C">
        <w:t>Requesting</w:t>
      </w:r>
      <w:r w:rsidR="009037DA">
        <w:t xml:space="preserve"> </w:t>
      </w:r>
      <w:r w:rsidR="00A237C5">
        <w:t>a</w:t>
      </w:r>
      <w:r w:rsidR="009037DA">
        <w:t xml:space="preserve"> </w:t>
      </w:r>
      <w:r w:rsidR="00A237C5">
        <w:t>product</w:t>
      </w:r>
      <w:r w:rsidR="009037DA">
        <w:t xml:space="preserve"> </w:t>
      </w:r>
      <w:r w:rsidRPr="00EC0F6C">
        <w:t>is</w:t>
      </w:r>
      <w:r w:rsidR="009037DA">
        <w:t xml:space="preserve"> </w:t>
      </w:r>
      <w:r w:rsidRPr="00EC0F6C">
        <w:t>simple</w:t>
      </w:r>
      <w:r w:rsidR="009037DA">
        <w:t xml:space="preserve"> </w:t>
      </w:r>
      <w:r w:rsidRPr="00EC0F6C">
        <w:t>and</w:t>
      </w:r>
      <w:r w:rsidR="009037DA">
        <w:t xml:space="preserve"> </w:t>
      </w:r>
      <w:r w:rsidRPr="00EC0F6C">
        <w:t>automatic.</w:t>
      </w:r>
      <w:r w:rsidR="009037DA">
        <w:t xml:space="preserve">  </w:t>
      </w:r>
      <w:r w:rsidRPr="00EC0F6C">
        <w:t>Simply</w:t>
      </w:r>
      <w:r w:rsidR="009037DA">
        <w:t xml:space="preserve"> </w:t>
      </w:r>
      <w:r w:rsidRPr="00EC0F6C">
        <w:t>provide</w:t>
      </w:r>
      <w:r w:rsidR="009037DA">
        <w:t xml:space="preserve"> </w:t>
      </w:r>
      <w:r w:rsidRPr="00EC0F6C">
        <w:t>the</w:t>
      </w:r>
      <w:r w:rsidR="009037DA">
        <w:t xml:space="preserve"> </w:t>
      </w:r>
      <w:r w:rsidRPr="00EC0F6C">
        <w:t>requested</w:t>
      </w:r>
      <w:r w:rsidR="009037DA">
        <w:t xml:space="preserve"> </w:t>
      </w:r>
      <w:r w:rsidRPr="00EC0F6C">
        <w:t>information</w:t>
      </w:r>
      <w:r w:rsidR="009037DA">
        <w:t xml:space="preserve"> </w:t>
      </w:r>
      <w:r w:rsidR="001B35D2">
        <w:t xml:space="preserve">in the “Email me a Product Key” section </w:t>
      </w:r>
      <w:r w:rsidRPr="00EC0F6C">
        <w:t>and</w:t>
      </w:r>
      <w:r w:rsidR="009037DA">
        <w:t xml:space="preserve"> </w:t>
      </w:r>
      <w:r w:rsidR="001B35D2">
        <w:t>follow the steps outlined in the wizard</w:t>
      </w:r>
      <w:r w:rsidRPr="00EC0F6C">
        <w:t>.</w:t>
      </w:r>
      <w:r w:rsidR="009037DA">
        <w:t xml:space="preserve">  </w:t>
      </w:r>
      <w:r w:rsidRPr="00EC0F6C">
        <w:t>A</w:t>
      </w:r>
      <w:r w:rsidR="009037DA">
        <w:t xml:space="preserve"> </w:t>
      </w:r>
      <w:r w:rsidRPr="00EC0F6C">
        <w:t>product</w:t>
      </w:r>
      <w:r w:rsidR="009037DA">
        <w:t xml:space="preserve"> </w:t>
      </w:r>
      <w:r w:rsidRPr="00EC0F6C">
        <w:t>key</w:t>
      </w:r>
      <w:r w:rsidR="009037DA">
        <w:t xml:space="preserve"> </w:t>
      </w:r>
      <w:r w:rsidR="00A237C5">
        <w:t>for</w:t>
      </w:r>
      <w:r w:rsidR="009037DA">
        <w:t xml:space="preserve"> </w:t>
      </w:r>
      <w:r w:rsidR="00A237C5">
        <w:t>Iron</w:t>
      </w:r>
      <w:r w:rsidR="009037DA">
        <w:t xml:space="preserve"> </w:t>
      </w:r>
      <w:r w:rsidR="00A237C5">
        <w:t>Speed</w:t>
      </w:r>
      <w:r w:rsidR="009037DA">
        <w:t xml:space="preserve"> </w:t>
      </w:r>
      <w:r w:rsidR="00A237C5">
        <w:t>Designer</w:t>
      </w:r>
      <w:r w:rsidR="009037DA">
        <w:t xml:space="preserve"> </w:t>
      </w:r>
      <w:r w:rsidR="00A237C5">
        <w:t>Free</w:t>
      </w:r>
      <w:r w:rsidR="009037DA">
        <w:t xml:space="preserve"> </w:t>
      </w:r>
      <w:r w:rsidR="00A237C5">
        <w:t>Edition</w:t>
      </w:r>
      <w:r w:rsidR="009037DA">
        <w:t xml:space="preserve"> </w:t>
      </w:r>
      <w:r w:rsidRPr="00EC0F6C">
        <w:t>will</w:t>
      </w:r>
      <w:r w:rsidR="009037DA">
        <w:t xml:space="preserve"> </w:t>
      </w:r>
      <w:r w:rsidRPr="00EC0F6C">
        <w:t>be</w:t>
      </w:r>
      <w:r w:rsidR="009037DA">
        <w:t xml:space="preserve"> </w:t>
      </w:r>
      <w:r w:rsidRPr="00EC0F6C">
        <w:t>emailed</w:t>
      </w:r>
      <w:r w:rsidR="009037DA">
        <w:t xml:space="preserve"> </w:t>
      </w:r>
      <w:r w:rsidRPr="00EC0F6C">
        <w:t>to</w:t>
      </w:r>
      <w:r w:rsidR="009037DA">
        <w:t xml:space="preserve"> </w:t>
      </w:r>
      <w:r w:rsidRPr="00EC0F6C">
        <w:t>you</w:t>
      </w:r>
      <w:r w:rsidR="009037DA">
        <w:t xml:space="preserve"> </w:t>
      </w:r>
      <w:r w:rsidRPr="00EC0F6C">
        <w:t>immediately.</w:t>
      </w:r>
      <w:r w:rsidR="009037DA">
        <w:t xml:space="preserve">  </w:t>
      </w:r>
      <w:r w:rsidRPr="00EC0F6C">
        <w:t>Then,</w:t>
      </w:r>
      <w:r w:rsidR="009037DA">
        <w:t xml:space="preserve"> </w:t>
      </w:r>
      <w:r w:rsidRPr="00EC0F6C">
        <w:t>enter</w:t>
      </w:r>
      <w:r w:rsidR="009037DA">
        <w:t xml:space="preserve"> </w:t>
      </w:r>
      <w:r w:rsidRPr="00EC0F6C">
        <w:t>the</w:t>
      </w:r>
      <w:r w:rsidR="009037DA">
        <w:t xml:space="preserve"> </w:t>
      </w:r>
      <w:r w:rsidRPr="00EC0F6C">
        <w:t>product</w:t>
      </w:r>
      <w:r w:rsidR="009037DA">
        <w:t xml:space="preserve"> </w:t>
      </w:r>
      <w:r w:rsidRPr="00EC0F6C">
        <w:t>key</w:t>
      </w:r>
      <w:r w:rsidR="009037DA">
        <w:t xml:space="preserve"> </w:t>
      </w:r>
      <w:r w:rsidRPr="00EC0F6C">
        <w:t>you</w:t>
      </w:r>
      <w:r w:rsidR="009037DA">
        <w:t xml:space="preserve"> </w:t>
      </w:r>
      <w:r w:rsidRPr="00EC0F6C">
        <w:t>receive</w:t>
      </w:r>
      <w:r w:rsidR="009037DA">
        <w:t xml:space="preserve"> </w:t>
      </w:r>
      <w:r w:rsidRPr="00EC0F6C">
        <w:t>via</w:t>
      </w:r>
      <w:r w:rsidR="009037DA">
        <w:t xml:space="preserve"> </w:t>
      </w:r>
      <w:r w:rsidRPr="00EC0F6C">
        <w:t>email</w:t>
      </w:r>
      <w:r w:rsidR="009037DA">
        <w:t xml:space="preserve"> </w:t>
      </w:r>
      <w:r w:rsidRPr="00EC0F6C">
        <w:t>into</w:t>
      </w:r>
      <w:r w:rsidR="009037DA">
        <w:t xml:space="preserve"> </w:t>
      </w:r>
      <w:r w:rsidRPr="00EC0F6C">
        <w:t>the</w:t>
      </w:r>
      <w:r w:rsidR="009037DA">
        <w:t xml:space="preserve"> </w:t>
      </w:r>
      <w:r w:rsidRPr="00EC0F6C">
        <w:t>Product</w:t>
      </w:r>
      <w:r w:rsidR="009037DA">
        <w:t xml:space="preserve"> </w:t>
      </w:r>
      <w:r w:rsidRPr="00EC0F6C">
        <w:t>Key</w:t>
      </w:r>
      <w:r w:rsidR="009037DA">
        <w:t xml:space="preserve"> </w:t>
      </w:r>
      <w:r w:rsidRPr="00EC0F6C">
        <w:t>field</w:t>
      </w:r>
      <w:r w:rsidR="009037DA">
        <w:t xml:space="preserve"> </w:t>
      </w:r>
      <w:r w:rsidRPr="00EC0F6C">
        <w:t>and</w:t>
      </w:r>
      <w:r w:rsidR="009037DA">
        <w:t xml:space="preserve"> </w:t>
      </w:r>
      <w:r w:rsidRPr="00EC0F6C">
        <w:t>click</w:t>
      </w:r>
      <w:r w:rsidR="009037DA">
        <w:t xml:space="preserve"> </w:t>
      </w:r>
      <w:r w:rsidR="001B35D2">
        <w:t>“Finish&gt;”</w:t>
      </w:r>
      <w:r w:rsidRPr="00EC0F6C">
        <w:t>.</w:t>
      </w:r>
    </w:p>
    <w:p w:rsidR="001B35D2" w:rsidRPr="00EC0F6C" w:rsidRDefault="00E30D2F" w:rsidP="00EC0F6C">
      <w:r>
        <w:rPr>
          <w:noProof/>
        </w:rPr>
        <w:drawing>
          <wp:inline distT="0" distB="0" distL="0" distR="0">
            <wp:extent cx="3829050" cy="3457575"/>
            <wp:effectExtent l="0" t="0" r="0" b="952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3457575"/>
                    </a:xfrm>
                    <a:prstGeom prst="rect">
                      <a:avLst/>
                    </a:prstGeom>
                    <a:noFill/>
                    <a:ln>
                      <a:noFill/>
                    </a:ln>
                  </pic:spPr>
                </pic:pic>
              </a:graphicData>
            </a:graphic>
          </wp:inline>
        </w:drawing>
      </w:r>
    </w:p>
    <w:p w:rsidR="007149D9" w:rsidRPr="007149D9" w:rsidRDefault="007149D9" w:rsidP="007149D9">
      <w:pPr>
        <w:pStyle w:val="Heading5"/>
      </w:pPr>
      <w:r w:rsidRPr="007149D9">
        <w:t>License</w:t>
      </w:r>
      <w:r w:rsidR="009037DA">
        <w:t xml:space="preserve"> </w:t>
      </w:r>
      <w:r w:rsidRPr="007149D9">
        <w:t>Usage</w:t>
      </w:r>
      <w:r w:rsidR="009037DA">
        <w:t xml:space="preserve"> </w:t>
      </w:r>
      <w:r w:rsidR="00CD70E5">
        <w:t>and</w:t>
      </w:r>
      <w:r w:rsidR="009037DA">
        <w:t xml:space="preserve"> </w:t>
      </w:r>
      <w:r w:rsidR="00CD70E5">
        <w:t>Transfer</w:t>
      </w:r>
      <w:r w:rsidR="009037DA">
        <w:t xml:space="preserve"> </w:t>
      </w:r>
      <w:r w:rsidR="003E0581">
        <w:t>b</w:t>
      </w:r>
      <w:r w:rsidR="00CD70E5">
        <w:t>etween</w:t>
      </w:r>
      <w:r w:rsidR="009037DA">
        <w:t xml:space="preserve"> </w:t>
      </w:r>
      <w:r w:rsidR="00CD70E5">
        <w:t>Machines</w:t>
      </w:r>
    </w:p>
    <w:p w:rsidR="004E3C74" w:rsidRPr="004E3C74" w:rsidRDefault="005D36B5" w:rsidP="004E3C74">
      <w:r w:rsidRPr="004E3C74">
        <w:t>Each</w:t>
      </w:r>
      <w:r w:rsidR="009037DA" w:rsidRPr="004E3C74">
        <w:t xml:space="preserve"> </w:t>
      </w:r>
      <w:r w:rsidRPr="004E3C74">
        <w:t>license</w:t>
      </w:r>
      <w:r w:rsidR="009037DA" w:rsidRPr="004E3C74">
        <w:t xml:space="preserve"> </w:t>
      </w:r>
      <w:r w:rsidRPr="004E3C74">
        <w:t>of</w:t>
      </w:r>
      <w:r w:rsidR="009037DA" w:rsidRPr="004E3C74">
        <w:t xml:space="preserve"> </w:t>
      </w:r>
      <w:r w:rsidRPr="004E3C74">
        <w:t>Iron</w:t>
      </w:r>
      <w:r w:rsidR="009037DA" w:rsidRPr="004E3C74">
        <w:t xml:space="preserve"> </w:t>
      </w:r>
      <w:r w:rsidRPr="004E3C74">
        <w:t>Speed</w:t>
      </w:r>
      <w:r w:rsidR="009037DA" w:rsidRPr="004E3C74">
        <w:t xml:space="preserve"> </w:t>
      </w:r>
      <w:r w:rsidRPr="004E3C74">
        <w:t>Designer</w:t>
      </w:r>
      <w:r w:rsidR="009037DA" w:rsidRPr="004E3C74">
        <w:t xml:space="preserve"> </w:t>
      </w:r>
      <w:r w:rsidRPr="004E3C74">
        <w:t>is</w:t>
      </w:r>
      <w:r w:rsidR="009037DA" w:rsidRPr="004E3C74">
        <w:t xml:space="preserve"> </w:t>
      </w:r>
      <w:r w:rsidRPr="004E3C74">
        <w:t>for</w:t>
      </w:r>
      <w:r w:rsidR="009037DA" w:rsidRPr="004E3C74">
        <w:t xml:space="preserve"> </w:t>
      </w:r>
      <w:r w:rsidRPr="004E3C74">
        <w:t>a</w:t>
      </w:r>
      <w:r w:rsidR="009037DA" w:rsidRPr="004E3C74">
        <w:t xml:space="preserve"> </w:t>
      </w:r>
      <w:r w:rsidRPr="004E3C74">
        <w:t>single,</w:t>
      </w:r>
      <w:r w:rsidR="009037DA" w:rsidRPr="004E3C74">
        <w:t xml:space="preserve"> </w:t>
      </w:r>
      <w:r w:rsidRPr="004E3C74">
        <w:t>named</w:t>
      </w:r>
      <w:r w:rsidR="009037DA" w:rsidRPr="004E3C74">
        <w:t xml:space="preserve"> </w:t>
      </w:r>
      <w:r w:rsidRPr="004E3C74">
        <w:t>developer.</w:t>
      </w:r>
      <w:r w:rsidR="009037DA" w:rsidRPr="004E3C74">
        <w:t xml:space="preserve">  </w:t>
      </w:r>
      <w:r w:rsidRPr="004E3C74">
        <w:t>The</w:t>
      </w:r>
      <w:r w:rsidR="009037DA" w:rsidRPr="004E3C74">
        <w:t xml:space="preserve"> </w:t>
      </w:r>
      <w:r w:rsidRPr="004E3C74">
        <w:t>named</w:t>
      </w:r>
      <w:r w:rsidR="009037DA" w:rsidRPr="004E3C74">
        <w:t xml:space="preserve"> </w:t>
      </w:r>
      <w:r w:rsidRPr="004E3C74">
        <w:t>developer</w:t>
      </w:r>
      <w:r w:rsidR="009037DA" w:rsidRPr="004E3C74">
        <w:t xml:space="preserve"> </w:t>
      </w:r>
      <w:r w:rsidRPr="004E3C74">
        <w:t>can</w:t>
      </w:r>
      <w:r w:rsidR="009037DA" w:rsidRPr="004E3C74">
        <w:t xml:space="preserve"> </w:t>
      </w:r>
      <w:r w:rsidRPr="004E3C74">
        <w:t>install</w:t>
      </w:r>
      <w:r w:rsidR="009037DA" w:rsidRPr="004E3C74">
        <w:t xml:space="preserve"> </w:t>
      </w:r>
      <w:r w:rsidR="004B7F43">
        <w:t xml:space="preserve">and run </w:t>
      </w:r>
      <w:r w:rsidRPr="004E3C74">
        <w:t>Iron</w:t>
      </w:r>
      <w:r w:rsidR="009037DA" w:rsidRPr="004E3C74">
        <w:t xml:space="preserve"> </w:t>
      </w:r>
      <w:r w:rsidRPr="004E3C74">
        <w:t>Speed</w:t>
      </w:r>
      <w:r w:rsidR="009037DA" w:rsidRPr="004E3C74">
        <w:t xml:space="preserve"> </w:t>
      </w:r>
      <w:r w:rsidRPr="004E3C74">
        <w:t>Designer</w:t>
      </w:r>
      <w:r w:rsidR="009037DA" w:rsidRPr="004E3C74">
        <w:t xml:space="preserve"> </w:t>
      </w:r>
      <w:r w:rsidRPr="004E3C74">
        <w:t>on</w:t>
      </w:r>
      <w:r w:rsidR="009037DA" w:rsidRPr="004E3C74">
        <w:t xml:space="preserve"> </w:t>
      </w:r>
      <w:r w:rsidRPr="004E3C74">
        <w:t>only</w:t>
      </w:r>
      <w:r w:rsidR="009037DA" w:rsidRPr="004E3C74">
        <w:t xml:space="preserve"> </w:t>
      </w:r>
      <w:r w:rsidRPr="004E3C74">
        <w:t>one</w:t>
      </w:r>
      <w:r w:rsidR="009037DA" w:rsidRPr="004E3C74">
        <w:t xml:space="preserve"> </w:t>
      </w:r>
      <w:r w:rsidRPr="004E3C74">
        <w:t>machine</w:t>
      </w:r>
      <w:r w:rsidR="009037DA" w:rsidRPr="004E3C74">
        <w:t xml:space="preserve"> </w:t>
      </w:r>
      <w:r w:rsidRPr="004E3C74">
        <w:t>at</w:t>
      </w:r>
      <w:r w:rsidR="009037DA" w:rsidRPr="004E3C74">
        <w:t xml:space="preserve"> </w:t>
      </w:r>
      <w:r w:rsidRPr="004E3C74">
        <w:t>a</w:t>
      </w:r>
      <w:r w:rsidR="009037DA" w:rsidRPr="004E3C74">
        <w:t xml:space="preserve"> </w:t>
      </w:r>
      <w:r w:rsidRPr="004E3C74">
        <w:t>time.</w:t>
      </w:r>
      <w:r w:rsidR="009037DA" w:rsidRPr="004E3C74">
        <w:t xml:space="preserve">  </w:t>
      </w:r>
      <w:r w:rsidR="00875B87" w:rsidRPr="004E3C74">
        <w:t xml:space="preserve">You can move your license from one machine to another by uninstalling the software to deactivate the license on the first machine and installing and activating it on the second machine.  </w:t>
      </w:r>
      <w:r w:rsidR="004E3C74" w:rsidRPr="004E3C74">
        <w:t xml:space="preserve">You must be connected to the Internet to move your license to another machine. Uninstalling the software automatically deactivates the license if your system is connected to the internet. You cannot deactivate when offline, i.e., when your machine is not connected to the Internet. </w:t>
      </w:r>
    </w:p>
    <w:p w:rsidR="005D36B5" w:rsidRPr="00EC0F6C" w:rsidRDefault="00875B87" w:rsidP="005D36B5">
      <w:r w:rsidRPr="00EC0F6C">
        <w:t>Licenses</w:t>
      </w:r>
      <w:r>
        <w:t xml:space="preserve"> </w:t>
      </w:r>
      <w:r w:rsidRPr="00EC0F6C">
        <w:t>are</w:t>
      </w:r>
      <w:r>
        <w:t xml:space="preserve"> </w:t>
      </w:r>
      <w:r w:rsidRPr="00EC0F6C">
        <w:t>activated</w:t>
      </w:r>
      <w:r>
        <w:t xml:space="preserve"> </w:t>
      </w:r>
      <w:r w:rsidRPr="00EC0F6C">
        <w:t>by</w:t>
      </w:r>
      <w:r>
        <w:t xml:space="preserve"> </w:t>
      </w:r>
      <w:r w:rsidRPr="00EC0F6C">
        <w:t>pasting</w:t>
      </w:r>
      <w:r>
        <w:t xml:space="preserve"> </w:t>
      </w:r>
      <w:r w:rsidRPr="00EC0F6C">
        <w:t>the</w:t>
      </w:r>
      <w:r>
        <w:t xml:space="preserve"> </w:t>
      </w:r>
      <w:r w:rsidRPr="00EC0F6C">
        <w:t>product</w:t>
      </w:r>
      <w:r>
        <w:t xml:space="preserve"> </w:t>
      </w:r>
      <w:r w:rsidRPr="00EC0F6C">
        <w:t>key</w:t>
      </w:r>
      <w:r>
        <w:t xml:space="preserve"> </w:t>
      </w:r>
      <w:r w:rsidRPr="00EC0F6C">
        <w:t>you</w:t>
      </w:r>
      <w:r>
        <w:t xml:space="preserve"> </w:t>
      </w:r>
      <w:r w:rsidRPr="00EC0F6C">
        <w:t>received</w:t>
      </w:r>
      <w:r>
        <w:t xml:space="preserve"> </w:t>
      </w:r>
      <w:r w:rsidRPr="00EC0F6C">
        <w:t>when</w:t>
      </w:r>
      <w:r>
        <w:t xml:space="preserve"> </w:t>
      </w:r>
      <w:r w:rsidRPr="00EC0F6C">
        <w:t>you</w:t>
      </w:r>
      <w:r>
        <w:t xml:space="preserve"> </w:t>
      </w:r>
      <w:r w:rsidRPr="00EC0F6C">
        <w:t>purchased</w:t>
      </w:r>
      <w:r>
        <w:t xml:space="preserve"> </w:t>
      </w:r>
      <w:r w:rsidRPr="00EC0F6C">
        <w:t>Iron</w:t>
      </w:r>
      <w:r>
        <w:t xml:space="preserve"> </w:t>
      </w:r>
      <w:r w:rsidRPr="00EC0F6C">
        <w:t>Speed</w:t>
      </w:r>
      <w:r>
        <w:t xml:space="preserve"> </w:t>
      </w:r>
      <w:r w:rsidRPr="00EC0F6C">
        <w:t>Designer</w:t>
      </w:r>
      <w:r>
        <w:t xml:space="preserve"> </w:t>
      </w:r>
      <w:r w:rsidRPr="00EC0F6C">
        <w:t>into</w:t>
      </w:r>
      <w:r>
        <w:t xml:space="preserve"> </w:t>
      </w:r>
      <w:r w:rsidRPr="00EC0F6C">
        <w:t>the</w:t>
      </w:r>
      <w:r>
        <w:t xml:space="preserve"> </w:t>
      </w:r>
      <w:r w:rsidRPr="00EC0F6C">
        <w:t>Activate</w:t>
      </w:r>
      <w:r>
        <w:t xml:space="preserve"> </w:t>
      </w:r>
      <w:r w:rsidRPr="00EC0F6C">
        <w:t>Iron</w:t>
      </w:r>
      <w:r>
        <w:t xml:space="preserve"> </w:t>
      </w:r>
      <w:r w:rsidRPr="00EC0F6C">
        <w:t>Speed</w:t>
      </w:r>
      <w:r>
        <w:t xml:space="preserve"> </w:t>
      </w:r>
      <w:r w:rsidRPr="00EC0F6C">
        <w:t>Designer</w:t>
      </w:r>
      <w:r>
        <w:t xml:space="preserve"> </w:t>
      </w:r>
      <w:r w:rsidRPr="00EC0F6C">
        <w:t>dialog,</w:t>
      </w:r>
      <w:r>
        <w:t xml:space="preserve"> </w:t>
      </w:r>
      <w:r w:rsidRPr="00EC0F6C">
        <w:t>accessed</w:t>
      </w:r>
      <w:r>
        <w:t xml:space="preserve"> </w:t>
      </w:r>
      <w:r w:rsidRPr="00EC0F6C">
        <w:t>from</w:t>
      </w:r>
      <w:r>
        <w:t xml:space="preserve"> </w:t>
      </w:r>
      <w:r w:rsidRPr="00EC0F6C">
        <w:t>the</w:t>
      </w:r>
      <w:r>
        <w:t xml:space="preserve"> </w:t>
      </w:r>
      <w:r w:rsidRPr="00EC0F6C">
        <w:t>Help</w:t>
      </w:r>
      <w:r>
        <w:t xml:space="preserve"> </w:t>
      </w:r>
      <w:r w:rsidRPr="00EC0F6C">
        <w:t>menu.</w:t>
      </w:r>
    </w:p>
    <w:p w:rsidR="0009280A" w:rsidRPr="00EC0F6C" w:rsidRDefault="0009280A" w:rsidP="00EC0F6C">
      <w:proofErr w:type="gramStart"/>
      <w:r w:rsidRPr="00EC0F6C">
        <w:rPr>
          <w:b/>
        </w:rPr>
        <w:t>Help,</w:t>
      </w:r>
      <w:r w:rsidR="009037DA">
        <w:rPr>
          <w:b/>
        </w:rPr>
        <w:t xml:space="preserve"> </w:t>
      </w:r>
      <w:r w:rsidRPr="00EC0F6C">
        <w:rPr>
          <w:b/>
        </w:rPr>
        <w:t>Activate</w:t>
      </w:r>
      <w:r w:rsidR="00E606A5">
        <w:rPr>
          <w:b/>
        </w:rPr>
        <w:t>...</w:t>
      </w:r>
      <w:r w:rsidR="009037DA">
        <w:t xml:space="preserve"> </w:t>
      </w:r>
      <w:r w:rsidRPr="00EC0F6C">
        <w:t>to</w:t>
      </w:r>
      <w:r w:rsidR="009037DA">
        <w:t xml:space="preserve"> </w:t>
      </w:r>
      <w:r w:rsidRPr="00EC0F6C">
        <w:t>activate</w:t>
      </w:r>
      <w:r w:rsidR="009037DA">
        <w:t xml:space="preserve"> </w:t>
      </w:r>
      <w:r w:rsidRPr="00EC0F6C">
        <w:t>your</w:t>
      </w:r>
      <w:r w:rsidR="009037DA">
        <w:t xml:space="preserve"> </w:t>
      </w:r>
      <w:r w:rsidRPr="00EC0F6C">
        <w:t>copy</w:t>
      </w:r>
      <w:r w:rsidR="009037DA">
        <w:t xml:space="preserve"> </w:t>
      </w:r>
      <w:r w:rsidRPr="00EC0F6C">
        <w:t>of</w:t>
      </w:r>
      <w:r w:rsidR="009037DA">
        <w:t xml:space="preserve"> </w:t>
      </w:r>
      <w:r w:rsidRPr="00EC0F6C">
        <w:t>Iron</w:t>
      </w:r>
      <w:r w:rsidR="009037DA">
        <w:t xml:space="preserve"> </w:t>
      </w:r>
      <w:r w:rsidRPr="00EC0F6C">
        <w:t>Speed</w:t>
      </w:r>
      <w:r w:rsidR="009037DA">
        <w:t xml:space="preserve"> </w:t>
      </w:r>
      <w:r w:rsidRPr="00EC0F6C">
        <w:t>Designer.</w:t>
      </w:r>
      <w:proofErr w:type="gramEnd"/>
    </w:p>
    <w:p w:rsidR="001F4F01" w:rsidRDefault="001F4F01" w:rsidP="001F4F01">
      <w:pPr>
        <w:pStyle w:val="Heading5"/>
      </w:pPr>
      <w:r w:rsidRPr="001F4F01">
        <w:t>Getting</w:t>
      </w:r>
      <w:r w:rsidR="009037DA">
        <w:t xml:space="preserve"> </w:t>
      </w:r>
      <w:r w:rsidRPr="001F4F01">
        <w:t>a</w:t>
      </w:r>
      <w:r w:rsidR="009037DA">
        <w:t xml:space="preserve"> </w:t>
      </w:r>
      <w:r w:rsidRPr="001F4F01">
        <w:t>Product</w:t>
      </w:r>
      <w:r w:rsidR="009037DA">
        <w:t xml:space="preserve"> </w:t>
      </w:r>
      <w:r w:rsidRPr="001F4F01">
        <w:t>Key</w:t>
      </w:r>
      <w:r w:rsidR="009037DA">
        <w:t xml:space="preserve"> </w:t>
      </w:r>
      <w:r w:rsidRPr="001F4F01">
        <w:t>if</w:t>
      </w:r>
      <w:r w:rsidR="009037DA">
        <w:t xml:space="preserve"> </w:t>
      </w:r>
      <w:r w:rsidRPr="001F4F01">
        <w:t>You</w:t>
      </w:r>
      <w:r w:rsidR="009037DA">
        <w:t xml:space="preserve"> </w:t>
      </w:r>
      <w:r w:rsidRPr="001F4F01">
        <w:t>Are</w:t>
      </w:r>
      <w:r w:rsidR="009037DA">
        <w:t xml:space="preserve"> </w:t>
      </w:r>
      <w:r w:rsidRPr="001F4F01">
        <w:t>a</w:t>
      </w:r>
      <w:r w:rsidR="009037DA">
        <w:t xml:space="preserve"> </w:t>
      </w:r>
      <w:r w:rsidRPr="001F4F01">
        <w:t>Customer</w:t>
      </w:r>
    </w:p>
    <w:p w:rsidR="001F4F01" w:rsidRDefault="001F4F01" w:rsidP="00EC0F6C">
      <w:r w:rsidRPr="00EC0F6C">
        <w:t>If</w:t>
      </w:r>
      <w:r w:rsidR="009037DA">
        <w:t xml:space="preserve"> </w:t>
      </w:r>
      <w:r w:rsidRPr="00EC0F6C">
        <w:t>you</w:t>
      </w:r>
      <w:r w:rsidR="009037DA">
        <w:t xml:space="preserve"> </w:t>
      </w:r>
      <w:r w:rsidRPr="00EC0F6C">
        <w:t>are</w:t>
      </w:r>
      <w:r w:rsidR="009037DA">
        <w:t xml:space="preserve"> </w:t>
      </w:r>
      <w:r w:rsidRPr="00EC0F6C">
        <w:t>an</w:t>
      </w:r>
      <w:r w:rsidR="009037DA">
        <w:t xml:space="preserve"> </w:t>
      </w:r>
      <w:r w:rsidRPr="00EC0F6C">
        <w:t>Iron</w:t>
      </w:r>
      <w:r w:rsidR="009037DA">
        <w:t xml:space="preserve"> </w:t>
      </w:r>
      <w:r w:rsidRPr="00EC0F6C">
        <w:t>Speed</w:t>
      </w:r>
      <w:r w:rsidR="009037DA">
        <w:t xml:space="preserve"> </w:t>
      </w:r>
      <w:r w:rsidRPr="00EC0F6C">
        <w:t>customer</w:t>
      </w:r>
      <w:r w:rsidR="009037DA">
        <w:t xml:space="preserve"> </w:t>
      </w:r>
      <w:r w:rsidRPr="00EC0F6C">
        <w:t>and</w:t>
      </w:r>
      <w:r w:rsidR="009037DA">
        <w:t xml:space="preserve"> </w:t>
      </w:r>
      <w:r w:rsidRPr="00EC0F6C">
        <w:t>have</w:t>
      </w:r>
      <w:r w:rsidR="009037DA">
        <w:t xml:space="preserve"> </w:t>
      </w:r>
      <w:r w:rsidRPr="00EC0F6C">
        <w:t>lost</w:t>
      </w:r>
      <w:r w:rsidR="009037DA">
        <w:t xml:space="preserve"> </w:t>
      </w:r>
      <w:r w:rsidRPr="00EC0F6C">
        <w:t>your</w:t>
      </w:r>
      <w:r w:rsidR="009037DA">
        <w:t xml:space="preserve"> </w:t>
      </w:r>
      <w:r w:rsidRPr="00EC0F6C">
        <w:t>product</w:t>
      </w:r>
      <w:r w:rsidR="009037DA">
        <w:t xml:space="preserve"> </w:t>
      </w:r>
      <w:r w:rsidRPr="00EC0F6C">
        <w:t>key,</w:t>
      </w:r>
      <w:r w:rsidR="009037DA">
        <w:t xml:space="preserve"> </w:t>
      </w:r>
      <w:r w:rsidRPr="00EC0F6C">
        <w:t>you</w:t>
      </w:r>
      <w:r w:rsidR="009037DA">
        <w:t xml:space="preserve"> </w:t>
      </w:r>
      <w:r w:rsidRPr="00EC0F6C">
        <w:t>can</w:t>
      </w:r>
      <w:r w:rsidR="009037DA">
        <w:t xml:space="preserve"> </w:t>
      </w:r>
      <w:r w:rsidRPr="00EC0F6C">
        <w:t>retrieve</w:t>
      </w:r>
      <w:r w:rsidR="009037DA">
        <w:t xml:space="preserve"> </w:t>
      </w:r>
      <w:r w:rsidRPr="00EC0F6C">
        <w:t>your</w:t>
      </w:r>
      <w:r w:rsidR="009037DA">
        <w:t xml:space="preserve"> </w:t>
      </w:r>
      <w:r w:rsidRPr="00EC0F6C">
        <w:t>current</w:t>
      </w:r>
      <w:r w:rsidR="009037DA">
        <w:t xml:space="preserve"> </w:t>
      </w:r>
      <w:r w:rsidRPr="00EC0F6C">
        <w:t>product</w:t>
      </w:r>
      <w:r w:rsidR="009037DA">
        <w:t xml:space="preserve"> </w:t>
      </w:r>
      <w:r w:rsidRPr="00EC0F6C">
        <w:t>key</w:t>
      </w:r>
      <w:r w:rsidR="009037DA">
        <w:t xml:space="preserve"> </w:t>
      </w:r>
      <w:r w:rsidRPr="00EC0F6C">
        <w:t>from</w:t>
      </w:r>
      <w:r w:rsidR="009037DA">
        <w:t xml:space="preserve"> </w:t>
      </w:r>
      <w:r w:rsidRPr="00EC0F6C">
        <w:t>the</w:t>
      </w:r>
      <w:r w:rsidR="009037DA">
        <w:t xml:space="preserve"> </w:t>
      </w:r>
      <w:r w:rsidRPr="00EC0F6C">
        <w:t>My</w:t>
      </w:r>
      <w:r w:rsidR="009037DA">
        <w:t xml:space="preserve"> </w:t>
      </w:r>
      <w:r w:rsidRPr="00EC0F6C">
        <w:t>Account</w:t>
      </w:r>
      <w:r w:rsidR="009037DA">
        <w:t xml:space="preserve"> </w:t>
      </w:r>
      <w:r w:rsidRPr="00EC0F6C">
        <w:t>page</w:t>
      </w:r>
      <w:r w:rsidR="009037DA">
        <w:t xml:space="preserve"> </w:t>
      </w:r>
      <w:r w:rsidRPr="00EC0F6C">
        <w:t>of</w:t>
      </w:r>
      <w:r w:rsidR="00BB2B24">
        <w:rPr>
          <w:rStyle w:val="Hyperlink"/>
        </w:rPr>
        <w:t xml:space="preserve"> </w:t>
      </w:r>
      <w:hyperlink r:id="rId11" w:history="1">
        <w:r w:rsidR="00324EB9" w:rsidRPr="00324EB9">
          <w:rPr>
            <w:rStyle w:val="Hyperlink"/>
          </w:rPr>
          <w:t>http://support.ironspeed.com/Customer/MyAccount</w:t>
        </w:r>
      </w:hyperlink>
      <w:r w:rsidRPr="00EC0F6C">
        <w:t>.</w:t>
      </w:r>
    </w:p>
    <w:p w:rsidR="00E1712F" w:rsidRDefault="00E1712F" w:rsidP="00E1712F"/>
    <w:p w:rsidR="009037DA" w:rsidRPr="009037DA" w:rsidRDefault="009037DA" w:rsidP="009037DA">
      <w:pPr>
        <w:pStyle w:val="Heading3"/>
      </w:pPr>
      <w:bookmarkStart w:id="67" w:name="_Ref210047233"/>
      <w:bookmarkStart w:id="68" w:name="_Ref210047234"/>
      <w:bookmarkStart w:id="69" w:name="_Toc414885702"/>
      <w:r w:rsidRPr="009037DA">
        <w:t>Offline Key Request of Iron Speed Designer</w:t>
      </w:r>
      <w:bookmarkEnd w:id="67"/>
      <w:bookmarkEnd w:id="68"/>
      <w:bookmarkEnd w:id="69"/>
    </w:p>
    <w:p w:rsidR="009037DA" w:rsidRPr="00561422" w:rsidRDefault="009037DA" w:rsidP="009037DA">
      <w:pPr>
        <w:rPr>
          <w:rFonts w:cs="Arial"/>
        </w:rPr>
      </w:pP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has</w:t>
      </w:r>
      <w:r>
        <w:rPr>
          <w:rFonts w:cs="Arial"/>
        </w:rPr>
        <w:t xml:space="preserve"> </w:t>
      </w:r>
      <w:r w:rsidRPr="00561422">
        <w:rPr>
          <w:rFonts w:cs="Arial"/>
        </w:rPr>
        <w:t>a</w:t>
      </w:r>
      <w:r>
        <w:rPr>
          <w:rFonts w:cs="Arial"/>
        </w:rPr>
        <w:t xml:space="preserve"> </w:t>
      </w:r>
      <w:r w:rsidRPr="00561422">
        <w:rPr>
          <w:rFonts w:cs="Arial"/>
        </w:rPr>
        <w:t>very</w:t>
      </w:r>
      <w:r>
        <w:rPr>
          <w:rFonts w:cs="Arial"/>
        </w:rPr>
        <w:t xml:space="preserve"> </w:t>
      </w:r>
      <w:r w:rsidRPr="00561422">
        <w:rPr>
          <w:rFonts w:cs="Arial"/>
        </w:rPr>
        <w:t>easy</w:t>
      </w:r>
      <w:r>
        <w:rPr>
          <w:rFonts w:cs="Arial"/>
        </w:rPr>
        <w:t xml:space="preserve"> </w:t>
      </w:r>
      <w:r w:rsidRPr="00561422">
        <w:rPr>
          <w:rFonts w:cs="Arial"/>
        </w:rPr>
        <w:t>offline</w:t>
      </w:r>
      <w:r>
        <w:rPr>
          <w:rFonts w:cs="Arial"/>
        </w:rPr>
        <w:t xml:space="preserve"> </w:t>
      </w:r>
      <w:r w:rsidRPr="00561422">
        <w:rPr>
          <w:rFonts w:cs="Arial"/>
        </w:rPr>
        <w:t>process</w:t>
      </w:r>
      <w:r>
        <w:rPr>
          <w:rFonts w:cs="Arial"/>
        </w:rPr>
        <w:t xml:space="preserve"> </w:t>
      </w:r>
      <w:r w:rsidRPr="00561422">
        <w:rPr>
          <w:rFonts w:cs="Arial"/>
        </w:rPr>
        <w:t>to</w:t>
      </w:r>
      <w:r>
        <w:rPr>
          <w:rFonts w:cs="Arial"/>
        </w:rPr>
        <w:t xml:space="preserve"> request a key for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on</w:t>
      </w:r>
      <w:r>
        <w:rPr>
          <w:rFonts w:cs="Arial"/>
        </w:rPr>
        <w:t xml:space="preserve"> </w:t>
      </w:r>
      <w:r w:rsidRPr="00561422">
        <w:rPr>
          <w:rFonts w:cs="Arial"/>
        </w:rPr>
        <w:t>a</w:t>
      </w:r>
      <w:r>
        <w:rPr>
          <w:rFonts w:cs="Arial"/>
        </w:rPr>
        <w:t xml:space="preserve"> </w:t>
      </w:r>
      <w:r w:rsidRPr="00561422">
        <w:rPr>
          <w:rFonts w:cs="Arial"/>
        </w:rPr>
        <w:t>machine</w:t>
      </w:r>
      <w:r>
        <w:rPr>
          <w:rFonts w:cs="Arial"/>
        </w:rPr>
        <w:t xml:space="preserve"> </w:t>
      </w:r>
      <w:r w:rsidRPr="00561422">
        <w:rPr>
          <w:rFonts w:cs="Arial"/>
        </w:rPr>
        <w:t>that</w:t>
      </w:r>
      <w:r>
        <w:rPr>
          <w:rFonts w:cs="Arial"/>
        </w:rPr>
        <w:t xml:space="preserve"> </w:t>
      </w:r>
      <w:r w:rsidRPr="00561422">
        <w:rPr>
          <w:rFonts w:cs="Arial"/>
        </w:rPr>
        <w:t>does</w:t>
      </w:r>
      <w:r>
        <w:rPr>
          <w:rFonts w:cs="Arial"/>
        </w:rPr>
        <w:t xml:space="preserve"> </w:t>
      </w:r>
      <w:r w:rsidRPr="00561422">
        <w:rPr>
          <w:rFonts w:cs="Arial"/>
        </w:rPr>
        <w:t>not</w:t>
      </w:r>
      <w:r>
        <w:rPr>
          <w:rFonts w:cs="Arial"/>
        </w:rPr>
        <w:t xml:space="preserve"> </w:t>
      </w:r>
      <w:r w:rsidRPr="00561422">
        <w:rPr>
          <w:rFonts w:cs="Arial"/>
        </w:rPr>
        <w:t>have</w:t>
      </w:r>
      <w:r>
        <w:rPr>
          <w:rFonts w:cs="Arial"/>
        </w:rPr>
        <w:t xml:space="preserve"> </w:t>
      </w:r>
      <w:r w:rsidRPr="00561422">
        <w:rPr>
          <w:rFonts w:cs="Arial"/>
        </w:rPr>
        <w:t>access</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p>
    <w:p w:rsidR="009037DA" w:rsidRPr="00561422" w:rsidRDefault="009037DA" w:rsidP="009037DA">
      <w:pPr>
        <w:rPr>
          <w:rFonts w:cs="Arial"/>
        </w:rPr>
      </w:pPr>
      <w:r w:rsidRPr="00561422">
        <w:rPr>
          <w:rFonts w:cs="Arial"/>
          <w:b/>
          <w:bCs/>
        </w:rPr>
        <w:t>Step</w:t>
      </w:r>
      <w:r>
        <w:rPr>
          <w:rFonts w:cs="Arial"/>
          <w:b/>
          <w:bCs/>
        </w:rPr>
        <w:t xml:space="preserve"> </w:t>
      </w:r>
      <w:r w:rsidRPr="00561422">
        <w:rPr>
          <w:rFonts w:cs="Arial"/>
          <w:b/>
          <w:bCs/>
        </w:rPr>
        <w:t>1:</w:t>
      </w:r>
      <w:r>
        <w:rPr>
          <w:rFonts w:cs="Arial"/>
        </w:rPr>
        <w:t xml:space="preserve">  </w:t>
      </w:r>
      <w:r w:rsidRPr="00561422">
        <w:rPr>
          <w:rFonts w:cs="Arial"/>
        </w:rPr>
        <w:t>When</w:t>
      </w:r>
      <w:r>
        <w:rPr>
          <w:rFonts w:cs="Arial"/>
        </w:rPr>
        <w:t xml:space="preserve"> </w:t>
      </w:r>
      <w:r w:rsidRPr="00561422">
        <w:rPr>
          <w:rFonts w:cs="Arial"/>
        </w:rPr>
        <w:t>you</w:t>
      </w:r>
      <w:r>
        <w:rPr>
          <w:rFonts w:cs="Arial"/>
        </w:rPr>
        <w:t xml:space="preserve"> complete the first section of the </w:t>
      </w:r>
      <w:r w:rsidR="001B35D2">
        <w:rPr>
          <w:rFonts w:cs="Arial"/>
        </w:rPr>
        <w:t>Activate Iron Speed Designer wizard</w:t>
      </w:r>
      <w:r>
        <w:rPr>
          <w:rFonts w:cs="Arial"/>
        </w:rPr>
        <w:t xml:space="preserve"> </w:t>
      </w:r>
      <w:r w:rsidRPr="00561422">
        <w:rPr>
          <w:rFonts w:cs="Arial"/>
        </w:rPr>
        <w:t>and</w:t>
      </w:r>
      <w:r>
        <w:rPr>
          <w:rFonts w:cs="Arial"/>
        </w:rPr>
        <w:t xml:space="preserve"> </w:t>
      </w:r>
      <w:r w:rsidRPr="00561422">
        <w:rPr>
          <w:rFonts w:cs="Arial"/>
        </w:rPr>
        <w:t>click</w:t>
      </w:r>
      <w:r>
        <w:rPr>
          <w:rFonts w:cs="Arial"/>
        </w:rPr>
        <w:t xml:space="preserve"> </w:t>
      </w:r>
      <w:r w:rsidRPr="00561422">
        <w:rPr>
          <w:rFonts w:cs="Arial"/>
        </w:rPr>
        <w:t>the</w:t>
      </w:r>
      <w:r>
        <w:rPr>
          <w:rFonts w:cs="Arial"/>
        </w:rPr>
        <w:t xml:space="preserve"> </w:t>
      </w:r>
      <w:r w:rsidRPr="00561422">
        <w:rPr>
          <w:rFonts w:cs="Arial"/>
        </w:rPr>
        <w:t>‘</w:t>
      </w:r>
      <w:r w:rsidR="001B35D2">
        <w:rPr>
          <w:rFonts w:cs="Arial"/>
        </w:rPr>
        <w:t>Next&gt;’</w:t>
      </w:r>
      <w:r w:rsidRPr="00561422">
        <w:rPr>
          <w:rFonts w:cs="Arial"/>
        </w:rPr>
        <w:t>button,</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tries</w:t>
      </w:r>
      <w:r>
        <w:rPr>
          <w:rFonts w:cs="Arial"/>
        </w:rPr>
        <w:t xml:space="preserve"> </w:t>
      </w:r>
      <w:r w:rsidRPr="00561422">
        <w:rPr>
          <w:rFonts w:cs="Arial"/>
        </w:rPr>
        <w:t>to</w:t>
      </w:r>
      <w:r>
        <w:rPr>
          <w:rFonts w:cs="Arial"/>
        </w:rPr>
        <w:t xml:space="preserve"> </w:t>
      </w:r>
      <w:r w:rsidRPr="00561422">
        <w:rPr>
          <w:rFonts w:cs="Arial"/>
        </w:rPr>
        <w:t>contact</w:t>
      </w:r>
      <w:r>
        <w:rPr>
          <w:rFonts w:cs="Arial"/>
        </w:rPr>
        <w:t xml:space="preserve"> </w:t>
      </w:r>
      <w:r w:rsidRPr="00561422">
        <w:rPr>
          <w:rFonts w:cs="Arial"/>
        </w:rPr>
        <w:t>the</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Activation </w:t>
      </w:r>
      <w:r w:rsidRPr="00561422">
        <w:rPr>
          <w:rFonts w:cs="Arial"/>
        </w:rPr>
        <w:t>Server</w:t>
      </w:r>
      <w:r>
        <w:rPr>
          <w:rFonts w:cs="Arial"/>
        </w:rPr>
        <w:t xml:space="preserve"> </w:t>
      </w:r>
      <w:r w:rsidRPr="00561422">
        <w:rPr>
          <w:rFonts w:cs="Arial"/>
        </w:rPr>
        <w:t>across</w:t>
      </w:r>
      <w:r>
        <w:rPr>
          <w:rFonts w:cs="Arial"/>
        </w:rPr>
        <w:t xml:space="preserve"> </w:t>
      </w:r>
      <w:r w:rsidRPr="00561422">
        <w:rPr>
          <w:rFonts w:cs="Arial"/>
        </w:rPr>
        <w:t>the</w:t>
      </w:r>
      <w:r>
        <w:rPr>
          <w:rFonts w:cs="Arial"/>
        </w:rPr>
        <w:t xml:space="preserve"> </w:t>
      </w:r>
      <w:r w:rsidR="001B35D2">
        <w:rPr>
          <w:rFonts w:cs="Arial"/>
        </w:rPr>
        <w:t>I</w:t>
      </w:r>
      <w:r w:rsidRPr="00561422">
        <w:rPr>
          <w:rFonts w:cs="Arial"/>
        </w:rPr>
        <w:t>nternet.</w:t>
      </w:r>
      <w:r>
        <w:rPr>
          <w:rFonts w:cs="Arial"/>
        </w:rPr>
        <w:t xml:space="preserve">  </w:t>
      </w:r>
      <w:r w:rsidRPr="00561422">
        <w:rPr>
          <w:rFonts w:cs="Arial"/>
        </w:rPr>
        <w:t>If</w:t>
      </w:r>
      <w:r>
        <w:rPr>
          <w:rFonts w:cs="Arial"/>
        </w:rPr>
        <w:t xml:space="preserve"> </w:t>
      </w:r>
      <w:r w:rsidRPr="00561422">
        <w:rPr>
          <w:rFonts w:cs="Arial"/>
        </w:rPr>
        <w:t>it</w:t>
      </w:r>
      <w:r>
        <w:rPr>
          <w:rFonts w:cs="Arial"/>
        </w:rPr>
        <w:t xml:space="preserve"> </w:t>
      </w:r>
      <w:r w:rsidRPr="00561422">
        <w:rPr>
          <w:rFonts w:cs="Arial"/>
        </w:rPr>
        <w:t>is</w:t>
      </w:r>
      <w:r>
        <w:rPr>
          <w:rFonts w:cs="Arial"/>
        </w:rPr>
        <w:t xml:space="preserve"> </w:t>
      </w:r>
      <w:r w:rsidRPr="00561422">
        <w:rPr>
          <w:rFonts w:cs="Arial"/>
        </w:rPr>
        <w:t>unable</w:t>
      </w:r>
      <w:r>
        <w:rPr>
          <w:rFonts w:cs="Arial"/>
        </w:rPr>
        <w:t xml:space="preserve"> </w:t>
      </w:r>
      <w:r w:rsidRPr="00561422">
        <w:rPr>
          <w:rFonts w:cs="Arial"/>
        </w:rPr>
        <w:t>to</w:t>
      </w:r>
      <w:r>
        <w:rPr>
          <w:rFonts w:cs="Arial"/>
        </w:rPr>
        <w:t xml:space="preserve"> </w:t>
      </w:r>
      <w:r w:rsidRPr="00561422">
        <w:rPr>
          <w:rFonts w:cs="Arial"/>
        </w:rPr>
        <w:t>gain</w:t>
      </w:r>
      <w:r>
        <w:rPr>
          <w:rFonts w:cs="Arial"/>
        </w:rPr>
        <w:t xml:space="preserve"> </w:t>
      </w:r>
      <w:r w:rsidRPr="00561422">
        <w:rPr>
          <w:rFonts w:cs="Arial"/>
        </w:rPr>
        <w:t>access</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an</w:t>
      </w:r>
      <w:r>
        <w:rPr>
          <w:rFonts w:cs="Arial"/>
        </w:rPr>
        <w:t xml:space="preserve"> </w:t>
      </w:r>
      <w:r w:rsidRPr="00561422">
        <w:rPr>
          <w:rFonts w:cs="Arial"/>
        </w:rPr>
        <w:t>offline</w:t>
      </w:r>
      <w:r>
        <w:rPr>
          <w:rFonts w:cs="Arial"/>
        </w:rPr>
        <w:t xml:space="preserve"> </w:t>
      </w:r>
      <w:r w:rsidRPr="00561422">
        <w:rPr>
          <w:rFonts w:cs="Arial"/>
        </w:rPr>
        <w:t>activation</w:t>
      </w:r>
      <w:r>
        <w:rPr>
          <w:rFonts w:cs="Arial"/>
        </w:rPr>
        <w:t xml:space="preserve"> </w:t>
      </w:r>
      <w:r w:rsidRPr="00561422">
        <w:rPr>
          <w:rFonts w:cs="Arial"/>
        </w:rPr>
        <w:t>dialog</w:t>
      </w:r>
      <w:r>
        <w:rPr>
          <w:rFonts w:cs="Arial"/>
        </w:rPr>
        <w:t xml:space="preserve"> </w:t>
      </w:r>
      <w:r w:rsidRPr="00561422">
        <w:rPr>
          <w:rFonts w:cs="Arial"/>
        </w:rPr>
        <w:t>is</w:t>
      </w:r>
      <w:r>
        <w:rPr>
          <w:rFonts w:cs="Arial"/>
        </w:rPr>
        <w:t xml:space="preserve"> </w:t>
      </w:r>
      <w:r w:rsidRPr="00561422">
        <w:rPr>
          <w:rFonts w:cs="Arial"/>
        </w:rPr>
        <w:t>automatically</w:t>
      </w:r>
      <w:r>
        <w:rPr>
          <w:rFonts w:cs="Arial"/>
        </w:rPr>
        <w:t xml:space="preserve"> </w:t>
      </w:r>
      <w:r w:rsidRPr="00561422">
        <w:rPr>
          <w:rFonts w:cs="Arial"/>
        </w:rPr>
        <w:t>displayed.</w:t>
      </w:r>
    </w:p>
    <w:p w:rsidR="009037DA" w:rsidRPr="009037DA" w:rsidRDefault="00E30D2F" w:rsidP="009037DA">
      <w:r>
        <w:rPr>
          <w:noProof/>
        </w:rPr>
        <w:drawing>
          <wp:inline distT="0" distB="0" distL="0" distR="0">
            <wp:extent cx="4419600" cy="3733800"/>
            <wp:effectExtent l="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19600" cy="3733800"/>
                    </a:xfrm>
                    <a:prstGeom prst="rect">
                      <a:avLst/>
                    </a:prstGeom>
                    <a:noFill/>
                    <a:ln>
                      <a:noFill/>
                    </a:ln>
                  </pic:spPr>
                </pic:pic>
              </a:graphicData>
            </a:graphic>
          </wp:inline>
        </w:drawing>
      </w:r>
    </w:p>
    <w:p w:rsidR="009037DA" w:rsidRPr="00561422" w:rsidRDefault="009037DA" w:rsidP="009037DA">
      <w:pPr>
        <w:rPr>
          <w:rFonts w:cs="Arial"/>
        </w:rPr>
      </w:pPr>
      <w:r w:rsidRPr="00561422">
        <w:rPr>
          <w:rFonts w:cs="Arial"/>
          <w:b/>
          <w:bCs/>
        </w:rPr>
        <w:t>Step</w:t>
      </w:r>
      <w:r>
        <w:rPr>
          <w:rFonts w:cs="Arial"/>
          <w:b/>
          <w:bCs/>
        </w:rPr>
        <w:t xml:space="preserve"> </w:t>
      </w:r>
      <w:r w:rsidRPr="00561422">
        <w:rPr>
          <w:rFonts w:cs="Arial"/>
          <w:b/>
          <w:bCs/>
        </w:rPr>
        <w:t>2:</w:t>
      </w:r>
      <w:r>
        <w:rPr>
          <w:rFonts w:cs="Arial"/>
        </w:rPr>
        <w:t xml:space="preserve">  </w:t>
      </w:r>
      <w:r w:rsidRPr="00561422">
        <w:rPr>
          <w:rFonts w:cs="Arial"/>
        </w:rPr>
        <w:t>Select</w:t>
      </w:r>
      <w:r>
        <w:rPr>
          <w:rFonts w:cs="Arial"/>
        </w:rPr>
        <w:t xml:space="preserve"> </w:t>
      </w:r>
      <w:r w:rsidRPr="00561422">
        <w:rPr>
          <w:rFonts w:cs="Arial"/>
          <w:b/>
          <w:bCs/>
        </w:rPr>
        <w:t>Option</w:t>
      </w:r>
      <w:r>
        <w:rPr>
          <w:rFonts w:cs="Arial"/>
          <w:b/>
          <w:bCs/>
        </w:rPr>
        <w:t xml:space="preserve"> </w:t>
      </w:r>
      <w:r w:rsidRPr="00561422">
        <w:rPr>
          <w:rFonts w:cs="Arial"/>
          <w:b/>
          <w:bCs/>
        </w:rPr>
        <w:t>1</w:t>
      </w:r>
      <w:r>
        <w:rPr>
          <w:rFonts w:cs="Arial"/>
          <w:b/>
          <w:bCs/>
        </w:rPr>
        <w:t xml:space="preserve"> </w:t>
      </w:r>
      <w:r w:rsidRPr="00561422">
        <w:rPr>
          <w:rFonts w:cs="Arial"/>
        </w:rPr>
        <w:t>(click</w:t>
      </w:r>
      <w:r>
        <w:rPr>
          <w:rFonts w:cs="Arial"/>
        </w:rPr>
        <w:t xml:space="preserve"> </w:t>
      </w:r>
      <w:r w:rsidRPr="00561422">
        <w:rPr>
          <w:rFonts w:cs="Arial"/>
        </w:rPr>
        <w:t>the</w:t>
      </w:r>
      <w:r>
        <w:rPr>
          <w:rFonts w:cs="Arial"/>
        </w:rPr>
        <w:t xml:space="preserve"> </w:t>
      </w:r>
      <w:r w:rsidRPr="00561422">
        <w:rPr>
          <w:rFonts w:cs="Arial"/>
        </w:rPr>
        <w:t>“Launch</w:t>
      </w:r>
      <w:r>
        <w:rPr>
          <w:rFonts w:cs="Arial"/>
        </w:rPr>
        <w:t xml:space="preserve"> </w:t>
      </w:r>
      <w:r w:rsidRPr="00561422">
        <w:rPr>
          <w:rFonts w:cs="Arial"/>
        </w:rPr>
        <w:t>Browser”</w:t>
      </w:r>
      <w:r>
        <w:rPr>
          <w:rFonts w:cs="Arial"/>
        </w:rPr>
        <w:t xml:space="preserve"> </w:t>
      </w:r>
      <w:r w:rsidRPr="00561422">
        <w:rPr>
          <w:rFonts w:cs="Arial"/>
        </w:rPr>
        <w:t>button)</w:t>
      </w:r>
      <w:r>
        <w:rPr>
          <w:rFonts w:cs="Arial"/>
        </w:rPr>
        <w:t xml:space="preserve"> </w:t>
      </w:r>
      <w:r w:rsidRPr="00561422">
        <w:rPr>
          <w:rFonts w:cs="Arial"/>
        </w:rPr>
        <w:t>if</w:t>
      </w:r>
      <w:r>
        <w:rPr>
          <w:rFonts w:cs="Arial"/>
        </w:rPr>
        <w:t xml:space="preserve"> </w:t>
      </w:r>
      <w:r w:rsidRPr="00561422">
        <w:rPr>
          <w:rFonts w:cs="Arial"/>
        </w:rPr>
        <w:t>you</w:t>
      </w:r>
      <w:r>
        <w:rPr>
          <w:rFonts w:cs="Arial"/>
        </w:rPr>
        <w:t xml:space="preserve"> </w:t>
      </w:r>
      <w:r w:rsidRPr="00561422">
        <w:rPr>
          <w:rFonts w:cs="Arial"/>
        </w:rPr>
        <w:t>are</w:t>
      </w:r>
      <w:r>
        <w:rPr>
          <w:rFonts w:cs="Arial"/>
        </w:rPr>
        <w:t xml:space="preserve"> </w:t>
      </w:r>
      <w:r w:rsidRPr="00561422">
        <w:rPr>
          <w:rFonts w:cs="Arial"/>
        </w:rPr>
        <w:t>connected</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This</w:t>
      </w:r>
      <w:r>
        <w:rPr>
          <w:rFonts w:cs="Arial"/>
        </w:rPr>
        <w:t xml:space="preserve"> </w:t>
      </w:r>
      <w:r w:rsidRPr="00561422">
        <w:rPr>
          <w:rFonts w:cs="Arial"/>
        </w:rPr>
        <w:t>opens</w:t>
      </w:r>
      <w:r>
        <w:rPr>
          <w:rFonts w:cs="Arial"/>
        </w:rPr>
        <w:t xml:space="preserve"> </w:t>
      </w:r>
      <w:r w:rsidRPr="00561422">
        <w:rPr>
          <w:rFonts w:cs="Arial"/>
        </w:rPr>
        <w:t>a</w:t>
      </w:r>
      <w:r>
        <w:rPr>
          <w:rFonts w:cs="Arial"/>
        </w:rPr>
        <w:t xml:space="preserve"> </w:t>
      </w:r>
      <w:r w:rsidRPr="00561422">
        <w:rPr>
          <w:rFonts w:cs="Arial"/>
        </w:rPr>
        <w:t>browser</w:t>
      </w:r>
      <w:r>
        <w:rPr>
          <w:rFonts w:cs="Arial"/>
        </w:rPr>
        <w:t xml:space="preserve"> </w:t>
      </w:r>
      <w:r w:rsidRPr="00561422">
        <w:rPr>
          <w:rFonts w:cs="Arial"/>
        </w:rPr>
        <w:t>window</w:t>
      </w:r>
      <w:r>
        <w:rPr>
          <w:rFonts w:cs="Arial"/>
        </w:rPr>
        <w:t xml:space="preserve"> </w:t>
      </w:r>
      <w:r w:rsidRPr="00561422">
        <w:rPr>
          <w:rFonts w:cs="Arial"/>
        </w:rPr>
        <w:t>and</w:t>
      </w:r>
      <w:r>
        <w:rPr>
          <w:rFonts w:cs="Arial"/>
        </w:rPr>
        <w:t xml:space="preserve"> </w:t>
      </w:r>
      <w:r w:rsidRPr="00561422">
        <w:rPr>
          <w:rFonts w:cs="Arial"/>
        </w:rPr>
        <w:t>connects</w:t>
      </w:r>
      <w:r>
        <w:rPr>
          <w:rFonts w:cs="Arial"/>
        </w:rPr>
        <w:t xml:space="preserve"> </w:t>
      </w:r>
      <w:r w:rsidRPr="00561422">
        <w:rPr>
          <w:rFonts w:cs="Arial"/>
        </w:rPr>
        <w:t>you</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Activation </w:t>
      </w:r>
      <w:r w:rsidRPr="00561422">
        <w:rPr>
          <w:rFonts w:cs="Arial"/>
        </w:rPr>
        <w:t>Server.</w:t>
      </w:r>
    </w:p>
    <w:p w:rsidR="009037DA" w:rsidRDefault="009037DA" w:rsidP="009037DA">
      <w:pPr>
        <w:rPr>
          <w:rFonts w:cs="Arial"/>
        </w:rPr>
      </w:pPr>
      <w:r w:rsidRPr="00561422">
        <w:rPr>
          <w:rFonts w:cs="Arial"/>
        </w:rPr>
        <w:t>Select</w:t>
      </w:r>
      <w:r>
        <w:rPr>
          <w:rFonts w:cs="Arial"/>
        </w:rPr>
        <w:t xml:space="preserve"> </w:t>
      </w:r>
      <w:r w:rsidRPr="00561422">
        <w:rPr>
          <w:rFonts w:cs="Arial"/>
          <w:b/>
          <w:bCs/>
        </w:rPr>
        <w:t>Option</w:t>
      </w:r>
      <w:r>
        <w:rPr>
          <w:rFonts w:cs="Arial"/>
          <w:b/>
          <w:bCs/>
        </w:rPr>
        <w:t xml:space="preserve"> </w:t>
      </w:r>
      <w:r w:rsidRPr="00561422">
        <w:rPr>
          <w:rFonts w:cs="Arial"/>
          <w:b/>
          <w:bCs/>
        </w:rPr>
        <w:t>2</w:t>
      </w:r>
      <w:r>
        <w:rPr>
          <w:rFonts w:cs="Arial"/>
          <w:b/>
          <w:bCs/>
        </w:rPr>
        <w:t xml:space="preserve"> </w:t>
      </w:r>
      <w:r w:rsidRPr="00561422">
        <w:rPr>
          <w:rFonts w:cs="Arial"/>
          <w:b/>
          <w:bCs/>
        </w:rPr>
        <w:t>(</w:t>
      </w:r>
      <w:r w:rsidRPr="00561422">
        <w:rPr>
          <w:rFonts w:cs="Arial"/>
        </w:rPr>
        <w:t>click</w:t>
      </w:r>
      <w:r>
        <w:rPr>
          <w:rFonts w:cs="Arial"/>
        </w:rPr>
        <w:t xml:space="preserve"> </w:t>
      </w:r>
      <w:r w:rsidRPr="00561422">
        <w:rPr>
          <w:rFonts w:cs="Arial"/>
        </w:rPr>
        <w:t>the</w:t>
      </w:r>
      <w:r>
        <w:rPr>
          <w:rFonts w:cs="Arial"/>
        </w:rPr>
        <w:t xml:space="preserve"> </w:t>
      </w:r>
      <w:r w:rsidRPr="00561422">
        <w:rPr>
          <w:rFonts w:cs="Arial"/>
        </w:rPr>
        <w:t>“View</w:t>
      </w:r>
      <w:r>
        <w:rPr>
          <w:rFonts w:cs="Arial"/>
        </w:rPr>
        <w:t xml:space="preserve"> </w:t>
      </w:r>
      <w:r w:rsidRPr="00561422">
        <w:rPr>
          <w:rFonts w:cs="Arial"/>
        </w:rPr>
        <w:t>Instructions”</w:t>
      </w:r>
      <w:r>
        <w:rPr>
          <w:rFonts w:cs="Arial"/>
        </w:rPr>
        <w:t xml:space="preserve"> </w:t>
      </w:r>
      <w:r w:rsidRPr="00561422">
        <w:rPr>
          <w:rFonts w:cs="Arial"/>
        </w:rPr>
        <w:t>button),</w:t>
      </w:r>
      <w:r>
        <w:rPr>
          <w:rFonts w:cs="Arial"/>
        </w:rPr>
        <w:t xml:space="preserve"> </w:t>
      </w:r>
      <w:r w:rsidRPr="00561422">
        <w:rPr>
          <w:rFonts w:cs="Arial"/>
        </w:rPr>
        <w:t>if</w:t>
      </w:r>
      <w:r>
        <w:rPr>
          <w:rFonts w:cs="Arial"/>
        </w:rPr>
        <w:t xml:space="preserve"> </w:t>
      </w:r>
      <w:r w:rsidRPr="00561422">
        <w:rPr>
          <w:rFonts w:cs="Arial"/>
        </w:rPr>
        <w:t>you</w:t>
      </w:r>
      <w:r>
        <w:rPr>
          <w:rFonts w:cs="Arial"/>
        </w:rPr>
        <w:t xml:space="preserve"> </w:t>
      </w:r>
      <w:r w:rsidRPr="00561422">
        <w:rPr>
          <w:rFonts w:cs="Arial"/>
        </w:rPr>
        <w:t>do</w:t>
      </w:r>
      <w:r>
        <w:rPr>
          <w:rFonts w:cs="Arial"/>
        </w:rPr>
        <w:t xml:space="preserve"> </w:t>
      </w:r>
      <w:r w:rsidRPr="00561422">
        <w:rPr>
          <w:rFonts w:cs="Arial"/>
        </w:rPr>
        <w:t>not</w:t>
      </w:r>
      <w:r>
        <w:rPr>
          <w:rFonts w:cs="Arial"/>
        </w:rPr>
        <w:t xml:space="preserve"> </w:t>
      </w:r>
      <w:r w:rsidRPr="00561422">
        <w:rPr>
          <w:rFonts w:cs="Arial"/>
        </w:rPr>
        <w:t>have</w:t>
      </w:r>
      <w:r>
        <w:rPr>
          <w:rFonts w:cs="Arial"/>
        </w:rPr>
        <w:t xml:space="preserve"> </w:t>
      </w:r>
      <w:r w:rsidRPr="00561422">
        <w:rPr>
          <w:rFonts w:cs="Arial"/>
        </w:rPr>
        <w:t>access</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In</w:t>
      </w:r>
      <w:r>
        <w:rPr>
          <w:rFonts w:cs="Arial"/>
        </w:rPr>
        <w:t xml:space="preserve"> </w:t>
      </w:r>
      <w:r w:rsidRPr="00561422">
        <w:rPr>
          <w:rFonts w:cs="Arial"/>
        </w:rPr>
        <w:t>this</w:t>
      </w:r>
      <w:r>
        <w:rPr>
          <w:rFonts w:cs="Arial"/>
        </w:rPr>
        <w:t xml:space="preserve"> </w:t>
      </w:r>
      <w:r w:rsidRPr="00561422">
        <w:rPr>
          <w:rFonts w:cs="Arial"/>
        </w:rPr>
        <w:t>case,</w:t>
      </w:r>
      <w:r>
        <w:rPr>
          <w:rFonts w:cs="Arial"/>
        </w:rPr>
        <w:t xml:space="preserve"> </w:t>
      </w:r>
      <w:r w:rsidRPr="00561422">
        <w:rPr>
          <w:rFonts w:cs="Arial"/>
        </w:rPr>
        <w:t>a</w:t>
      </w:r>
      <w:r>
        <w:rPr>
          <w:rFonts w:cs="Arial"/>
        </w:rPr>
        <w:t xml:space="preserve"> </w:t>
      </w:r>
      <w:r w:rsidRPr="00561422">
        <w:rPr>
          <w:rFonts w:cs="Arial"/>
        </w:rPr>
        <w:t>text</w:t>
      </w:r>
      <w:r>
        <w:rPr>
          <w:rFonts w:cs="Arial"/>
        </w:rPr>
        <w:t xml:space="preserve"> </w:t>
      </w:r>
      <w:r w:rsidRPr="00561422">
        <w:rPr>
          <w:rFonts w:cs="Arial"/>
        </w:rPr>
        <w:t>file</w:t>
      </w:r>
      <w:r>
        <w:rPr>
          <w:rFonts w:cs="Arial"/>
        </w:rPr>
        <w:t xml:space="preserve"> </w:t>
      </w:r>
      <w:r w:rsidRPr="00561422">
        <w:rPr>
          <w:rFonts w:cs="Arial"/>
        </w:rPr>
        <w:t>appears</w:t>
      </w:r>
      <w:r>
        <w:rPr>
          <w:rFonts w:cs="Arial"/>
        </w:rPr>
        <w:t xml:space="preserve"> </w:t>
      </w:r>
      <w:r w:rsidRPr="00561422">
        <w:rPr>
          <w:rFonts w:cs="Arial"/>
        </w:rPr>
        <w:t>listing</w:t>
      </w:r>
      <w:r>
        <w:rPr>
          <w:rFonts w:cs="Arial"/>
        </w:rPr>
        <w:t xml:space="preserve"> </w:t>
      </w:r>
      <w:r w:rsidRPr="00561422">
        <w:rPr>
          <w:rFonts w:cs="Arial"/>
        </w:rPr>
        <w:t>the</w:t>
      </w:r>
      <w:r>
        <w:rPr>
          <w:rFonts w:cs="Arial"/>
        </w:rPr>
        <w:t xml:space="preserve"> </w:t>
      </w:r>
      <w:r w:rsidRPr="00561422">
        <w:rPr>
          <w:rFonts w:cs="Arial"/>
        </w:rPr>
        <w:t>instructions</w:t>
      </w:r>
      <w:r>
        <w:rPr>
          <w:rFonts w:cs="Arial"/>
        </w:rPr>
        <w:t xml:space="preserve"> </w:t>
      </w:r>
      <w:r w:rsidRPr="00561422">
        <w:rPr>
          <w:rFonts w:cs="Arial"/>
        </w:rPr>
        <w:t>to</w:t>
      </w:r>
      <w:r>
        <w:rPr>
          <w:rFonts w:cs="Arial"/>
        </w:rPr>
        <w:t xml:space="preserve"> </w:t>
      </w:r>
      <w:r w:rsidRPr="00561422">
        <w:rPr>
          <w:rFonts w:cs="Arial"/>
        </w:rPr>
        <w:t>be</w:t>
      </w:r>
      <w:r>
        <w:rPr>
          <w:rFonts w:cs="Arial"/>
        </w:rPr>
        <w:t xml:space="preserve"> </w:t>
      </w:r>
      <w:r w:rsidRPr="00561422">
        <w:rPr>
          <w:rFonts w:cs="Arial"/>
        </w:rPr>
        <w:t>followed</w:t>
      </w:r>
      <w:r>
        <w:rPr>
          <w:rFonts w:cs="Arial"/>
        </w:rPr>
        <w:t xml:space="preserve"> </w:t>
      </w:r>
      <w:r w:rsidRPr="00561422">
        <w:rPr>
          <w:rFonts w:cs="Arial"/>
        </w:rPr>
        <w:t>in</w:t>
      </w:r>
      <w:r>
        <w:rPr>
          <w:rFonts w:cs="Arial"/>
        </w:rPr>
        <w:t xml:space="preserve"> </w:t>
      </w:r>
      <w:r w:rsidRPr="00561422">
        <w:rPr>
          <w:rFonts w:cs="Arial"/>
        </w:rPr>
        <w:t>order</w:t>
      </w:r>
      <w:r>
        <w:rPr>
          <w:rFonts w:cs="Arial"/>
        </w:rPr>
        <w:t xml:space="preserve"> </w:t>
      </w:r>
      <w:r w:rsidRPr="00561422">
        <w:rPr>
          <w:rFonts w:cs="Arial"/>
        </w:rPr>
        <w:t>to</w:t>
      </w:r>
      <w:r>
        <w:rPr>
          <w:rFonts w:cs="Arial"/>
        </w:rPr>
        <w:t xml:space="preserve"> request a key for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This</w:t>
      </w:r>
      <w:r>
        <w:rPr>
          <w:rFonts w:cs="Arial"/>
        </w:rPr>
        <w:t xml:space="preserve"> </w:t>
      </w:r>
      <w:r w:rsidRPr="00561422">
        <w:rPr>
          <w:rFonts w:cs="Arial"/>
        </w:rPr>
        <w:t>file</w:t>
      </w:r>
      <w:r>
        <w:rPr>
          <w:rFonts w:cs="Arial"/>
        </w:rPr>
        <w:t xml:space="preserve"> </w:t>
      </w:r>
      <w:r w:rsidRPr="00561422">
        <w:rPr>
          <w:rFonts w:cs="Arial"/>
        </w:rPr>
        <w:t>contains</w:t>
      </w:r>
      <w:r>
        <w:rPr>
          <w:rFonts w:cs="Arial"/>
        </w:rPr>
        <w:t xml:space="preserve"> </w:t>
      </w:r>
      <w:r w:rsidRPr="00561422">
        <w:rPr>
          <w:rFonts w:cs="Arial"/>
        </w:rPr>
        <w:t>an</w:t>
      </w:r>
      <w:r>
        <w:rPr>
          <w:rFonts w:cs="Arial"/>
        </w:rPr>
        <w:t xml:space="preserve"> </w:t>
      </w:r>
      <w:r w:rsidRPr="00561422">
        <w:rPr>
          <w:rFonts w:cs="Arial"/>
        </w:rPr>
        <w:t>automatically</w:t>
      </w:r>
      <w:r>
        <w:rPr>
          <w:rFonts w:cs="Arial"/>
        </w:rPr>
        <w:t xml:space="preserve"> </w:t>
      </w:r>
      <w:r w:rsidRPr="00561422">
        <w:rPr>
          <w:rFonts w:cs="Arial"/>
        </w:rPr>
        <w:t>generated</w:t>
      </w:r>
      <w:r>
        <w:rPr>
          <w:rFonts w:cs="Arial"/>
        </w:rPr>
        <w:t xml:space="preserve"> session </w:t>
      </w:r>
      <w:r w:rsidRPr="00561422">
        <w:rPr>
          <w:rFonts w:cs="Arial"/>
        </w:rPr>
        <w:t>key.</w:t>
      </w:r>
      <w:r>
        <w:rPr>
          <w:rFonts w:cs="Arial"/>
        </w:rPr>
        <w:t xml:space="preserve">  </w:t>
      </w:r>
      <w:r w:rsidRPr="00561422">
        <w:rPr>
          <w:rFonts w:cs="Arial"/>
        </w:rPr>
        <w:t>Note</w:t>
      </w:r>
      <w:r>
        <w:rPr>
          <w:rFonts w:cs="Arial"/>
        </w:rPr>
        <w:t xml:space="preserve"> </w:t>
      </w:r>
      <w:r w:rsidRPr="00561422">
        <w:rPr>
          <w:rFonts w:cs="Arial"/>
        </w:rPr>
        <w:t>this</w:t>
      </w:r>
      <w:r>
        <w:rPr>
          <w:rFonts w:cs="Arial"/>
        </w:rPr>
        <w:t xml:space="preserve"> </w:t>
      </w:r>
      <w:r w:rsidRPr="00561422">
        <w:rPr>
          <w:rFonts w:cs="Arial"/>
        </w:rPr>
        <w:t>value</w:t>
      </w:r>
      <w:r>
        <w:rPr>
          <w:rFonts w:cs="Arial"/>
        </w:rPr>
        <w:t xml:space="preserve"> </w:t>
      </w:r>
      <w:r w:rsidRPr="00561422">
        <w:rPr>
          <w:rFonts w:cs="Arial"/>
        </w:rPr>
        <w:t>for</w:t>
      </w:r>
      <w:r>
        <w:rPr>
          <w:rFonts w:cs="Arial"/>
        </w:rPr>
        <w:t xml:space="preserve"> </w:t>
      </w:r>
      <w:r w:rsidRPr="00561422">
        <w:rPr>
          <w:rFonts w:cs="Arial"/>
        </w:rPr>
        <w:t>use</w:t>
      </w:r>
      <w:r>
        <w:rPr>
          <w:rFonts w:cs="Arial"/>
        </w:rPr>
        <w:t xml:space="preserve"> </w:t>
      </w:r>
      <w:r w:rsidRPr="00561422">
        <w:rPr>
          <w:rFonts w:cs="Arial"/>
        </w:rPr>
        <w:t>in</w:t>
      </w:r>
      <w:r>
        <w:rPr>
          <w:rFonts w:cs="Arial"/>
        </w:rPr>
        <w:t xml:space="preserve"> </w:t>
      </w:r>
      <w:r w:rsidRPr="00561422">
        <w:rPr>
          <w:rFonts w:cs="Arial"/>
        </w:rPr>
        <w:t>a</w:t>
      </w:r>
      <w:r>
        <w:rPr>
          <w:rFonts w:cs="Arial"/>
        </w:rPr>
        <w:t xml:space="preserve"> </w:t>
      </w:r>
      <w:r w:rsidRPr="00561422">
        <w:rPr>
          <w:rFonts w:cs="Arial"/>
        </w:rPr>
        <w:t>subsequent</w:t>
      </w:r>
      <w:r>
        <w:rPr>
          <w:rFonts w:cs="Arial"/>
        </w:rPr>
        <w:t xml:space="preserve"> </w:t>
      </w:r>
      <w:r w:rsidRPr="00561422">
        <w:rPr>
          <w:rFonts w:cs="Arial"/>
        </w:rPr>
        <w:t>step.</w:t>
      </w:r>
    </w:p>
    <w:p w:rsidR="009037DA" w:rsidRPr="00561422" w:rsidRDefault="009037DA" w:rsidP="009037DA">
      <w:pPr>
        <w:rPr>
          <w:rFonts w:cs="Arial"/>
        </w:rPr>
      </w:pPr>
      <w:r w:rsidRPr="00561422">
        <w:rPr>
          <w:rFonts w:cs="Arial"/>
          <w:b/>
          <w:bCs/>
        </w:rPr>
        <w:t>IMPORTANT</w:t>
      </w:r>
      <w:r w:rsidRPr="00561422">
        <w:rPr>
          <w:rFonts w:cs="Arial"/>
        </w:rPr>
        <w:t>:</w:t>
      </w:r>
      <w:r>
        <w:rPr>
          <w:rFonts w:cs="Arial"/>
        </w:rPr>
        <w:t xml:space="preserve"> </w:t>
      </w:r>
      <w:r w:rsidRPr="00561422">
        <w:rPr>
          <w:rFonts w:cs="Arial"/>
        </w:rPr>
        <w:t>Do</w:t>
      </w:r>
      <w:r>
        <w:rPr>
          <w:rFonts w:cs="Arial"/>
        </w:rPr>
        <w:t xml:space="preserve"> </w:t>
      </w:r>
      <w:r w:rsidRPr="00561422">
        <w:rPr>
          <w:rFonts w:cs="Arial"/>
        </w:rPr>
        <w:t>not</w:t>
      </w:r>
      <w:r>
        <w:rPr>
          <w:rFonts w:cs="Arial"/>
        </w:rPr>
        <w:t xml:space="preserve"> </w:t>
      </w:r>
      <w:r w:rsidRPr="00561422">
        <w:rPr>
          <w:rFonts w:cs="Arial"/>
        </w:rPr>
        <w:t>close</w:t>
      </w:r>
      <w:r>
        <w:rPr>
          <w:rFonts w:cs="Arial"/>
        </w:rPr>
        <w:t xml:space="preserve"> </w:t>
      </w:r>
      <w:r w:rsidRPr="00561422">
        <w:rPr>
          <w:rFonts w:cs="Arial"/>
        </w:rPr>
        <w:t>the</w:t>
      </w:r>
      <w:r>
        <w:rPr>
          <w:rFonts w:cs="Arial"/>
        </w:rPr>
        <w:t xml:space="preserve"> </w:t>
      </w:r>
      <w:r w:rsidR="001B35D2">
        <w:rPr>
          <w:rFonts w:cs="Arial"/>
        </w:rPr>
        <w:t xml:space="preserve">Activate Iron Speed Designer wizard </w:t>
      </w:r>
      <w:r w:rsidRPr="00561422">
        <w:rPr>
          <w:rFonts w:cs="Arial"/>
        </w:rPr>
        <w:t>as</w:t>
      </w:r>
      <w:r>
        <w:rPr>
          <w:rFonts w:cs="Arial"/>
        </w:rPr>
        <w:t xml:space="preserve"> </w:t>
      </w:r>
      <w:r w:rsidRPr="00561422">
        <w:rPr>
          <w:rFonts w:cs="Arial"/>
        </w:rPr>
        <w:t>you</w:t>
      </w:r>
      <w:r>
        <w:rPr>
          <w:rFonts w:cs="Arial"/>
        </w:rPr>
        <w:t xml:space="preserve"> </w:t>
      </w:r>
      <w:r w:rsidRPr="00561422">
        <w:rPr>
          <w:rFonts w:cs="Arial"/>
        </w:rPr>
        <w:t>proceed</w:t>
      </w:r>
      <w:r>
        <w:rPr>
          <w:rFonts w:cs="Arial"/>
        </w:rPr>
        <w:t xml:space="preserve"> </w:t>
      </w:r>
      <w:r w:rsidRPr="00561422">
        <w:rPr>
          <w:rFonts w:cs="Arial"/>
        </w:rPr>
        <w:t>through</w:t>
      </w:r>
      <w:r>
        <w:rPr>
          <w:rFonts w:cs="Arial"/>
        </w:rPr>
        <w:t xml:space="preserve"> </w:t>
      </w:r>
      <w:r w:rsidRPr="00561422">
        <w:rPr>
          <w:rFonts w:cs="Arial"/>
        </w:rPr>
        <w:t>the</w:t>
      </w:r>
      <w:r>
        <w:rPr>
          <w:rFonts w:cs="Arial"/>
        </w:rPr>
        <w:t xml:space="preserve"> </w:t>
      </w:r>
      <w:r w:rsidRPr="00561422">
        <w:rPr>
          <w:rFonts w:cs="Arial"/>
        </w:rPr>
        <w:t>offline</w:t>
      </w:r>
      <w:r>
        <w:rPr>
          <w:rFonts w:cs="Arial"/>
        </w:rPr>
        <w:t xml:space="preserve"> </w:t>
      </w:r>
      <w:r w:rsidRPr="00561422">
        <w:rPr>
          <w:rFonts w:cs="Arial"/>
        </w:rPr>
        <w:t>activation</w:t>
      </w:r>
      <w:r>
        <w:rPr>
          <w:rFonts w:cs="Arial"/>
        </w:rPr>
        <w:t xml:space="preserve"> </w:t>
      </w:r>
      <w:r w:rsidRPr="00561422">
        <w:rPr>
          <w:rFonts w:cs="Arial"/>
        </w:rPr>
        <w:t>process.</w:t>
      </w:r>
      <w:r>
        <w:rPr>
          <w:rFonts w:cs="Arial"/>
        </w:rPr>
        <w:t xml:space="preserve">  </w:t>
      </w:r>
      <w:r w:rsidRPr="00561422">
        <w:rPr>
          <w:rFonts w:cs="Arial"/>
        </w:rPr>
        <w:t>The</w:t>
      </w:r>
      <w:r>
        <w:rPr>
          <w:rFonts w:cs="Arial"/>
        </w:rPr>
        <w:t xml:space="preserve"> </w:t>
      </w:r>
      <w:r w:rsidRPr="00561422">
        <w:rPr>
          <w:rFonts w:cs="Arial"/>
        </w:rPr>
        <w:t>generated</w:t>
      </w:r>
      <w:r>
        <w:rPr>
          <w:rFonts w:cs="Arial"/>
        </w:rPr>
        <w:t xml:space="preserve"> </w:t>
      </w:r>
      <w:r w:rsidRPr="00561422">
        <w:rPr>
          <w:rFonts w:cs="Arial"/>
        </w:rPr>
        <w:t>activation</w:t>
      </w:r>
      <w:r>
        <w:rPr>
          <w:rFonts w:cs="Arial"/>
        </w:rPr>
        <w:t xml:space="preserve"> </w:t>
      </w:r>
      <w:r w:rsidRPr="00561422">
        <w:rPr>
          <w:rFonts w:cs="Arial"/>
        </w:rPr>
        <w:t>code</w:t>
      </w:r>
      <w:r>
        <w:rPr>
          <w:rFonts w:cs="Arial"/>
        </w:rPr>
        <w:t xml:space="preserve"> </w:t>
      </w:r>
      <w:r w:rsidRPr="00561422">
        <w:rPr>
          <w:rFonts w:cs="Arial"/>
        </w:rPr>
        <w:t>is</w:t>
      </w:r>
      <w:r>
        <w:rPr>
          <w:rFonts w:cs="Arial"/>
        </w:rPr>
        <w:t xml:space="preserve"> </w:t>
      </w:r>
      <w:r w:rsidRPr="00561422">
        <w:rPr>
          <w:rFonts w:cs="Arial"/>
        </w:rPr>
        <w:t>valid</w:t>
      </w:r>
      <w:r>
        <w:rPr>
          <w:rFonts w:cs="Arial"/>
        </w:rPr>
        <w:t xml:space="preserve"> </w:t>
      </w:r>
      <w:r w:rsidRPr="00561422">
        <w:rPr>
          <w:rFonts w:cs="Arial"/>
        </w:rPr>
        <w:t>only</w:t>
      </w:r>
      <w:r>
        <w:rPr>
          <w:rFonts w:cs="Arial"/>
        </w:rPr>
        <w:t xml:space="preserve"> </w:t>
      </w:r>
      <w:r w:rsidRPr="00561422">
        <w:rPr>
          <w:rFonts w:cs="Arial"/>
        </w:rPr>
        <w:t>for</w:t>
      </w:r>
      <w:r>
        <w:rPr>
          <w:rFonts w:cs="Arial"/>
        </w:rPr>
        <w:t xml:space="preserve"> </w:t>
      </w:r>
      <w:r w:rsidRPr="00561422">
        <w:rPr>
          <w:rFonts w:cs="Arial"/>
        </w:rPr>
        <w:t>this</w:t>
      </w:r>
      <w:r>
        <w:rPr>
          <w:rFonts w:cs="Arial"/>
        </w:rPr>
        <w:t xml:space="preserve"> </w:t>
      </w:r>
      <w:r w:rsidRPr="00561422">
        <w:rPr>
          <w:rFonts w:cs="Arial"/>
        </w:rPr>
        <w:t>session.</w:t>
      </w:r>
    </w:p>
    <w:p w:rsidR="009037DA" w:rsidRPr="009037DA" w:rsidRDefault="00E30D2F" w:rsidP="009037DA">
      <w:r>
        <w:rPr>
          <w:noProof/>
        </w:rPr>
        <w:drawing>
          <wp:inline distT="0" distB="0" distL="0" distR="0">
            <wp:extent cx="5934075" cy="3286125"/>
            <wp:effectExtent l="0" t="0" r="9525" b="9525"/>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3286125"/>
                    </a:xfrm>
                    <a:prstGeom prst="rect">
                      <a:avLst/>
                    </a:prstGeom>
                    <a:noFill/>
                    <a:ln>
                      <a:noFill/>
                    </a:ln>
                  </pic:spPr>
                </pic:pic>
              </a:graphicData>
            </a:graphic>
          </wp:inline>
        </w:drawing>
      </w:r>
    </w:p>
    <w:p w:rsidR="009037DA" w:rsidRDefault="009037DA" w:rsidP="009037DA">
      <w:pPr>
        <w:rPr>
          <w:rFonts w:cs="Arial"/>
        </w:rPr>
      </w:pPr>
      <w:r w:rsidRPr="00561422">
        <w:rPr>
          <w:rFonts w:cs="Arial"/>
          <w:b/>
          <w:bCs/>
        </w:rPr>
        <w:t>Step</w:t>
      </w:r>
      <w:r>
        <w:rPr>
          <w:rFonts w:cs="Arial"/>
          <w:b/>
          <w:bCs/>
        </w:rPr>
        <w:t xml:space="preserve"> </w:t>
      </w:r>
      <w:r w:rsidRPr="00561422">
        <w:rPr>
          <w:rFonts w:cs="Arial"/>
          <w:b/>
          <w:bCs/>
        </w:rPr>
        <w:t>3:</w:t>
      </w:r>
      <w:r>
        <w:rPr>
          <w:rFonts w:cs="Arial"/>
        </w:rPr>
        <w:t xml:space="preserve">  </w:t>
      </w:r>
      <w:r w:rsidRPr="00561422">
        <w:rPr>
          <w:rFonts w:cs="Arial"/>
        </w:rPr>
        <w:t>Using</w:t>
      </w:r>
      <w:r>
        <w:rPr>
          <w:rFonts w:cs="Arial"/>
        </w:rPr>
        <w:t xml:space="preserve"> </w:t>
      </w:r>
      <w:r w:rsidRPr="00561422">
        <w:rPr>
          <w:rFonts w:cs="Arial"/>
        </w:rPr>
        <w:t>a</w:t>
      </w:r>
      <w:r>
        <w:rPr>
          <w:rFonts w:cs="Arial"/>
        </w:rPr>
        <w:t xml:space="preserve"> </w:t>
      </w:r>
      <w:r w:rsidRPr="00561422">
        <w:rPr>
          <w:rFonts w:cs="Arial"/>
        </w:rPr>
        <w:t>machine</w:t>
      </w:r>
      <w:r>
        <w:rPr>
          <w:rFonts w:cs="Arial"/>
        </w:rPr>
        <w:t xml:space="preserve"> </w:t>
      </w:r>
      <w:r w:rsidRPr="00561422">
        <w:rPr>
          <w:rFonts w:cs="Arial"/>
        </w:rPr>
        <w:t>with</w:t>
      </w:r>
      <w:r>
        <w:rPr>
          <w:rFonts w:cs="Arial"/>
        </w:rPr>
        <w:t xml:space="preserve"> </w:t>
      </w:r>
      <w:r w:rsidRPr="00561422">
        <w:rPr>
          <w:rFonts w:cs="Arial"/>
        </w:rPr>
        <w:t>access</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go</w:t>
      </w:r>
      <w:r>
        <w:rPr>
          <w:rFonts w:cs="Arial"/>
        </w:rPr>
        <w:t xml:space="preserve"> </w:t>
      </w:r>
      <w:r w:rsidRPr="00561422">
        <w:rPr>
          <w:rFonts w:cs="Arial"/>
        </w:rPr>
        <w:t>to:</w:t>
      </w:r>
    </w:p>
    <w:p w:rsidR="009037DA" w:rsidRDefault="00C042EC" w:rsidP="009037DA">
      <w:pPr>
        <w:rPr>
          <w:rFonts w:cs="Arial"/>
        </w:rPr>
      </w:pPr>
      <w:hyperlink r:id="rId14" w:history="1">
        <w:r w:rsidR="009037DA" w:rsidRPr="004929EA">
          <w:rPr>
            <w:rStyle w:val="Hyperlink"/>
            <w:rFonts w:cs="Arial"/>
          </w:rPr>
          <w:t>http://www.ironspeed.com/AcS/Activate/RequestKey.aspx</w:t>
        </w:r>
      </w:hyperlink>
    </w:p>
    <w:p w:rsidR="009037DA" w:rsidRDefault="00E30D2F" w:rsidP="009037DA">
      <w:pPr>
        <w:rPr>
          <w:rFonts w:cs="Arial"/>
        </w:rPr>
      </w:pPr>
      <w:r>
        <w:rPr>
          <w:rFonts w:cs="Arial"/>
          <w:noProof/>
        </w:rPr>
        <w:drawing>
          <wp:inline distT="0" distB="0" distL="0" distR="0">
            <wp:extent cx="3438525" cy="209550"/>
            <wp:effectExtent l="0" t="0" r="9525" b="0"/>
            <wp:docPr id="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38525" cy="209550"/>
                    </a:xfrm>
                    <a:prstGeom prst="rect">
                      <a:avLst/>
                    </a:prstGeom>
                    <a:noFill/>
                    <a:ln>
                      <a:noFill/>
                    </a:ln>
                  </pic:spPr>
                </pic:pic>
              </a:graphicData>
            </a:graphic>
          </wp:inline>
        </w:drawing>
      </w:r>
    </w:p>
    <w:p w:rsidR="009037DA" w:rsidRPr="00561422" w:rsidRDefault="009037DA" w:rsidP="009037DA">
      <w:pPr>
        <w:rPr>
          <w:rFonts w:cs="Arial"/>
        </w:rPr>
      </w:pPr>
      <w:r w:rsidRPr="00561422">
        <w:rPr>
          <w:rFonts w:cs="Arial"/>
          <w:b/>
          <w:bCs/>
        </w:rPr>
        <w:t>Step</w:t>
      </w:r>
      <w:r>
        <w:rPr>
          <w:rFonts w:cs="Arial"/>
          <w:b/>
          <w:bCs/>
        </w:rPr>
        <w:t xml:space="preserve"> </w:t>
      </w:r>
      <w:r w:rsidRPr="00561422">
        <w:rPr>
          <w:rFonts w:cs="Arial"/>
          <w:b/>
          <w:bCs/>
        </w:rPr>
        <w:t>4:</w:t>
      </w:r>
      <w:r>
        <w:rPr>
          <w:rFonts w:cs="Arial"/>
        </w:rPr>
        <w:t xml:space="preserve">  </w:t>
      </w:r>
      <w:r w:rsidRPr="00561422">
        <w:rPr>
          <w:rFonts w:cs="Arial"/>
        </w:rPr>
        <w:t>Enter</w:t>
      </w:r>
      <w:r>
        <w:rPr>
          <w:rFonts w:cs="Arial"/>
        </w:rPr>
        <w:t xml:space="preserve"> your name, company name, phone number, email address and the session key copied </w:t>
      </w:r>
      <w:r w:rsidRPr="00561422">
        <w:rPr>
          <w:rFonts w:cs="Arial"/>
        </w:rPr>
        <w:t>from</w:t>
      </w:r>
      <w:r>
        <w:rPr>
          <w:rFonts w:cs="Arial"/>
        </w:rPr>
        <w:t xml:space="preserve"> </w:t>
      </w:r>
      <w:r w:rsidRPr="00561422">
        <w:rPr>
          <w:rFonts w:cs="Arial"/>
        </w:rPr>
        <w:t>the</w:t>
      </w:r>
      <w:r>
        <w:rPr>
          <w:rFonts w:cs="Arial"/>
        </w:rPr>
        <w:t xml:space="preserve"> </w:t>
      </w:r>
      <w:r w:rsidRPr="00561422">
        <w:rPr>
          <w:rFonts w:cs="Arial"/>
        </w:rPr>
        <w:t>instructions</w:t>
      </w:r>
      <w:r>
        <w:rPr>
          <w:rFonts w:cs="Arial"/>
        </w:rPr>
        <w:t xml:space="preserve"> </w:t>
      </w:r>
      <w:r w:rsidRPr="00561422">
        <w:rPr>
          <w:rFonts w:cs="Arial"/>
        </w:rPr>
        <w:t>file</w:t>
      </w:r>
      <w:r>
        <w:rPr>
          <w:rFonts w:cs="Arial"/>
        </w:rPr>
        <w:t xml:space="preserve"> </w:t>
      </w:r>
      <w:r w:rsidRPr="00561422">
        <w:rPr>
          <w:rFonts w:cs="Arial"/>
        </w:rPr>
        <w:t>on</w:t>
      </w:r>
      <w:r>
        <w:rPr>
          <w:rFonts w:cs="Arial"/>
        </w:rPr>
        <w:t xml:space="preserve"> </w:t>
      </w:r>
      <w:r w:rsidRPr="00561422">
        <w:rPr>
          <w:rFonts w:cs="Arial"/>
        </w:rPr>
        <w:t>the</w:t>
      </w:r>
      <w:r>
        <w:rPr>
          <w:rFonts w:cs="Arial"/>
        </w:rPr>
        <w:t xml:space="preserve"> </w:t>
      </w:r>
      <w:r w:rsidRPr="00561422">
        <w:rPr>
          <w:rFonts w:cs="Arial"/>
        </w:rPr>
        <w:t>machine</w:t>
      </w:r>
      <w:r>
        <w:rPr>
          <w:rFonts w:cs="Arial"/>
        </w:rPr>
        <w:t xml:space="preserve"> </w:t>
      </w:r>
      <w:r w:rsidRPr="00561422">
        <w:rPr>
          <w:rFonts w:cs="Arial"/>
        </w:rPr>
        <w:t>not</w:t>
      </w:r>
      <w:r>
        <w:rPr>
          <w:rFonts w:cs="Arial"/>
        </w:rPr>
        <w:t xml:space="preserve"> </w:t>
      </w:r>
      <w:r w:rsidRPr="00561422">
        <w:rPr>
          <w:rFonts w:cs="Arial"/>
        </w:rPr>
        <w:t>connected</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Click</w:t>
      </w:r>
      <w:r>
        <w:rPr>
          <w:rFonts w:cs="Arial"/>
        </w:rPr>
        <w:t xml:space="preserve"> </w:t>
      </w:r>
      <w:r w:rsidRPr="00561422">
        <w:rPr>
          <w:rFonts w:cs="Arial"/>
        </w:rPr>
        <w:t>the</w:t>
      </w:r>
      <w:r>
        <w:rPr>
          <w:rFonts w:cs="Arial"/>
        </w:rPr>
        <w:t xml:space="preserve"> Request Product Key Now! </w:t>
      </w:r>
      <w:proofErr w:type="gramStart"/>
      <w:r w:rsidRPr="00561422">
        <w:rPr>
          <w:rFonts w:cs="Arial"/>
        </w:rPr>
        <w:t>button</w:t>
      </w:r>
      <w:proofErr w:type="gramEnd"/>
      <w:r w:rsidRPr="00561422">
        <w:rPr>
          <w:rFonts w:cs="Arial"/>
        </w:rPr>
        <w:t>.</w:t>
      </w:r>
    </w:p>
    <w:p w:rsidR="009037DA" w:rsidRPr="009037DA" w:rsidRDefault="00E30D2F" w:rsidP="009037DA">
      <w:r>
        <w:rPr>
          <w:noProof/>
        </w:rPr>
        <w:drawing>
          <wp:inline distT="0" distB="0" distL="0" distR="0">
            <wp:extent cx="5676900" cy="3762375"/>
            <wp:effectExtent l="19050" t="19050" r="57150" b="66675"/>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6900" cy="37623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9037DA" w:rsidRPr="00561422" w:rsidRDefault="009037DA" w:rsidP="009037DA">
      <w:pPr>
        <w:rPr>
          <w:rFonts w:cs="Arial"/>
        </w:rPr>
      </w:pPr>
      <w:r w:rsidRPr="00561422">
        <w:rPr>
          <w:rFonts w:cs="Arial"/>
          <w:b/>
          <w:bCs/>
        </w:rPr>
        <w:t>Step</w:t>
      </w:r>
      <w:r>
        <w:rPr>
          <w:rFonts w:cs="Arial"/>
          <w:b/>
          <w:bCs/>
        </w:rPr>
        <w:t xml:space="preserve"> </w:t>
      </w:r>
      <w:r w:rsidRPr="00561422">
        <w:rPr>
          <w:rFonts w:cs="Arial"/>
          <w:b/>
          <w:bCs/>
        </w:rPr>
        <w:t>5:</w:t>
      </w:r>
      <w:r>
        <w:rPr>
          <w:rFonts w:cs="Arial"/>
        </w:rPr>
        <w:t xml:space="preserve">  </w:t>
      </w:r>
      <w:r w:rsidRPr="00561422">
        <w:rPr>
          <w:rFonts w:cs="Arial"/>
        </w:rPr>
        <w:t>If</w:t>
      </w:r>
      <w:r>
        <w:rPr>
          <w:rFonts w:cs="Arial"/>
        </w:rPr>
        <w:t xml:space="preserve"> </w:t>
      </w:r>
      <w:r w:rsidRPr="00561422">
        <w:rPr>
          <w:rFonts w:cs="Arial"/>
        </w:rPr>
        <w:t>the</w:t>
      </w:r>
      <w:r>
        <w:rPr>
          <w:rFonts w:cs="Arial"/>
        </w:rPr>
        <w:t xml:space="preserve"> </w:t>
      </w:r>
      <w:r w:rsidRPr="00561422">
        <w:rPr>
          <w:rFonts w:cs="Arial"/>
        </w:rPr>
        <w:t>details</w:t>
      </w:r>
      <w:r>
        <w:rPr>
          <w:rFonts w:cs="Arial"/>
        </w:rPr>
        <w:t xml:space="preserve"> </w:t>
      </w:r>
      <w:r w:rsidRPr="00561422">
        <w:rPr>
          <w:rFonts w:cs="Arial"/>
        </w:rPr>
        <w:t>entere</w:t>
      </w:r>
      <w:r>
        <w:rPr>
          <w:rFonts w:cs="Arial"/>
        </w:rPr>
        <w:t>d are correct, you will receive a product key in the email address you provided and a confirmation message will be displayed in the browser as shown below. You will receive a product key and an Activation Code.</w:t>
      </w:r>
    </w:p>
    <w:p w:rsidR="009037DA" w:rsidRDefault="00E30D2F" w:rsidP="009037DA">
      <w:pPr>
        <w:rPr>
          <w:rFonts w:cs="Arial"/>
        </w:rPr>
      </w:pPr>
      <w:r>
        <w:rPr>
          <w:noProof/>
        </w:rPr>
        <w:drawing>
          <wp:inline distT="0" distB="0" distL="0" distR="0">
            <wp:extent cx="5915025" cy="771525"/>
            <wp:effectExtent l="0" t="0" r="9525" b="9525"/>
            <wp:docPr id="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5025" cy="771525"/>
                    </a:xfrm>
                    <a:prstGeom prst="rect">
                      <a:avLst/>
                    </a:prstGeom>
                    <a:noFill/>
                    <a:ln>
                      <a:noFill/>
                    </a:ln>
                  </pic:spPr>
                </pic:pic>
              </a:graphicData>
            </a:graphic>
          </wp:inline>
        </w:drawing>
      </w:r>
    </w:p>
    <w:p w:rsidR="009037DA" w:rsidRPr="00561422" w:rsidRDefault="00E30D2F" w:rsidP="009037DA">
      <w:pPr>
        <w:rPr>
          <w:rFonts w:cs="Arial"/>
        </w:rPr>
      </w:pPr>
      <w:r>
        <w:rPr>
          <w:noProof/>
        </w:rPr>
        <w:drawing>
          <wp:inline distT="0" distB="0" distL="0" distR="0">
            <wp:extent cx="5915025" cy="2686050"/>
            <wp:effectExtent l="0" t="0" r="9525" b="0"/>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5025" cy="2686050"/>
                    </a:xfrm>
                    <a:prstGeom prst="rect">
                      <a:avLst/>
                    </a:prstGeom>
                    <a:noFill/>
                    <a:ln>
                      <a:noFill/>
                    </a:ln>
                  </pic:spPr>
                </pic:pic>
              </a:graphicData>
            </a:graphic>
          </wp:inline>
        </w:drawing>
      </w:r>
    </w:p>
    <w:p w:rsidR="009037DA" w:rsidRPr="00561422" w:rsidRDefault="009037DA" w:rsidP="009037DA">
      <w:pPr>
        <w:rPr>
          <w:rFonts w:cs="Arial"/>
        </w:rPr>
      </w:pPr>
      <w:r w:rsidRPr="00561422">
        <w:rPr>
          <w:rFonts w:cs="Arial"/>
          <w:b/>
          <w:bCs/>
        </w:rPr>
        <w:t>Step</w:t>
      </w:r>
      <w:r>
        <w:rPr>
          <w:rFonts w:cs="Arial"/>
          <w:b/>
          <w:bCs/>
        </w:rPr>
        <w:t xml:space="preserve"> </w:t>
      </w:r>
      <w:r w:rsidRPr="00561422">
        <w:rPr>
          <w:rFonts w:cs="Arial"/>
          <w:b/>
          <w:bCs/>
        </w:rPr>
        <w:t>6:</w:t>
      </w:r>
      <w:r>
        <w:rPr>
          <w:rFonts w:cs="Arial"/>
        </w:rPr>
        <w:t xml:space="preserve">  </w:t>
      </w:r>
      <w:r w:rsidRPr="00561422">
        <w:rPr>
          <w:rFonts w:cs="Arial"/>
        </w:rPr>
        <w:t>Enter</w:t>
      </w:r>
      <w:r>
        <w:rPr>
          <w:rFonts w:cs="Arial"/>
        </w:rPr>
        <w:t xml:space="preserve"> </w:t>
      </w:r>
      <w:r w:rsidRPr="00561422">
        <w:rPr>
          <w:rFonts w:cs="Arial"/>
        </w:rPr>
        <w:t>the</w:t>
      </w:r>
      <w:r>
        <w:rPr>
          <w:rFonts w:cs="Arial"/>
        </w:rPr>
        <w:t xml:space="preserve"> Product Key and the </w:t>
      </w:r>
      <w:r w:rsidRPr="00561422">
        <w:rPr>
          <w:rFonts w:cs="Arial"/>
        </w:rPr>
        <w:t>Activation</w:t>
      </w:r>
      <w:r>
        <w:rPr>
          <w:rFonts w:cs="Arial"/>
        </w:rPr>
        <w:t xml:space="preserve"> </w:t>
      </w:r>
      <w:r w:rsidRPr="00561422">
        <w:rPr>
          <w:rFonts w:cs="Arial"/>
        </w:rPr>
        <w:t>Code</w:t>
      </w:r>
      <w:r>
        <w:rPr>
          <w:rFonts w:cs="Arial"/>
        </w:rPr>
        <w:t xml:space="preserve"> </w:t>
      </w:r>
      <w:r w:rsidRPr="00561422">
        <w:rPr>
          <w:rFonts w:cs="Arial"/>
        </w:rPr>
        <w:t>in</w:t>
      </w:r>
      <w:r>
        <w:rPr>
          <w:rFonts w:cs="Arial"/>
        </w:rPr>
        <w:t xml:space="preserve"> </w:t>
      </w:r>
      <w:r w:rsidRPr="00561422">
        <w:rPr>
          <w:rFonts w:cs="Arial"/>
        </w:rPr>
        <w:t>the</w:t>
      </w:r>
      <w:r>
        <w:rPr>
          <w:rFonts w:cs="Arial"/>
        </w:rPr>
        <w:t xml:space="preserve"> </w:t>
      </w:r>
      <w:r w:rsidR="001B35D2">
        <w:rPr>
          <w:rFonts w:cs="Arial"/>
        </w:rPr>
        <w:t xml:space="preserve">Activate Iron Speed Designer </w:t>
      </w:r>
      <w:proofErr w:type="spellStart"/>
      <w:r w:rsidR="001B35D2">
        <w:rPr>
          <w:rFonts w:cs="Arial"/>
        </w:rPr>
        <w:t>wizard</w:t>
      </w:r>
      <w:r w:rsidRPr="00561422">
        <w:rPr>
          <w:rFonts w:cs="Arial"/>
        </w:rPr>
        <w:t>on</w:t>
      </w:r>
      <w:proofErr w:type="spellEnd"/>
      <w:r>
        <w:rPr>
          <w:rFonts w:cs="Arial"/>
        </w:rPr>
        <w:t xml:space="preserve"> </w:t>
      </w:r>
      <w:r w:rsidRPr="00561422">
        <w:rPr>
          <w:rFonts w:cs="Arial"/>
        </w:rPr>
        <w:t>the</w:t>
      </w:r>
      <w:r>
        <w:rPr>
          <w:rFonts w:cs="Arial"/>
        </w:rPr>
        <w:t xml:space="preserve"> </w:t>
      </w:r>
      <w:r w:rsidRPr="00561422">
        <w:rPr>
          <w:rFonts w:cs="Arial"/>
        </w:rPr>
        <w:t>machine</w:t>
      </w:r>
      <w:r>
        <w:rPr>
          <w:rFonts w:cs="Arial"/>
        </w:rPr>
        <w:t xml:space="preserve"> </w:t>
      </w:r>
      <w:r w:rsidRPr="00561422">
        <w:rPr>
          <w:rFonts w:cs="Arial"/>
        </w:rPr>
        <w:t>where</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is</w:t>
      </w:r>
      <w:r>
        <w:rPr>
          <w:rFonts w:cs="Arial"/>
        </w:rPr>
        <w:t xml:space="preserve"> </w:t>
      </w:r>
      <w:r w:rsidRPr="00561422">
        <w:rPr>
          <w:rFonts w:cs="Arial"/>
        </w:rPr>
        <w:t>being</w:t>
      </w:r>
      <w:r>
        <w:rPr>
          <w:rFonts w:cs="Arial"/>
        </w:rPr>
        <w:t xml:space="preserve"> </w:t>
      </w:r>
      <w:r w:rsidRPr="00561422">
        <w:rPr>
          <w:rFonts w:cs="Arial"/>
        </w:rPr>
        <w:t>activated.</w:t>
      </w:r>
    </w:p>
    <w:p w:rsidR="009037DA" w:rsidRPr="00561422" w:rsidRDefault="00E30D2F" w:rsidP="009037DA">
      <w:pPr>
        <w:rPr>
          <w:rFonts w:cs="Arial"/>
          <w:b/>
          <w:bCs/>
        </w:rPr>
      </w:pPr>
      <w:r>
        <w:rPr>
          <w:noProof/>
        </w:rPr>
        <w:drawing>
          <wp:inline distT="0" distB="0" distL="0" distR="0">
            <wp:extent cx="3829050" cy="3457575"/>
            <wp:effectExtent l="0" t="0" r="0" b="9525"/>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9050" cy="3457575"/>
                    </a:xfrm>
                    <a:prstGeom prst="rect">
                      <a:avLst/>
                    </a:prstGeom>
                    <a:noFill/>
                    <a:ln>
                      <a:noFill/>
                    </a:ln>
                  </pic:spPr>
                </pic:pic>
              </a:graphicData>
            </a:graphic>
          </wp:inline>
        </w:drawing>
      </w:r>
    </w:p>
    <w:p w:rsidR="009037DA" w:rsidRPr="00561422" w:rsidRDefault="009037DA" w:rsidP="009037DA">
      <w:pPr>
        <w:rPr>
          <w:rFonts w:cs="Arial"/>
        </w:rPr>
      </w:pPr>
      <w:r w:rsidRPr="00561422">
        <w:rPr>
          <w:rFonts w:cs="Arial"/>
          <w:b/>
          <w:bCs/>
        </w:rPr>
        <w:t>Step</w:t>
      </w:r>
      <w:r>
        <w:rPr>
          <w:rFonts w:cs="Arial"/>
          <w:b/>
          <w:bCs/>
        </w:rPr>
        <w:t xml:space="preserve"> </w:t>
      </w:r>
      <w:r w:rsidRPr="00561422">
        <w:rPr>
          <w:rFonts w:cs="Arial"/>
          <w:b/>
          <w:bCs/>
        </w:rPr>
        <w:t>7:</w:t>
      </w:r>
      <w:r>
        <w:rPr>
          <w:rFonts w:cs="Arial"/>
        </w:rPr>
        <w:t xml:space="preserve">  </w:t>
      </w:r>
      <w:r w:rsidRPr="00561422">
        <w:rPr>
          <w:rFonts w:cs="Arial"/>
        </w:rPr>
        <w:t>If</w:t>
      </w:r>
      <w:r>
        <w:rPr>
          <w:rFonts w:cs="Arial"/>
        </w:rPr>
        <w:t xml:space="preserve"> </w:t>
      </w:r>
      <w:r w:rsidRPr="00561422">
        <w:rPr>
          <w:rFonts w:cs="Arial"/>
        </w:rPr>
        <w:t>the</w:t>
      </w:r>
      <w:r>
        <w:rPr>
          <w:rFonts w:cs="Arial"/>
        </w:rPr>
        <w:t xml:space="preserve"> </w:t>
      </w:r>
      <w:r w:rsidRPr="00561422">
        <w:rPr>
          <w:rFonts w:cs="Arial"/>
        </w:rPr>
        <w:t>values</w:t>
      </w:r>
      <w:r>
        <w:rPr>
          <w:rFonts w:cs="Arial"/>
        </w:rPr>
        <w:t xml:space="preserve"> </w:t>
      </w:r>
      <w:r w:rsidRPr="00561422">
        <w:rPr>
          <w:rFonts w:cs="Arial"/>
        </w:rPr>
        <w:t>entered</w:t>
      </w:r>
      <w:r>
        <w:rPr>
          <w:rFonts w:cs="Arial"/>
        </w:rPr>
        <w:t xml:space="preserve"> </w:t>
      </w:r>
      <w:r w:rsidRPr="00561422">
        <w:rPr>
          <w:rFonts w:cs="Arial"/>
        </w:rPr>
        <w:t>are</w:t>
      </w:r>
      <w:r>
        <w:rPr>
          <w:rFonts w:cs="Arial"/>
        </w:rPr>
        <w:t xml:space="preserve"> </w:t>
      </w:r>
      <w:r w:rsidRPr="00561422">
        <w:rPr>
          <w:rFonts w:cs="Arial"/>
        </w:rPr>
        <w:t>valid,</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confirms</w:t>
      </w:r>
      <w:r>
        <w:rPr>
          <w:rFonts w:cs="Arial"/>
        </w:rPr>
        <w:t xml:space="preserve"> </w:t>
      </w:r>
      <w:r w:rsidRPr="00561422">
        <w:rPr>
          <w:rFonts w:cs="Arial"/>
        </w:rPr>
        <w:t>your</w:t>
      </w:r>
      <w:r>
        <w:rPr>
          <w:rFonts w:cs="Arial"/>
        </w:rPr>
        <w:t xml:space="preserve"> </w:t>
      </w:r>
      <w:r w:rsidRPr="00561422">
        <w:rPr>
          <w:rFonts w:cs="Arial"/>
        </w:rPr>
        <w:t>activation</w:t>
      </w:r>
      <w:r>
        <w:rPr>
          <w:rFonts w:cs="Arial"/>
        </w:rPr>
        <w:t xml:space="preserve"> </w:t>
      </w:r>
      <w:r w:rsidRPr="00561422">
        <w:rPr>
          <w:rFonts w:cs="Arial"/>
        </w:rPr>
        <w:t>was</w:t>
      </w:r>
      <w:r>
        <w:rPr>
          <w:rFonts w:cs="Arial"/>
        </w:rPr>
        <w:t xml:space="preserve"> </w:t>
      </w:r>
      <w:r w:rsidRPr="00561422">
        <w:rPr>
          <w:rFonts w:cs="Arial"/>
        </w:rPr>
        <w:t>successful.</w:t>
      </w:r>
    </w:p>
    <w:p w:rsidR="009037DA" w:rsidRPr="00561422" w:rsidRDefault="00E30D2F" w:rsidP="009037DA">
      <w:pPr>
        <w:rPr>
          <w:rFonts w:cs="Arial"/>
          <w:b/>
          <w:bCs/>
        </w:rPr>
      </w:pPr>
      <w:r>
        <w:rPr>
          <w:noProof/>
        </w:rPr>
        <w:drawing>
          <wp:inline distT="0" distB="0" distL="0" distR="0">
            <wp:extent cx="3419475" cy="1609725"/>
            <wp:effectExtent l="0" t="0" r="9525" b="9525"/>
            <wp:docPr id="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9475" cy="1609725"/>
                    </a:xfrm>
                    <a:prstGeom prst="rect">
                      <a:avLst/>
                    </a:prstGeom>
                    <a:noFill/>
                    <a:ln>
                      <a:noFill/>
                    </a:ln>
                  </pic:spPr>
                </pic:pic>
              </a:graphicData>
            </a:graphic>
          </wp:inline>
        </w:drawing>
      </w:r>
    </w:p>
    <w:p w:rsidR="009037DA" w:rsidRPr="00561422" w:rsidRDefault="009037DA" w:rsidP="009037DA">
      <w:pPr>
        <w:rPr>
          <w:rFonts w:cs="Arial"/>
        </w:rPr>
      </w:pPr>
      <w:r w:rsidRPr="00561422">
        <w:rPr>
          <w:rFonts w:cs="Arial"/>
        </w:rPr>
        <w:t>You</w:t>
      </w:r>
      <w:r>
        <w:rPr>
          <w:rFonts w:cs="Arial"/>
        </w:rPr>
        <w:t xml:space="preserve"> </w:t>
      </w:r>
      <w:r w:rsidRPr="00561422">
        <w:rPr>
          <w:rFonts w:cs="Arial"/>
        </w:rPr>
        <w:t>are</w:t>
      </w:r>
      <w:r>
        <w:rPr>
          <w:rFonts w:cs="Arial"/>
        </w:rPr>
        <w:t xml:space="preserve"> </w:t>
      </w:r>
      <w:r w:rsidRPr="00561422">
        <w:rPr>
          <w:rFonts w:cs="Arial"/>
        </w:rPr>
        <w:t>now</w:t>
      </w:r>
      <w:r>
        <w:rPr>
          <w:rFonts w:cs="Arial"/>
        </w:rPr>
        <w:t xml:space="preserve"> </w:t>
      </w:r>
      <w:r w:rsidRPr="00561422">
        <w:rPr>
          <w:rFonts w:cs="Arial"/>
        </w:rPr>
        <w:t>set</w:t>
      </w:r>
      <w:r>
        <w:rPr>
          <w:rFonts w:cs="Arial"/>
        </w:rPr>
        <w:t xml:space="preserve"> </w:t>
      </w:r>
      <w:r w:rsidRPr="00561422">
        <w:rPr>
          <w:rFonts w:cs="Arial"/>
        </w:rPr>
        <w:t>to</w:t>
      </w:r>
      <w:r>
        <w:rPr>
          <w:rFonts w:cs="Arial"/>
        </w:rPr>
        <w:t xml:space="preserve"> </w:t>
      </w:r>
      <w:r w:rsidRPr="00561422">
        <w:rPr>
          <w:rFonts w:cs="Arial"/>
        </w:rPr>
        <w:t>start</w:t>
      </w:r>
      <w:r>
        <w:rPr>
          <w:rFonts w:cs="Arial"/>
        </w:rPr>
        <w:t xml:space="preserve"> </w:t>
      </w:r>
      <w:r w:rsidRPr="00561422">
        <w:rPr>
          <w:rFonts w:cs="Arial"/>
        </w:rPr>
        <w:t>working</w:t>
      </w:r>
      <w:r>
        <w:rPr>
          <w:rFonts w:cs="Arial"/>
        </w:rPr>
        <w:t xml:space="preserve"> </w:t>
      </w:r>
      <w:r w:rsidRPr="00561422">
        <w:rPr>
          <w:rFonts w:cs="Arial"/>
        </w:rPr>
        <w:t>with</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p>
    <w:p w:rsidR="009037DA" w:rsidRPr="00E1712F" w:rsidRDefault="009037DA" w:rsidP="009037DA"/>
    <w:p w:rsidR="00DA6151" w:rsidRPr="00DA6151" w:rsidRDefault="00DA6151" w:rsidP="00DA6151">
      <w:pPr>
        <w:pStyle w:val="Heading3"/>
      </w:pPr>
      <w:bookmarkStart w:id="70" w:name="_Ref134867169"/>
      <w:bookmarkStart w:id="71" w:name="_Toc414885703"/>
      <w:r w:rsidRPr="00DA6151">
        <w:t>Offline</w:t>
      </w:r>
      <w:r w:rsidR="009037DA">
        <w:t xml:space="preserve"> </w:t>
      </w:r>
      <w:r w:rsidRPr="00DA6151">
        <w:t>Activation</w:t>
      </w:r>
      <w:r w:rsidR="009037DA">
        <w:t xml:space="preserve"> </w:t>
      </w:r>
      <w:r w:rsidRPr="00DA6151">
        <w:t>of</w:t>
      </w:r>
      <w:r w:rsidR="009037DA">
        <w:t xml:space="preserve"> </w:t>
      </w:r>
      <w:r w:rsidRPr="00DA6151">
        <w:t>Iron</w:t>
      </w:r>
      <w:r w:rsidR="009037DA">
        <w:t xml:space="preserve"> </w:t>
      </w:r>
      <w:r w:rsidRPr="00DA6151">
        <w:t>Speed</w:t>
      </w:r>
      <w:r w:rsidR="009037DA">
        <w:t xml:space="preserve"> </w:t>
      </w:r>
      <w:r w:rsidRPr="00DA6151">
        <w:t>Designer</w:t>
      </w:r>
      <w:bookmarkEnd w:id="70"/>
      <w:bookmarkEnd w:id="71"/>
    </w:p>
    <w:p w:rsidR="00DA6151" w:rsidRPr="00EE0F65" w:rsidRDefault="00DA6151" w:rsidP="00DA6151">
      <w:pPr>
        <w:rPr>
          <w:rFonts w:cs="Arial"/>
        </w:rPr>
      </w:pPr>
      <w:r w:rsidRPr="00EE0F65">
        <w:rPr>
          <w:rFonts w:cs="Arial"/>
        </w:rPr>
        <w:t>Iron</w:t>
      </w:r>
      <w:r w:rsidR="009037DA">
        <w:rPr>
          <w:rFonts w:cs="Arial"/>
        </w:rPr>
        <w:t xml:space="preserve"> </w:t>
      </w:r>
      <w:r w:rsidRPr="00EE0F65">
        <w:rPr>
          <w:rFonts w:cs="Arial"/>
        </w:rPr>
        <w:t>Speed</w:t>
      </w:r>
      <w:r w:rsidR="009037DA">
        <w:rPr>
          <w:rFonts w:cs="Arial"/>
        </w:rPr>
        <w:t xml:space="preserve"> </w:t>
      </w:r>
      <w:r w:rsidRPr="00EE0F65">
        <w:rPr>
          <w:rFonts w:cs="Arial"/>
        </w:rPr>
        <w:t>Designer</w:t>
      </w:r>
      <w:r w:rsidR="009037DA">
        <w:rPr>
          <w:rFonts w:cs="Arial"/>
        </w:rPr>
        <w:t xml:space="preserve"> </w:t>
      </w:r>
      <w:r w:rsidRPr="00EE0F65">
        <w:rPr>
          <w:rFonts w:cs="Arial"/>
        </w:rPr>
        <w:t>has</w:t>
      </w:r>
      <w:r w:rsidR="009037DA">
        <w:rPr>
          <w:rFonts w:cs="Arial"/>
        </w:rPr>
        <w:t xml:space="preserve"> </w:t>
      </w:r>
      <w:r w:rsidRPr="00EE0F65">
        <w:rPr>
          <w:rFonts w:cs="Arial"/>
        </w:rPr>
        <w:t>a</w:t>
      </w:r>
      <w:r w:rsidR="009037DA">
        <w:rPr>
          <w:rFonts w:cs="Arial"/>
        </w:rPr>
        <w:t xml:space="preserve"> </w:t>
      </w:r>
      <w:r w:rsidRPr="00EE0F65">
        <w:rPr>
          <w:rFonts w:cs="Arial"/>
        </w:rPr>
        <w:t>very</w:t>
      </w:r>
      <w:r w:rsidR="009037DA">
        <w:rPr>
          <w:rFonts w:cs="Arial"/>
        </w:rPr>
        <w:t xml:space="preserve"> </w:t>
      </w:r>
      <w:r w:rsidRPr="00EE0F65">
        <w:rPr>
          <w:rFonts w:cs="Arial"/>
        </w:rPr>
        <w:t>easy</w:t>
      </w:r>
      <w:r w:rsidR="009037DA">
        <w:rPr>
          <w:rFonts w:cs="Arial"/>
        </w:rPr>
        <w:t xml:space="preserve"> </w:t>
      </w:r>
      <w:r w:rsidRPr="00EE0F65">
        <w:rPr>
          <w:rFonts w:cs="Arial"/>
        </w:rPr>
        <w:t>offline</w:t>
      </w:r>
      <w:r w:rsidR="009037DA">
        <w:rPr>
          <w:rFonts w:cs="Arial"/>
        </w:rPr>
        <w:t xml:space="preserve"> </w:t>
      </w:r>
      <w:r w:rsidRPr="00EE0F65">
        <w:rPr>
          <w:rFonts w:cs="Arial"/>
        </w:rPr>
        <w:t>activation</w:t>
      </w:r>
      <w:r w:rsidR="009037DA">
        <w:rPr>
          <w:rFonts w:cs="Arial"/>
        </w:rPr>
        <w:t xml:space="preserve"> </w:t>
      </w:r>
      <w:r w:rsidRPr="00EE0F65">
        <w:rPr>
          <w:rFonts w:cs="Arial"/>
        </w:rPr>
        <w:t>process</w:t>
      </w:r>
      <w:r w:rsidR="009037DA">
        <w:rPr>
          <w:rFonts w:cs="Arial"/>
        </w:rPr>
        <w:t xml:space="preserve"> </w:t>
      </w:r>
      <w:r w:rsidRPr="00EE0F65">
        <w:rPr>
          <w:rFonts w:cs="Arial"/>
        </w:rPr>
        <w:t>to</w:t>
      </w:r>
      <w:r w:rsidR="009037DA">
        <w:rPr>
          <w:rFonts w:cs="Arial"/>
        </w:rPr>
        <w:t xml:space="preserve"> </w:t>
      </w:r>
      <w:r w:rsidRPr="00EE0F65">
        <w:rPr>
          <w:rFonts w:cs="Arial"/>
        </w:rPr>
        <w:t>activate</w:t>
      </w:r>
      <w:r w:rsidR="009037DA">
        <w:rPr>
          <w:rFonts w:cs="Arial"/>
        </w:rPr>
        <w:t xml:space="preserve"> </w:t>
      </w:r>
      <w:r>
        <w:rPr>
          <w:rFonts w:cs="Arial"/>
        </w:rPr>
        <w:t>Iron</w:t>
      </w:r>
      <w:r w:rsidR="009037DA">
        <w:rPr>
          <w:rFonts w:cs="Arial"/>
        </w:rPr>
        <w:t xml:space="preserve"> </w:t>
      </w:r>
      <w:r>
        <w:rPr>
          <w:rFonts w:cs="Arial"/>
        </w:rPr>
        <w:t>Speed</w:t>
      </w:r>
      <w:r w:rsidR="009037DA">
        <w:rPr>
          <w:rFonts w:cs="Arial"/>
        </w:rPr>
        <w:t xml:space="preserve"> </w:t>
      </w:r>
      <w:r>
        <w:rPr>
          <w:rFonts w:cs="Arial"/>
        </w:rPr>
        <w:t>Designer</w:t>
      </w:r>
      <w:r w:rsidR="009037DA">
        <w:rPr>
          <w:rFonts w:cs="Arial"/>
        </w:rPr>
        <w:t xml:space="preserve"> </w:t>
      </w:r>
      <w:r w:rsidRPr="00EE0F65">
        <w:rPr>
          <w:rFonts w:cs="Arial"/>
        </w:rPr>
        <w:t>on</w:t>
      </w:r>
      <w:r w:rsidR="009037DA">
        <w:rPr>
          <w:rFonts w:cs="Arial"/>
        </w:rPr>
        <w:t xml:space="preserve"> </w:t>
      </w:r>
      <w:r w:rsidRPr="00EE0F65">
        <w:rPr>
          <w:rFonts w:cs="Arial"/>
        </w:rPr>
        <w:t>a</w:t>
      </w:r>
      <w:r w:rsidR="009037DA">
        <w:rPr>
          <w:rFonts w:cs="Arial"/>
        </w:rPr>
        <w:t xml:space="preserve"> </w:t>
      </w:r>
      <w:r w:rsidRPr="00EE0F65">
        <w:rPr>
          <w:rFonts w:cs="Arial"/>
        </w:rPr>
        <w:t>machine</w:t>
      </w:r>
      <w:r w:rsidR="009037DA">
        <w:rPr>
          <w:rFonts w:cs="Arial"/>
        </w:rPr>
        <w:t xml:space="preserve"> </w:t>
      </w:r>
      <w:r w:rsidRPr="00EE0F65">
        <w:rPr>
          <w:rFonts w:cs="Arial"/>
        </w:rPr>
        <w:t>that</w:t>
      </w:r>
      <w:r w:rsidR="009037DA">
        <w:rPr>
          <w:rFonts w:cs="Arial"/>
        </w:rPr>
        <w:t xml:space="preserve"> </w:t>
      </w:r>
      <w:r w:rsidRPr="00EE0F65">
        <w:rPr>
          <w:rFonts w:cs="Arial"/>
        </w:rPr>
        <w:t>does</w:t>
      </w:r>
      <w:r w:rsidR="009037DA">
        <w:rPr>
          <w:rFonts w:cs="Arial"/>
        </w:rPr>
        <w:t xml:space="preserve"> </w:t>
      </w:r>
      <w:r w:rsidRPr="00EE0F65">
        <w:rPr>
          <w:rFonts w:cs="Arial"/>
        </w:rPr>
        <w:t>not</w:t>
      </w:r>
      <w:r w:rsidR="009037DA">
        <w:rPr>
          <w:rFonts w:cs="Arial"/>
        </w:rPr>
        <w:t xml:space="preserve"> </w:t>
      </w:r>
      <w:r w:rsidRPr="00EE0F65">
        <w:rPr>
          <w:rFonts w:cs="Arial"/>
        </w:rPr>
        <w:t>have</w:t>
      </w:r>
      <w:r w:rsidR="009037DA">
        <w:rPr>
          <w:rFonts w:cs="Arial"/>
        </w:rPr>
        <w:t xml:space="preserve"> </w:t>
      </w:r>
      <w:r w:rsidRPr="00EE0F65">
        <w:rPr>
          <w:rFonts w:cs="Arial"/>
        </w:rPr>
        <w:t>access</w:t>
      </w:r>
      <w:r w:rsidR="009037DA">
        <w:rPr>
          <w:rFonts w:cs="Arial"/>
        </w:rPr>
        <w:t xml:space="preserve"> </w:t>
      </w:r>
      <w:r w:rsidRPr="00EE0F65">
        <w:rPr>
          <w:rFonts w:cs="Arial"/>
        </w:rPr>
        <w:t>to</w:t>
      </w:r>
      <w:r w:rsidR="009037DA">
        <w:rPr>
          <w:rFonts w:cs="Arial"/>
        </w:rPr>
        <w:t xml:space="preserve"> </w:t>
      </w:r>
      <w:r w:rsidRPr="00EE0F65">
        <w:rPr>
          <w:rFonts w:cs="Arial"/>
        </w:rPr>
        <w:t>the</w:t>
      </w:r>
      <w:r w:rsidR="009037DA">
        <w:rPr>
          <w:rFonts w:cs="Arial"/>
        </w:rPr>
        <w:t xml:space="preserve"> </w:t>
      </w:r>
      <w:r>
        <w:rPr>
          <w:rFonts w:cs="Arial"/>
        </w:rPr>
        <w:t>I</w:t>
      </w:r>
      <w:r w:rsidRPr="00EE0F65">
        <w:rPr>
          <w:rFonts w:cs="Arial"/>
        </w:rPr>
        <w:t>nternet.</w:t>
      </w:r>
    </w:p>
    <w:p w:rsidR="00DA6151" w:rsidRDefault="00DA6151" w:rsidP="00DA6151">
      <w:pPr>
        <w:rPr>
          <w:rFonts w:cs="Arial"/>
        </w:rPr>
      </w:pPr>
      <w:r w:rsidRPr="00F07D5B">
        <w:rPr>
          <w:rFonts w:cs="Arial"/>
          <w:b/>
        </w:rPr>
        <w:t>Step</w:t>
      </w:r>
      <w:r w:rsidR="009037DA">
        <w:rPr>
          <w:rFonts w:cs="Arial"/>
          <w:b/>
        </w:rPr>
        <w:t xml:space="preserve"> </w:t>
      </w:r>
      <w:r w:rsidRPr="00F07D5B">
        <w:rPr>
          <w:rFonts w:cs="Arial"/>
          <w:b/>
        </w:rPr>
        <w:t>1</w:t>
      </w:r>
      <w:r>
        <w:rPr>
          <w:rFonts w:cs="Arial"/>
          <w:b/>
        </w:rPr>
        <w:t>:</w:t>
      </w:r>
      <w:r w:rsidR="009037DA">
        <w:rPr>
          <w:rFonts w:cs="Arial"/>
        </w:rPr>
        <w:t xml:space="preserve">  </w:t>
      </w:r>
      <w:r w:rsidR="00EF2D36">
        <w:rPr>
          <w:rFonts w:cs="Arial"/>
        </w:rPr>
        <w:t>In the Activate Iron Speed Designer wizard, select the “I have a Product Key” option, enter your product key and press the “Next&gt;” button.</w:t>
      </w:r>
    </w:p>
    <w:p w:rsidR="00DA6151" w:rsidRDefault="00E30D2F" w:rsidP="00DA6151">
      <w:pPr>
        <w:rPr>
          <w:rFonts w:cs="Arial"/>
          <w:noProof/>
        </w:rPr>
      </w:pPr>
      <w:r>
        <w:rPr>
          <w:rFonts w:cs="Arial"/>
          <w:noProof/>
        </w:rPr>
        <w:drawing>
          <wp:inline distT="0" distB="0" distL="0" distR="0">
            <wp:extent cx="3876675" cy="350520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76675" cy="3505200"/>
                    </a:xfrm>
                    <a:prstGeom prst="rect">
                      <a:avLst/>
                    </a:prstGeom>
                    <a:noFill/>
                    <a:ln>
                      <a:noFill/>
                    </a:ln>
                  </pic:spPr>
                </pic:pic>
              </a:graphicData>
            </a:graphic>
          </wp:inline>
        </w:drawing>
      </w:r>
    </w:p>
    <w:p w:rsidR="00EF2D36" w:rsidRDefault="00EF2D36" w:rsidP="00DA6151">
      <w:pPr>
        <w:rPr>
          <w:rFonts w:cs="Arial"/>
          <w:noProof/>
        </w:rPr>
      </w:pPr>
      <w:r>
        <w:rPr>
          <w:rFonts w:cs="Arial"/>
          <w:b/>
          <w:noProof/>
        </w:rPr>
        <w:t>Step 2:</w:t>
      </w:r>
      <w:r>
        <w:rPr>
          <w:rFonts w:cs="Arial"/>
          <w:noProof/>
        </w:rPr>
        <w:t xml:space="preserve">  Enter the requested information and click the ‘Finish’ button.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tries</w:t>
      </w:r>
      <w:r>
        <w:rPr>
          <w:rFonts w:cs="Arial"/>
        </w:rPr>
        <w:t xml:space="preserve"> </w:t>
      </w:r>
      <w:r w:rsidRPr="00561422">
        <w:rPr>
          <w:rFonts w:cs="Arial"/>
        </w:rPr>
        <w:t>to</w:t>
      </w:r>
      <w:r>
        <w:rPr>
          <w:rFonts w:cs="Arial"/>
        </w:rPr>
        <w:t xml:space="preserve"> </w:t>
      </w:r>
      <w:r w:rsidRPr="00561422">
        <w:rPr>
          <w:rFonts w:cs="Arial"/>
        </w:rPr>
        <w:t>contact</w:t>
      </w:r>
      <w:r>
        <w:rPr>
          <w:rFonts w:cs="Arial"/>
        </w:rPr>
        <w:t xml:space="preserve"> </w:t>
      </w:r>
      <w:r w:rsidRPr="00561422">
        <w:rPr>
          <w:rFonts w:cs="Arial"/>
        </w:rPr>
        <w:t>the</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Activation Server across the internet.  </w:t>
      </w:r>
      <w:r w:rsidRPr="00561422">
        <w:rPr>
          <w:rFonts w:cs="Arial"/>
        </w:rPr>
        <w:t>If</w:t>
      </w:r>
      <w:r>
        <w:rPr>
          <w:rFonts w:cs="Arial"/>
        </w:rPr>
        <w:t xml:space="preserve"> </w:t>
      </w:r>
      <w:r w:rsidRPr="00561422">
        <w:rPr>
          <w:rFonts w:cs="Arial"/>
        </w:rPr>
        <w:t>it</w:t>
      </w:r>
      <w:r>
        <w:rPr>
          <w:rFonts w:cs="Arial"/>
        </w:rPr>
        <w:t xml:space="preserve"> </w:t>
      </w:r>
      <w:r w:rsidRPr="00561422">
        <w:rPr>
          <w:rFonts w:cs="Arial"/>
        </w:rPr>
        <w:t>is</w:t>
      </w:r>
      <w:r>
        <w:rPr>
          <w:rFonts w:cs="Arial"/>
        </w:rPr>
        <w:t xml:space="preserve"> </w:t>
      </w:r>
      <w:r w:rsidRPr="00561422">
        <w:rPr>
          <w:rFonts w:cs="Arial"/>
        </w:rPr>
        <w:t>unable</w:t>
      </w:r>
      <w:r>
        <w:rPr>
          <w:rFonts w:cs="Arial"/>
        </w:rPr>
        <w:t xml:space="preserve"> </w:t>
      </w:r>
      <w:r w:rsidRPr="00561422">
        <w:rPr>
          <w:rFonts w:cs="Arial"/>
        </w:rPr>
        <w:t>to</w:t>
      </w:r>
      <w:r>
        <w:rPr>
          <w:rFonts w:cs="Arial"/>
        </w:rPr>
        <w:t xml:space="preserve"> </w:t>
      </w:r>
      <w:r w:rsidRPr="00561422">
        <w:rPr>
          <w:rFonts w:cs="Arial"/>
        </w:rPr>
        <w:t>gain</w:t>
      </w:r>
      <w:r>
        <w:rPr>
          <w:rFonts w:cs="Arial"/>
        </w:rPr>
        <w:t xml:space="preserve"> </w:t>
      </w:r>
      <w:r w:rsidRPr="00561422">
        <w:rPr>
          <w:rFonts w:cs="Arial"/>
        </w:rPr>
        <w:t>access</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an</w:t>
      </w:r>
      <w:r>
        <w:rPr>
          <w:rFonts w:cs="Arial"/>
        </w:rPr>
        <w:t xml:space="preserve"> </w:t>
      </w:r>
      <w:r w:rsidRPr="00561422">
        <w:rPr>
          <w:rFonts w:cs="Arial"/>
        </w:rPr>
        <w:t>offline</w:t>
      </w:r>
      <w:r>
        <w:rPr>
          <w:rFonts w:cs="Arial"/>
        </w:rPr>
        <w:t xml:space="preserve"> </w:t>
      </w:r>
      <w:r w:rsidRPr="00561422">
        <w:rPr>
          <w:rFonts w:cs="Arial"/>
        </w:rPr>
        <w:t>activation</w:t>
      </w:r>
      <w:r>
        <w:rPr>
          <w:rFonts w:cs="Arial"/>
        </w:rPr>
        <w:t xml:space="preserve"> </w:t>
      </w:r>
      <w:r w:rsidRPr="00561422">
        <w:rPr>
          <w:rFonts w:cs="Arial"/>
        </w:rPr>
        <w:t>dialog</w:t>
      </w:r>
      <w:r>
        <w:rPr>
          <w:rFonts w:cs="Arial"/>
        </w:rPr>
        <w:t xml:space="preserve"> </w:t>
      </w:r>
      <w:r w:rsidRPr="00561422">
        <w:rPr>
          <w:rFonts w:cs="Arial"/>
        </w:rPr>
        <w:t>is</w:t>
      </w:r>
      <w:r>
        <w:rPr>
          <w:rFonts w:cs="Arial"/>
        </w:rPr>
        <w:t xml:space="preserve"> </w:t>
      </w:r>
      <w:r w:rsidRPr="00561422">
        <w:rPr>
          <w:rFonts w:cs="Arial"/>
        </w:rPr>
        <w:t>automatically</w:t>
      </w:r>
      <w:r>
        <w:rPr>
          <w:rFonts w:cs="Arial"/>
        </w:rPr>
        <w:t xml:space="preserve"> </w:t>
      </w:r>
      <w:r w:rsidRPr="00561422">
        <w:rPr>
          <w:rFonts w:cs="Arial"/>
        </w:rPr>
        <w:t>displayed.</w:t>
      </w:r>
    </w:p>
    <w:p w:rsidR="00EF2D36" w:rsidRDefault="00E30D2F" w:rsidP="00DA6151">
      <w:pPr>
        <w:rPr>
          <w:noProof/>
        </w:rPr>
      </w:pPr>
      <w:r>
        <w:rPr>
          <w:noProof/>
        </w:rPr>
        <w:drawing>
          <wp:inline distT="0" distB="0" distL="0" distR="0">
            <wp:extent cx="4305300" cy="388620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05300" cy="3886200"/>
                    </a:xfrm>
                    <a:prstGeom prst="rect">
                      <a:avLst/>
                    </a:prstGeom>
                    <a:noFill/>
                    <a:ln>
                      <a:noFill/>
                    </a:ln>
                  </pic:spPr>
                </pic:pic>
              </a:graphicData>
            </a:graphic>
          </wp:inline>
        </w:drawing>
      </w:r>
    </w:p>
    <w:p w:rsidR="00EF2D36" w:rsidRPr="00EE0F65" w:rsidRDefault="00EF2D36" w:rsidP="00EF2D36">
      <w:pPr>
        <w:rPr>
          <w:rFonts w:cs="Arial"/>
        </w:rPr>
      </w:pPr>
      <w:r>
        <w:rPr>
          <w:b/>
          <w:noProof/>
        </w:rPr>
        <w:t>Step 3:</w:t>
      </w:r>
      <w:r>
        <w:rPr>
          <w:noProof/>
        </w:rPr>
        <w:t xml:space="preserve">  </w:t>
      </w:r>
      <w:r w:rsidRPr="00561422">
        <w:rPr>
          <w:rFonts w:cs="Arial"/>
        </w:rPr>
        <w:t>Select</w:t>
      </w:r>
      <w:r>
        <w:rPr>
          <w:rFonts w:cs="Arial"/>
        </w:rPr>
        <w:t xml:space="preserve"> </w:t>
      </w:r>
      <w:r w:rsidRPr="00561422">
        <w:rPr>
          <w:rFonts w:cs="Arial"/>
          <w:b/>
          <w:bCs/>
        </w:rPr>
        <w:t>Option</w:t>
      </w:r>
      <w:r>
        <w:rPr>
          <w:rFonts w:cs="Arial"/>
          <w:b/>
          <w:bCs/>
        </w:rPr>
        <w:t xml:space="preserve"> </w:t>
      </w:r>
      <w:r w:rsidRPr="00561422">
        <w:rPr>
          <w:rFonts w:cs="Arial"/>
          <w:b/>
          <w:bCs/>
        </w:rPr>
        <w:t>1</w:t>
      </w:r>
      <w:r>
        <w:rPr>
          <w:rFonts w:cs="Arial"/>
          <w:b/>
          <w:bCs/>
        </w:rPr>
        <w:t xml:space="preserve"> </w:t>
      </w:r>
      <w:r w:rsidRPr="00561422">
        <w:rPr>
          <w:rFonts w:cs="Arial"/>
        </w:rPr>
        <w:t>(click</w:t>
      </w:r>
      <w:r>
        <w:rPr>
          <w:rFonts w:cs="Arial"/>
        </w:rPr>
        <w:t xml:space="preserve"> </w:t>
      </w:r>
      <w:r w:rsidRPr="00561422">
        <w:rPr>
          <w:rFonts w:cs="Arial"/>
        </w:rPr>
        <w:t>the</w:t>
      </w:r>
      <w:r>
        <w:rPr>
          <w:rFonts w:cs="Arial"/>
        </w:rPr>
        <w:t xml:space="preserve"> </w:t>
      </w:r>
      <w:r w:rsidRPr="00561422">
        <w:rPr>
          <w:rFonts w:cs="Arial"/>
        </w:rPr>
        <w:t>“Launch</w:t>
      </w:r>
      <w:r>
        <w:rPr>
          <w:rFonts w:cs="Arial"/>
        </w:rPr>
        <w:t xml:space="preserve"> </w:t>
      </w:r>
      <w:r w:rsidRPr="00561422">
        <w:rPr>
          <w:rFonts w:cs="Arial"/>
        </w:rPr>
        <w:t>Browser”</w:t>
      </w:r>
      <w:r>
        <w:rPr>
          <w:rFonts w:cs="Arial"/>
        </w:rPr>
        <w:t xml:space="preserve"> </w:t>
      </w:r>
      <w:r w:rsidRPr="00561422">
        <w:rPr>
          <w:rFonts w:cs="Arial"/>
        </w:rPr>
        <w:t>button)</w:t>
      </w:r>
      <w:r>
        <w:rPr>
          <w:rFonts w:cs="Arial"/>
        </w:rPr>
        <w:t xml:space="preserve"> </w:t>
      </w:r>
      <w:r w:rsidRPr="00561422">
        <w:rPr>
          <w:rFonts w:cs="Arial"/>
        </w:rPr>
        <w:t>if</w:t>
      </w:r>
      <w:r>
        <w:rPr>
          <w:rFonts w:cs="Arial"/>
        </w:rPr>
        <w:t xml:space="preserve"> </w:t>
      </w:r>
      <w:r w:rsidRPr="00561422">
        <w:rPr>
          <w:rFonts w:cs="Arial"/>
        </w:rPr>
        <w:t>you</w:t>
      </w:r>
      <w:r>
        <w:rPr>
          <w:rFonts w:cs="Arial"/>
        </w:rPr>
        <w:t xml:space="preserve"> are connected to the Internet.  </w:t>
      </w:r>
      <w:r w:rsidRPr="00561422">
        <w:rPr>
          <w:rFonts w:cs="Arial"/>
        </w:rPr>
        <w:t>This</w:t>
      </w:r>
      <w:r>
        <w:rPr>
          <w:rFonts w:cs="Arial"/>
        </w:rPr>
        <w:t xml:space="preserve"> </w:t>
      </w:r>
      <w:r w:rsidRPr="00561422">
        <w:rPr>
          <w:rFonts w:cs="Arial"/>
        </w:rPr>
        <w:t>opens</w:t>
      </w:r>
      <w:r>
        <w:rPr>
          <w:rFonts w:cs="Arial"/>
        </w:rPr>
        <w:t xml:space="preserve"> </w:t>
      </w:r>
      <w:r w:rsidRPr="00561422">
        <w:rPr>
          <w:rFonts w:cs="Arial"/>
        </w:rPr>
        <w:t>a</w:t>
      </w:r>
      <w:r>
        <w:rPr>
          <w:rFonts w:cs="Arial"/>
        </w:rPr>
        <w:t xml:space="preserve"> </w:t>
      </w:r>
      <w:r w:rsidRPr="00561422">
        <w:rPr>
          <w:rFonts w:cs="Arial"/>
        </w:rPr>
        <w:t>browser</w:t>
      </w:r>
      <w:r>
        <w:rPr>
          <w:rFonts w:cs="Arial"/>
        </w:rPr>
        <w:t xml:space="preserve"> </w:t>
      </w:r>
      <w:r w:rsidRPr="00561422">
        <w:rPr>
          <w:rFonts w:cs="Arial"/>
        </w:rPr>
        <w:t>window</w:t>
      </w:r>
      <w:r>
        <w:rPr>
          <w:rFonts w:cs="Arial"/>
        </w:rPr>
        <w:t xml:space="preserve"> </w:t>
      </w:r>
      <w:r w:rsidRPr="00561422">
        <w:rPr>
          <w:rFonts w:cs="Arial"/>
        </w:rPr>
        <w:t>and</w:t>
      </w:r>
      <w:r>
        <w:rPr>
          <w:rFonts w:cs="Arial"/>
        </w:rPr>
        <w:t xml:space="preserve"> </w:t>
      </w:r>
      <w:r w:rsidRPr="00561422">
        <w:rPr>
          <w:rFonts w:cs="Arial"/>
        </w:rPr>
        <w:t>connects</w:t>
      </w:r>
      <w:r>
        <w:rPr>
          <w:rFonts w:cs="Arial"/>
        </w:rPr>
        <w:t xml:space="preserve"> </w:t>
      </w:r>
      <w:r w:rsidRPr="00561422">
        <w:rPr>
          <w:rFonts w:cs="Arial"/>
        </w:rPr>
        <w:t>you</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Activation </w:t>
      </w:r>
      <w:r w:rsidRPr="00561422">
        <w:rPr>
          <w:rFonts w:cs="Arial"/>
        </w:rPr>
        <w:t>Server.</w:t>
      </w:r>
    </w:p>
    <w:p w:rsidR="00EF2D36" w:rsidRDefault="00EF2D36" w:rsidP="00EF2D36">
      <w:pPr>
        <w:rPr>
          <w:noProof/>
        </w:rPr>
      </w:pPr>
      <w:r w:rsidRPr="00561422">
        <w:rPr>
          <w:rFonts w:cs="Arial"/>
        </w:rPr>
        <w:t>Select</w:t>
      </w:r>
      <w:r>
        <w:rPr>
          <w:rFonts w:cs="Arial"/>
        </w:rPr>
        <w:t xml:space="preserve"> </w:t>
      </w:r>
      <w:r w:rsidRPr="00561422">
        <w:rPr>
          <w:rFonts w:cs="Arial"/>
          <w:b/>
          <w:bCs/>
        </w:rPr>
        <w:t>Option</w:t>
      </w:r>
      <w:r>
        <w:rPr>
          <w:rFonts w:cs="Arial"/>
          <w:b/>
          <w:bCs/>
        </w:rPr>
        <w:t xml:space="preserve"> </w:t>
      </w:r>
      <w:r w:rsidRPr="00561422">
        <w:rPr>
          <w:rFonts w:cs="Arial"/>
          <w:b/>
          <w:bCs/>
        </w:rPr>
        <w:t>2</w:t>
      </w:r>
      <w:r>
        <w:rPr>
          <w:rFonts w:cs="Arial"/>
          <w:b/>
          <w:bCs/>
        </w:rPr>
        <w:t xml:space="preserve"> </w:t>
      </w:r>
      <w:r w:rsidRPr="009037DA">
        <w:rPr>
          <w:rFonts w:cs="Arial"/>
          <w:bCs/>
        </w:rPr>
        <w:t>(</w:t>
      </w:r>
      <w:r w:rsidRPr="00561422">
        <w:rPr>
          <w:rFonts w:cs="Arial"/>
        </w:rPr>
        <w:t>click</w:t>
      </w:r>
      <w:r>
        <w:rPr>
          <w:rFonts w:cs="Arial"/>
        </w:rPr>
        <w:t xml:space="preserve"> </w:t>
      </w:r>
      <w:r w:rsidRPr="00561422">
        <w:rPr>
          <w:rFonts w:cs="Arial"/>
        </w:rPr>
        <w:t>the</w:t>
      </w:r>
      <w:r>
        <w:rPr>
          <w:rFonts w:cs="Arial"/>
        </w:rPr>
        <w:t xml:space="preserve"> </w:t>
      </w:r>
      <w:r w:rsidRPr="00561422">
        <w:rPr>
          <w:rFonts w:cs="Arial"/>
        </w:rPr>
        <w:t>“View</w:t>
      </w:r>
      <w:r>
        <w:rPr>
          <w:rFonts w:cs="Arial"/>
        </w:rPr>
        <w:t xml:space="preserve"> </w:t>
      </w:r>
      <w:r w:rsidRPr="00561422">
        <w:rPr>
          <w:rFonts w:cs="Arial"/>
        </w:rPr>
        <w:t>Instructions”</w:t>
      </w:r>
      <w:r>
        <w:rPr>
          <w:rFonts w:cs="Arial"/>
        </w:rPr>
        <w:t xml:space="preserve"> </w:t>
      </w:r>
      <w:r w:rsidRPr="00561422">
        <w:rPr>
          <w:rFonts w:cs="Arial"/>
        </w:rPr>
        <w:t>button),</w:t>
      </w:r>
      <w:r>
        <w:rPr>
          <w:rFonts w:cs="Arial"/>
        </w:rPr>
        <w:t xml:space="preserve"> </w:t>
      </w:r>
      <w:r w:rsidRPr="00561422">
        <w:rPr>
          <w:rFonts w:cs="Arial"/>
        </w:rPr>
        <w:t>if</w:t>
      </w:r>
      <w:r>
        <w:rPr>
          <w:rFonts w:cs="Arial"/>
        </w:rPr>
        <w:t xml:space="preserve"> </w:t>
      </w:r>
      <w:r w:rsidRPr="00561422">
        <w:rPr>
          <w:rFonts w:cs="Arial"/>
        </w:rPr>
        <w:t>you</w:t>
      </w:r>
      <w:r>
        <w:rPr>
          <w:rFonts w:cs="Arial"/>
        </w:rPr>
        <w:t xml:space="preserve"> </w:t>
      </w:r>
      <w:r w:rsidRPr="00561422">
        <w:rPr>
          <w:rFonts w:cs="Arial"/>
        </w:rPr>
        <w:t>do</w:t>
      </w:r>
      <w:r>
        <w:rPr>
          <w:rFonts w:cs="Arial"/>
        </w:rPr>
        <w:t xml:space="preserve"> </w:t>
      </w:r>
      <w:r w:rsidRPr="00561422">
        <w:rPr>
          <w:rFonts w:cs="Arial"/>
        </w:rPr>
        <w:t>not</w:t>
      </w:r>
      <w:r>
        <w:rPr>
          <w:rFonts w:cs="Arial"/>
        </w:rPr>
        <w:t xml:space="preserve"> </w:t>
      </w:r>
      <w:r w:rsidRPr="00561422">
        <w:rPr>
          <w:rFonts w:cs="Arial"/>
        </w:rPr>
        <w:t>have</w:t>
      </w:r>
      <w:r>
        <w:rPr>
          <w:rFonts w:cs="Arial"/>
        </w:rPr>
        <w:t xml:space="preserve"> </w:t>
      </w:r>
      <w:r w:rsidRPr="00561422">
        <w:rPr>
          <w:rFonts w:cs="Arial"/>
        </w:rPr>
        <w:t>access</w:t>
      </w:r>
      <w:r>
        <w:rPr>
          <w:rFonts w:cs="Arial"/>
        </w:rPr>
        <w:t xml:space="preserve"> </w:t>
      </w:r>
      <w:r w:rsidRPr="00561422">
        <w:rPr>
          <w:rFonts w:cs="Arial"/>
        </w:rPr>
        <w:t>to</w:t>
      </w:r>
      <w:r>
        <w:rPr>
          <w:rFonts w:cs="Arial"/>
        </w:rPr>
        <w:t xml:space="preserve"> </w:t>
      </w:r>
      <w:r w:rsidRPr="00561422">
        <w:rPr>
          <w:rFonts w:cs="Arial"/>
        </w:rPr>
        <w:t>the</w:t>
      </w:r>
      <w:r>
        <w:rPr>
          <w:rFonts w:cs="Arial"/>
        </w:rPr>
        <w:t xml:space="preserve"> </w:t>
      </w:r>
      <w:r w:rsidRPr="00561422">
        <w:rPr>
          <w:rFonts w:cs="Arial"/>
        </w:rPr>
        <w:t>Internet.</w:t>
      </w:r>
      <w:r>
        <w:rPr>
          <w:rFonts w:cs="Arial"/>
        </w:rPr>
        <w:t xml:space="preserve">  </w:t>
      </w:r>
      <w:r w:rsidRPr="00561422">
        <w:rPr>
          <w:rFonts w:cs="Arial"/>
        </w:rPr>
        <w:t>In</w:t>
      </w:r>
      <w:r>
        <w:rPr>
          <w:rFonts w:cs="Arial"/>
        </w:rPr>
        <w:t xml:space="preserve"> </w:t>
      </w:r>
      <w:r w:rsidRPr="00561422">
        <w:rPr>
          <w:rFonts w:cs="Arial"/>
        </w:rPr>
        <w:t>this</w:t>
      </w:r>
      <w:r>
        <w:rPr>
          <w:rFonts w:cs="Arial"/>
        </w:rPr>
        <w:t xml:space="preserve"> </w:t>
      </w:r>
      <w:r w:rsidRPr="00561422">
        <w:rPr>
          <w:rFonts w:cs="Arial"/>
        </w:rPr>
        <w:t>case,</w:t>
      </w:r>
      <w:r>
        <w:rPr>
          <w:rFonts w:cs="Arial"/>
        </w:rPr>
        <w:t xml:space="preserve"> </w:t>
      </w:r>
      <w:r w:rsidRPr="00561422">
        <w:rPr>
          <w:rFonts w:cs="Arial"/>
        </w:rPr>
        <w:t>a</w:t>
      </w:r>
      <w:r>
        <w:rPr>
          <w:rFonts w:cs="Arial"/>
        </w:rPr>
        <w:t xml:space="preserve"> </w:t>
      </w:r>
      <w:r w:rsidRPr="00561422">
        <w:rPr>
          <w:rFonts w:cs="Arial"/>
        </w:rPr>
        <w:t>text</w:t>
      </w:r>
      <w:r>
        <w:rPr>
          <w:rFonts w:cs="Arial"/>
        </w:rPr>
        <w:t xml:space="preserve"> </w:t>
      </w:r>
      <w:r w:rsidRPr="00561422">
        <w:rPr>
          <w:rFonts w:cs="Arial"/>
        </w:rPr>
        <w:t>file</w:t>
      </w:r>
      <w:r>
        <w:rPr>
          <w:rFonts w:cs="Arial"/>
        </w:rPr>
        <w:t xml:space="preserve"> </w:t>
      </w:r>
      <w:r w:rsidRPr="00561422">
        <w:rPr>
          <w:rFonts w:cs="Arial"/>
        </w:rPr>
        <w:t>appears</w:t>
      </w:r>
      <w:r>
        <w:rPr>
          <w:rFonts w:cs="Arial"/>
        </w:rPr>
        <w:t xml:space="preserve"> </w:t>
      </w:r>
      <w:r w:rsidRPr="00561422">
        <w:rPr>
          <w:rFonts w:cs="Arial"/>
        </w:rPr>
        <w:t>listing</w:t>
      </w:r>
      <w:r>
        <w:rPr>
          <w:rFonts w:cs="Arial"/>
        </w:rPr>
        <w:t xml:space="preserve"> </w:t>
      </w:r>
      <w:r w:rsidRPr="00561422">
        <w:rPr>
          <w:rFonts w:cs="Arial"/>
        </w:rPr>
        <w:t>the</w:t>
      </w:r>
      <w:r>
        <w:rPr>
          <w:rFonts w:cs="Arial"/>
        </w:rPr>
        <w:t xml:space="preserve"> </w:t>
      </w:r>
      <w:r w:rsidRPr="00561422">
        <w:rPr>
          <w:rFonts w:cs="Arial"/>
        </w:rPr>
        <w:t>instructions</w:t>
      </w:r>
      <w:r>
        <w:rPr>
          <w:rFonts w:cs="Arial"/>
        </w:rPr>
        <w:t xml:space="preserve"> </w:t>
      </w:r>
      <w:r w:rsidRPr="00561422">
        <w:rPr>
          <w:rFonts w:cs="Arial"/>
        </w:rPr>
        <w:t>to</w:t>
      </w:r>
      <w:r>
        <w:rPr>
          <w:rFonts w:cs="Arial"/>
        </w:rPr>
        <w:t xml:space="preserve"> </w:t>
      </w:r>
      <w:r w:rsidRPr="00561422">
        <w:rPr>
          <w:rFonts w:cs="Arial"/>
        </w:rPr>
        <w:t>be</w:t>
      </w:r>
      <w:r>
        <w:rPr>
          <w:rFonts w:cs="Arial"/>
        </w:rPr>
        <w:t xml:space="preserve"> </w:t>
      </w:r>
      <w:r w:rsidRPr="00561422">
        <w:rPr>
          <w:rFonts w:cs="Arial"/>
        </w:rPr>
        <w:t>followed</w:t>
      </w:r>
      <w:r>
        <w:rPr>
          <w:rFonts w:cs="Arial"/>
        </w:rPr>
        <w:t xml:space="preserve"> </w:t>
      </w:r>
      <w:r w:rsidRPr="00561422">
        <w:rPr>
          <w:rFonts w:cs="Arial"/>
        </w:rPr>
        <w:t>in</w:t>
      </w:r>
      <w:r>
        <w:rPr>
          <w:rFonts w:cs="Arial"/>
        </w:rPr>
        <w:t xml:space="preserve"> </w:t>
      </w:r>
      <w:r w:rsidRPr="00561422">
        <w:rPr>
          <w:rFonts w:cs="Arial"/>
        </w:rPr>
        <w:t>order</w:t>
      </w:r>
      <w:r>
        <w:rPr>
          <w:rFonts w:cs="Arial"/>
        </w:rPr>
        <w:t xml:space="preserve"> </w:t>
      </w:r>
      <w:r w:rsidRPr="00561422">
        <w:rPr>
          <w:rFonts w:cs="Arial"/>
        </w:rPr>
        <w:t>to</w:t>
      </w:r>
      <w:r>
        <w:rPr>
          <w:rFonts w:cs="Arial"/>
        </w:rPr>
        <w:t xml:space="preserve"> </w:t>
      </w:r>
      <w:r w:rsidRPr="00561422">
        <w:rPr>
          <w:rFonts w:cs="Arial"/>
        </w:rPr>
        <w:t>activate</w:t>
      </w:r>
      <w:r>
        <w:rPr>
          <w:rFonts w:cs="Arial"/>
        </w:rPr>
        <w:t xml:space="preserve"> </w:t>
      </w:r>
      <w:r w:rsidRPr="00561422">
        <w:rPr>
          <w:rFonts w:cs="Arial"/>
        </w:rPr>
        <w:t>Iron</w:t>
      </w:r>
      <w:r>
        <w:rPr>
          <w:rFonts w:cs="Arial"/>
        </w:rPr>
        <w:t xml:space="preserve"> </w:t>
      </w:r>
      <w:r w:rsidRPr="00561422">
        <w:rPr>
          <w:rFonts w:cs="Arial"/>
        </w:rPr>
        <w:t>Speed</w:t>
      </w:r>
      <w:r>
        <w:rPr>
          <w:rFonts w:cs="Arial"/>
        </w:rPr>
        <w:t xml:space="preserve"> </w:t>
      </w:r>
      <w:r w:rsidRPr="00561422">
        <w:rPr>
          <w:rFonts w:cs="Arial"/>
        </w:rPr>
        <w:t>Designer.</w:t>
      </w:r>
      <w:r>
        <w:rPr>
          <w:rFonts w:cs="Arial"/>
        </w:rPr>
        <w:t xml:space="preserve">  </w:t>
      </w:r>
      <w:r w:rsidRPr="00561422">
        <w:rPr>
          <w:rFonts w:cs="Arial"/>
        </w:rPr>
        <w:t>This</w:t>
      </w:r>
      <w:r>
        <w:rPr>
          <w:rFonts w:cs="Arial"/>
        </w:rPr>
        <w:t xml:space="preserve"> </w:t>
      </w:r>
      <w:r w:rsidRPr="00561422">
        <w:rPr>
          <w:rFonts w:cs="Arial"/>
        </w:rPr>
        <w:t>file</w:t>
      </w:r>
      <w:r>
        <w:rPr>
          <w:rFonts w:cs="Arial"/>
        </w:rPr>
        <w:t xml:space="preserve"> </w:t>
      </w:r>
      <w:r w:rsidRPr="00561422">
        <w:rPr>
          <w:rFonts w:cs="Arial"/>
        </w:rPr>
        <w:t>contains</w:t>
      </w:r>
      <w:r>
        <w:rPr>
          <w:rFonts w:cs="Arial"/>
        </w:rPr>
        <w:t xml:space="preserve"> </w:t>
      </w:r>
      <w:r w:rsidRPr="00561422">
        <w:rPr>
          <w:rFonts w:cs="Arial"/>
        </w:rPr>
        <w:t>an</w:t>
      </w:r>
      <w:r>
        <w:rPr>
          <w:rFonts w:cs="Arial"/>
        </w:rPr>
        <w:t xml:space="preserve"> </w:t>
      </w:r>
      <w:r w:rsidRPr="00561422">
        <w:rPr>
          <w:rFonts w:cs="Arial"/>
        </w:rPr>
        <w:t>automatically</w:t>
      </w:r>
      <w:r>
        <w:rPr>
          <w:rFonts w:cs="Arial"/>
        </w:rPr>
        <w:t xml:space="preserve"> </w:t>
      </w:r>
      <w:r w:rsidRPr="00561422">
        <w:rPr>
          <w:rFonts w:cs="Arial"/>
        </w:rPr>
        <w:t>generated</w:t>
      </w:r>
      <w:r>
        <w:rPr>
          <w:rFonts w:cs="Arial"/>
        </w:rPr>
        <w:t xml:space="preserve"> session key.  </w:t>
      </w:r>
      <w:r w:rsidRPr="00561422">
        <w:rPr>
          <w:rFonts w:cs="Arial"/>
        </w:rPr>
        <w:t>Note</w:t>
      </w:r>
      <w:r>
        <w:rPr>
          <w:rFonts w:cs="Arial"/>
        </w:rPr>
        <w:t xml:space="preserve"> </w:t>
      </w:r>
      <w:r w:rsidRPr="00561422">
        <w:rPr>
          <w:rFonts w:cs="Arial"/>
        </w:rPr>
        <w:t>this</w:t>
      </w:r>
      <w:r>
        <w:rPr>
          <w:rFonts w:cs="Arial"/>
        </w:rPr>
        <w:t xml:space="preserve"> </w:t>
      </w:r>
      <w:r w:rsidRPr="00561422">
        <w:rPr>
          <w:rFonts w:cs="Arial"/>
        </w:rPr>
        <w:t>value</w:t>
      </w:r>
      <w:r>
        <w:rPr>
          <w:rFonts w:cs="Arial"/>
        </w:rPr>
        <w:t xml:space="preserve"> </w:t>
      </w:r>
      <w:r w:rsidRPr="00561422">
        <w:rPr>
          <w:rFonts w:cs="Arial"/>
        </w:rPr>
        <w:t>for</w:t>
      </w:r>
      <w:r>
        <w:rPr>
          <w:rFonts w:cs="Arial"/>
        </w:rPr>
        <w:t xml:space="preserve"> </w:t>
      </w:r>
      <w:r w:rsidRPr="00561422">
        <w:rPr>
          <w:rFonts w:cs="Arial"/>
        </w:rPr>
        <w:t>use</w:t>
      </w:r>
      <w:r>
        <w:rPr>
          <w:rFonts w:cs="Arial"/>
        </w:rPr>
        <w:t xml:space="preserve"> </w:t>
      </w:r>
      <w:r w:rsidRPr="00561422">
        <w:rPr>
          <w:rFonts w:cs="Arial"/>
        </w:rPr>
        <w:t>in</w:t>
      </w:r>
      <w:r>
        <w:rPr>
          <w:rFonts w:cs="Arial"/>
        </w:rPr>
        <w:t xml:space="preserve"> </w:t>
      </w:r>
      <w:r w:rsidRPr="00561422">
        <w:rPr>
          <w:rFonts w:cs="Arial"/>
        </w:rPr>
        <w:t>a</w:t>
      </w:r>
      <w:r>
        <w:rPr>
          <w:rFonts w:cs="Arial"/>
        </w:rPr>
        <w:t xml:space="preserve"> </w:t>
      </w:r>
      <w:r w:rsidRPr="00561422">
        <w:rPr>
          <w:rFonts w:cs="Arial"/>
        </w:rPr>
        <w:t>subsequent</w:t>
      </w:r>
      <w:r>
        <w:rPr>
          <w:rFonts w:cs="Arial"/>
        </w:rPr>
        <w:t xml:space="preserve"> </w:t>
      </w:r>
      <w:r w:rsidRPr="00561422">
        <w:rPr>
          <w:rFonts w:cs="Arial"/>
        </w:rPr>
        <w:t>step.</w:t>
      </w:r>
    </w:p>
    <w:p w:rsidR="00EF2D36" w:rsidRPr="00EF2D36" w:rsidRDefault="00E30D2F" w:rsidP="00DA6151">
      <w:pPr>
        <w:rPr>
          <w:b/>
          <w:noProof/>
          <w:szCs w:val="28"/>
        </w:rPr>
      </w:pPr>
      <w:r>
        <w:rPr>
          <w:noProof/>
        </w:rPr>
        <w:drawing>
          <wp:inline distT="0" distB="0" distL="0" distR="0">
            <wp:extent cx="4419600" cy="3733800"/>
            <wp:effectExtent l="0" t="0" r="0" b="0"/>
            <wp:docPr id="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9600" cy="3733800"/>
                    </a:xfrm>
                    <a:prstGeom prst="rect">
                      <a:avLst/>
                    </a:prstGeom>
                    <a:noFill/>
                    <a:ln>
                      <a:noFill/>
                    </a:ln>
                  </pic:spPr>
                </pic:pic>
              </a:graphicData>
            </a:graphic>
          </wp:inline>
        </w:drawing>
      </w:r>
    </w:p>
    <w:p w:rsidR="006B2D20" w:rsidRPr="00EE0F65" w:rsidRDefault="00E30D2F" w:rsidP="00DA6151">
      <w:pPr>
        <w:rPr>
          <w:rFonts w:cs="Arial"/>
        </w:rPr>
      </w:pPr>
      <w:r>
        <w:rPr>
          <w:noProof/>
        </w:rPr>
        <w:drawing>
          <wp:inline distT="0" distB="0" distL="0" distR="0">
            <wp:extent cx="5934075" cy="3286125"/>
            <wp:effectExtent l="0" t="0" r="9525" b="9525"/>
            <wp:docPr id="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3286125"/>
                    </a:xfrm>
                    <a:prstGeom prst="rect">
                      <a:avLst/>
                    </a:prstGeom>
                    <a:noFill/>
                    <a:ln>
                      <a:noFill/>
                    </a:ln>
                  </pic:spPr>
                </pic:pic>
              </a:graphicData>
            </a:graphic>
          </wp:inline>
        </w:drawing>
      </w:r>
    </w:p>
    <w:p w:rsidR="006B2D20" w:rsidRDefault="006B2D20" w:rsidP="006B2D20">
      <w:pPr>
        <w:rPr>
          <w:rFonts w:cs="Arial"/>
        </w:rPr>
      </w:pPr>
      <w:r w:rsidRPr="00561422">
        <w:rPr>
          <w:rFonts w:cs="Arial"/>
          <w:b/>
          <w:bCs/>
        </w:rPr>
        <w:t>IMPORTANT</w:t>
      </w:r>
      <w:r w:rsidRPr="00561422">
        <w:rPr>
          <w:rFonts w:cs="Arial"/>
        </w:rPr>
        <w:t>:</w:t>
      </w:r>
      <w:r w:rsidR="009037DA">
        <w:rPr>
          <w:rFonts w:cs="Arial"/>
        </w:rPr>
        <w:t xml:space="preserve"> </w:t>
      </w:r>
      <w:r w:rsidRPr="00561422">
        <w:rPr>
          <w:rFonts w:cs="Arial"/>
        </w:rPr>
        <w:t>Do</w:t>
      </w:r>
      <w:r w:rsidR="009037DA">
        <w:rPr>
          <w:rFonts w:cs="Arial"/>
        </w:rPr>
        <w:t xml:space="preserve"> </w:t>
      </w:r>
      <w:r w:rsidRPr="00561422">
        <w:rPr>
          <w:rFonts w:cs="Arial"/>
        </w:rPr>
        <w:t>not</w:t>
      </w:r>
      <w:r w:rsidR="009037DA">
        <w:rPr>
          <w:rFonts w:cs="Arial"/>
        </w:rPr>
        <w:t xml:space="preserve"> </w:t>
      </w:r>
      <w:r w:rsidRPr="00561422">
        <w:rPr>
          <w:rFonts w:cs="Arial"/>
        </w:rPr>
        <w:t>close</w:t>
      </w:r>
      <w:r w:rsidR="009037DA">
        <w:rPr>
          <w:rFonts w:cs="Arial"/>
        </w:rPr>
        <w:t xml:space="preserve"> </w:t>
      </w:r>
      <w:r w:rsidRPr="00561422">
        <w:rPr>
          <w:rFonts w:cs="Arial"/>
        </w:rPr>
        <w:t>the</w:t>
      </w:r>
      <w:r w:rsidR="009037DA">
        <w:rPr>
          <w:rFonts w:cs="Arial"/>
        </w:rPr>
        <w:t xml:space="preserve"> </w:t>
      </w:r>
      <w:r w:rsidRPr="00561422">
        <w:rPr>
          <w:rFonts w:cs="Arial"/>
        </w:rPr>
        <w:t>Activation</w:t>
      </w:r>
      <w:r w:rsidR="009037DA">
        <w:rPr>
          <w:rFonts w:cs="Arial"/>
        </w:rPr>
        <w:t xml:space="preserve"> </w:t>
      </w:r>
      <w:r w:rsidRPr="00561422">
        <w:rPr>
          <w:rFonts w:cs="Arial"/>
        </w:rPr>
        <w:t>dialog</w:t>
      </w:r>
      <w:r w:rsidR="009037DA">
        <w:rPr>
          <w:rFonts w:cs="Arial"/>
        </w:rPr>
        <w:t xml:space="preserve"> </w:t>
      </w:r>
      <w:r w:rsidRPr="00561422">
        <w:rPr>
          <w:rFonts w:cs="Arial"/>
        </w:rPr>
        <w:t>as</w:t>
      </w:r>
      <w:r w:rsidR="009037DA">
        <w:rPr>
          <w:rFonts w:cs="Arial"/>
        </w:rPr>
        <w:t xml:space="preserve"> </w:t>
      </w:r>
      <w:r w:rsidRPr="00561422">
        <w:rPr>
          <w:rFonts w:cs="Arial"/>
        </w:rPr>
        <w:t>you</w:t>
      </w:r>
      <w:r w:rsidR="009037DA">
        <w:rPr>
          <w:rFonts w:cs="Arial"/>
        </w:rPr>
        <w:t xml:space="preserve"> </w:t>
      </w:r>
      <w:r w:rsidRPr="00561422">
        <w:rPr>
          <w:rFonts w:cs="Arial"/>
        </w:rPr>
        <w:t>proceed</w:t>
      </w:r>
      <w:r w:rsidR="009037DA">
        <w:rPr>
          <w:rFonts w:cs="Arial"/>
        </w:rPr>
        <w:t xml:space="preserve"> </w:t>
      </w:r>
      <w:r w:rsidRPr="00561422">
        <w:rPr>
          <w:rFonts w:cs="Arial"/>
        </w:rPr>
        <w:t>through</w:t>
      </w:r>
      <w:r w:rsidR="009037DA">
        <w:rPr>
          <w:rFonts w:cs="Arial"/>
        </w:rPr>
        <w:t xml:space="preserve"> </w:t>
      </w:r>
      <w:r w:rsidRPr="00561422">
        <w:rPr>
          <w:rFonts w:cs="Arial"/>
        </w:rPr>
        <w:t>t</w:t>
      </w:r>
      <w:r>
        <w:rPr>
          <w:rFonts w:cs="Arial"/>
        </w:rPr>
        <w:t>he</w:t>
      </w:r>
      <w:r w:rsidR="009037DA">
        <w:rPr>
          <w:rFonts w:cs="Arial"/>
        </w:rPr>
        <w:t xml:space="preserve"> </w:t>
      </w:r>
      <w:r>
        <w:rPr>
          <w:rFonts w:cs="Arial"/>
        </w:rPr>
        <w:t>offline</w:t>
      </w:r>
      <w:r w:rsidR="009037DA">
        <w:rPr>
          <w:rFonts w:cs="Arial"/>
        </w:rPr>
        <w:t xml:space="preserve"> </w:t>
      </w:r>
      <w:r>
        <w:rPr>
          <w:rFonts w:cs="Arial"/>
        </w:rPr>
        <w:t>activation</w:t>
      </w:r>
      <w:r w:rsidR="009037DA">
        <w:rPr>
          <w:rFonts w:cs="Arial"/>
        </w:rPr>
        <w:t xml:space="preserve"> </w:t>
      </w:r>
      <w:r>
        <w:rPr>
          <w:rFonts w:cs="Arial"/>
        </w:rPr>
        <w:t>process.</w:t>
      </w:r>
      <w:r w:rsidR="009037DA">
        <w:rPr>
          <w:rFonts w:cs="Arial"/>
        </w:rPr>
        <w:t xml:space="preserve">  </w:t>
      </w:r>
      <w:r w:rsidRPr="00561422">
        <w:rPr>
          <w:rFonts w:cs="Arial"/>
        </w:rPr>
        <w:t>The</w:t>
      </w:r>
      <w:r w:rsidR="009037DA">
        <w:rPr>
          <w:rFonts w:cs="Arial"/>
        </w:rPr>
        <w:t xml:space="preserve"> </w:t>
      </w:r>
      <w:r w:rsidRPr="00561422">
        <w:rPr>
          <w:rFonts w:cs="Arial"/>
        </w:rPr>
        <w:t>generated</w:t>
      </w:r>
      <w:r w:rsidR="009037DA">
        <w:rPr>
          <w:rFonts w:cs="Arial"/>
        </w:rPr>
        <w:t xml:space="preserve"> </w:t>
      </w:r>
      <w:r w:rsidRPr="00561422">
        <w:rPr>
          <w:rFonts w:cs="Arial"/>
        </w:rPr>
        <w:t>activation</w:t>
      </w:r>
      <w:r w:rsidR="009037DA">
        <w:rPr>
          <w:rFonts w:cs="Arial"/>
        </w:rPr>
        <w:t xml:space="preserve"> </w:t>
      </w:r>
      <w:r w:rsidRPr="00561422">
        <w:rPr>
          <w:rFonts w:cs="Arial"/>
        </w:rPr>
        <w:t>code</w:t>
      </w:r>
      <w:r w:rsidR="009037DA">
        <w:rPr>
          <w:rFonts w:cs="Arial"/>
        </w:rPr>
        <w:t xml:space="preserve"> </w:t>
      </w:r>
      <w:r w:rsidRPr="00561422">
        <w:rPr>
          <w:rFonts w:cs="Arial"/>
        </w:rPr>
        <w:t>is</w:t>
      </w:r>
      <w:r w:rsidR="009037DA">
        <w:rPr>
          <w:rFonts w:cs="Arial"/>
        </w:rPr>
        <w:t xml:space="preserve"> </w:t>
      </w:r>
      <w:r w:rsidRPr="00561422">
        <w:rPr>
          <w:rFonts w:cs="Arial"/>
        </w:rPr>
        <w:t>valid</w:t>
      </w:r>
      <w:r w:rsidR="009037DA">
        <w:rPr>
          <w:rFonts w:cs="Arial"/>
        </w:rPr>
        <w:t xml:space="preserve"> </w:t>
      </w:r>
      <w:r w:rsidRPr="00561422">
        <w:rPr>
          <w:rFonts w:cs="Arial"/>
        </w:rPr>
        <w:t>only</w:t>
      </w:r>
      <w:r w:rsidR="009037DA">
        <w:rPr>
          <w:rFonts w:cs="Arial"/>
        </w:rPr>
        <w:t xml:space="preserve"> </w:t>
      </w:r>
      <w:r w:rsidRPr="00561422">
        <w:rPr>
          <w:rFonts w:cs="Arial"/>
        </w:rPr>
        <w:t>for</w:t>
      </w:r>
      <w:r w:rsidR="009037DA">
        <w:rPr>
          <w:rFonts w:cs="Arial"/>
        </w:rPr>
        <w:t xml:space="preserve"> </w:t>
      </w:r>
      <w:r w:rsidRPr="00561422">
        <w:rPr>
          <w:rFonts w:cs="Arial"/>
        </w:rPr>
        <w:t>this</w:t>
      </w:r>
      <w:r w:rsidR="009037DA">
        <w:rPr>
          <w:rFonts w:cs="Arial"/>
        </w:rPr>
        <w:t xml:space="preserve"> </w:t>
      </w:r>
      <w:r w:rsidRPr="00561422">
        <w:rPr>
          <w:rFonts w:cs="Arial"/>
        </w:rPr>
        <w:t>session.</w:t>
      </w:r>
    </w:p>
    <w:p w:rsidR="00DA6151" w:rsidRPr="00EE0F65" w:rsidRDefault="00DA6151" w:rsidP="00DA6151">
      <w:pPr>
        <w:rPr>
          <w:rFonts w:cs="Arial"/>
        </w:rPr>
      </w:pPr>
      <w:r w:rsidRPr="00EE0F65">
        <w:rPr>
          <w:rFonts w:cs="Arial"/>
          <w:b/>
        </w:rPr>
        <w:t>Step</w:t>
      </w:r>
      <w:r w:rsidR="009037DA">
        <w:rPr>
          <w:rFonts w:cs="Arial"/>
          <w:b/>
        </w:rPr>
        <w:t xml:space="preserve"> </w:t>
      </w:r>
      <w:r w:rsidR="00EF2D36">
        <w:rPr>
          <w:rFonts w:cs="Arial"/>
          <w:b/>
        </w:rPr>
        <w:t>4</w:t>
      </w:r>
      <w:r w:rsidR="0070602C">
        <w:rPr>
          <w:rFonts w:cs="Arial"/>
          <w:b/>
        </w:rPr>
        <w:t>:</w:t>
      </w:r>
      <w:r w:rsidR="009037DA">
        <w:rPr>
          <w:rFonts w:cs="Arial"/>
        </w:rPr>
        <w:t xml:space="preserve">  </w:t>
      </w:r>
      <w:r w:rsidR="0070602C">
        <w:rPr>
          <w:rFonts w:cs="Arial"/>
        </w:rPr>
        <w:t>Using</w:t>
      </w:r>
      <w:r w:rsidR="009037DA">
        <w:rPr>
          <w:rFonts w:cs="Arial"/>
        </w:rPr>
        <w:t xml:space="preserve"> </w:t>
      </w:r>
      <w:r w:rsidRPr="00EE0F65">
        <w:rPr>
          <w:rFonts w:cs="Arial"/>
        </w:rPr>
        <w:t>a</w:t>
      </w:r>
      <w:r w:rsidR="009037DA">
        <w:rPr>
          <w:rFonts w:cs="Arial"/>
        </w:rPr>
        <w:t xml:space="preserve"> </w:t>
      </w:r>
      <w:r w:rsidRPr="00EE0F65">
        <w:rPr>
          <w:rFonts w:cs="Arial"/>
        </w:rPr>
        <w:t>machine</w:t>
      </w:r>
      <w:r w:rsidR="009037DA">
        <w:rPr>
          <w:rFonts w:cs="Arial"/>
        </w:rPr>
        <w:t xml:space="preserve"> </w:t>
      </w:r>
      <w:r w:rsidR="0070602C">
        <w:rPr>
          <w:rFonts w:cs="Arial"/>
        </w:rPr>
        <w:t>with</w:t>
      </w:r>
      <w:r w:rsidR="009037DA">
        <w:rPr>
          <w:rFonts w:cs="Arial"/>
        </w:rPr>
        <w:t xml:space="preserve"> </w:t>
      </w:r>
      <w:r w:rsidRPr="00EE0F65">
        <w:rPr>
          <w:rFonts w:cs="Arial"/>
        </w:rPr>
        <w:t>access</w:t>
      </w:r>
      <w:r w:rsidR="009037DA">
        <w:rPr>
          <w:rFonts w:cs="Arial"/>
        </w:rPr>
        <w:t xml:space="preserve"> </w:t>
      </w:r>
      <w:r w:rsidRPr="00EE0F65">
        <w:rPr>
          <w:rFonts w:cs="Arial"/>
        </w:rPr>
        <w:t>to</w:t>
      </w:r>
      <w:r w:rsidR="009037DA">
        <w:rPr>
          <w:rFonts w:cs="Arial"/>
        </w:rPr>
        <w:t xml:space="preserve"> </w:t>
      </w:r>
      <w:r w:rsidRPr="00EE0F65">
        <w:rPr>
          <w:rFonts w:cs="Arial"/>
        </w:rPr>
        <w:t>the</w:t>
      </w:r>
      <w:r w:rsidR="009037DA">
        <w:rPr>
          <w:rFonts w:cs="Arial"/>
        </w:rPr>
        <w:t xml:space="preserve"> </w:t>
      </w:r>
      <w:r w:rsidR="00EF2D36">
        <w:rPr>
          <w:rFonts w:cs="Arial"/>
        </w:rPr>
        <w:t>I</w:t>
      </w:r>
      <w:r w:rsidRPr="00EE0F65">
        <w:rPr>
          <w:rFonts w:cs="Arial"/>
        </w:rPr>
        <w:t>nternet</w:t>
      </w:r>
      <w:r w:rsidR="0070602C">
        <w:rPr>
          <w:rFonts w:cs="Arial"/>
        </w:rPr>
        <w:t>,</w:t>
      </w:r>
      <w:r w:rsidR="009037DA">
        <w:rPr>
          <w:rFonts w:cs="Arial"/>
        </w:rPr>
        <w:t xml:space="preserve"> </w:t>
      </w:r>
      <w:r w:rsidR="0070602C">
        <w:rPr>
          <w:rFonts w:cs="Arial"/>
        </w:rPr>
        <w:t>go</w:t>
      </w:r>
      <w:r w:rsidR="009037DA">
        <w:rPr>
          <w:rFonts w:cs="Arial"/>
        </w:rPr>
        <w:t xml:space="preserve"> </w:t>
      </w:r>
      <w:r w:rsidR="0070602C">
        <w:rPr>
          <w:rFonts w:cs="Arial"/>
        </w:rPr>
        <w:t>to:</w:t>
      </w:r>
    </w:p>
    <w:p w:rsidR="006B2D20" w:rsidRDefault="00C042EC" w:rsidP="006B2D20">
      <w:hyperlink r:id="rId24" w:history="1">
        <w:r w:rsidR="006B2D20" w:rsidRPr="009E4A8C">
          <w:rPr>
            <w:rStyle w:val="Hyperlink"/>
            <w:rFonts w:cs="Arial"/>
            <w:bCs/>
          </w:rPr>
          <w:t>http://www.ironspeed.com/Acs/Activate/ActivateKey.aspx</w:t>
        </w:r>
      </w:hyperlink>
    </w:p>
    <w:p w:rsidR="006B2D20" w:rsidRDefault="00E30D2F" w:rsidP="006B2D20">
      <w:pPr>
        <w:rPr>
          <w:noProof/>
        </w:rPr>
      </w:pPr>
      <w:r>
        <w:rPr>
          <w:noProof/>
        </w:rPr>
        <w:drawing>
          <wp:inline distT="0" distB="0" distL="0" distR="0">
            <wp:extent cx="3505200" cy="209550"/>
            <wp:effectExtent l="0" t="0" r="0" b="0"/>
            <wp:docPr id="1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05200" cy="209550"/>
                    </a:xfrm>
                    <a:prstGeom prst="rect">
                      <a:avLst/>
                    </a:prstGeom>
                    <a:noFill/>
                    <a:ln>
                      <a:noFill/>
                    </a:ln>
                  </pic:spPr>
                </pic:pic>
              </a:graphicData>
            </a:graphic>
          </wp:inline>
        </w:drawing>
      </w:r>
    </w:p>
    <w:p w:rsidR="006B2D20" w:rsidRPr="009E4A8C" w:rsidRDefault="00E30D2F" w:rsidP="006B2D20">
      <w:pPr>
        <w:rPr>
          <w:rFonts w:cs="Arial"/>
          <w:bCs/>
        </w:rPr>
      </w:pPr>
      <w:r>
        <w:rPr>
          <w:noProof/>
        </w:rPr>
        <w:drawing>
          <wp:inline distT="0" distB="0" distL="0" distR="0">
            <wp:extent cx="5943600" cy="1857375"/>
            <wp:effectExtent l="19050" t="19050" r="57150" b="66675"/>
            <wp:docPr id="1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8573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DA6151" w:rsidRDefault="0070602C" w:rsidP="00DA6151">
      <w:pPr>
        <w:rPr>
          <w:rFonts w:cs="Arial"/>
        </w:rPr>
      </w:pPr>
      <w:r w:rsidRPr="00EE0F65">
        <w:rPr>
          <w:rFonts w:cs="Arial"/>
          <w:b/>
        </w:rPr>
        <w:t>Step</w:t>
      </w:r>
      <w:r w:rsidR="009037DA">
        <w:rPr>
          <w:rFonts w:cs="Arial"/>
          <w:b/>
        </w:rPr>
        <w:t xml:space="preserve"> </w:t>
      </w:r>
      <w:r w:rsidR="00EF2D36">
        <w:rPr>
          <w:rFonts w:cs="Arial"/>
          <w:b/>
        </w:rPr>
        <w:t>5</w:t>
      </w:r>
      <w:r>
        <w:rPr>
          <w:rFonts w:cs="Arial"/>
          <w:b/>
        </w:rPr>
        <w:t>:</w:t>
      </w:r>
      <w:r w:rsidR="009037DA">
        <w:rPr>
          <w:rFonts w:cs="Arial"/>
        </w:rPr>
        <w:t xml:space="preserve">  </w:t>
      </w:r>
      <w:r w:rsidR="006B2D20" w:rsidRPr="00561422">
        <w:rPr>
          <w:rFonts w:cs="Arial"/>
        </w:rPr>
        <w:t>Enter</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Product</w:t>
      </w:r>
      <w:r w:rsidR="009037DA">
        <w:rPr>
          <w:rFonts w:cs="Arial"/>
        </w:rPr>
        <w:t xml:space="preserve"> </w:t>
      </w:r>
      <w:r w:rsidR="006B2D20" w:rsidRPr="00561422">
        <w:rPr>
          <w:rFonts w:cs="Arial"/>
        </w:rPr>
        <w:t>Key</w:t>
      </w:r>
      <w:r w:rsidR="009037DA">
        <w:rPr>
          <w:rFonts w:cs="Arial"/>
        </w:rPr>
        <w:t xml:space="preserve"> </w:t>
      </w:r>
      <w:r w:rsidR="006B2D20" w:rsidRPr="00561422">
        <w:rPr>
          <w:rFonts w:cs="Arial"/>
        </w:rPr>
        <w:t>you</w:t>
      </w:r>
      <w:r w:rsidR="009037DA">
        <w:rPr>
          <w:rFonts w:cs="Arial"/>
        </w:rPr>
        <w:t xml:space="preserve"> </w:t>
      </w:r>
      <w:r w:rsidR="006B2D20" w:rsidRPr="00561422">
        <w:rPr>
          <w:rFonts w:cs="Arial"/>
        </w:rPr>
        <w:t>received</w:t>
      </w:r>
      <w:r w:rsidR="009037DA">
        <w:rPr>
          <w:rFonts w:cs="Arial"/>
        </w:rPr>
        <w:t xml:space="preserve"> </w:t>
      </w:r>
      <w:r w:rsidR="006B2D20" w:rsidRPr="00561422">
        <w:rPr>
          <w:rFonts w:cs="Arial"/>
        </w:rPr>
        <w:t>via</w:t>
      </w:r>
      <w:r w:rsidR="009037DA">
        <w:rPr>
          <w:rFonts w:cs="Arial"/>
        </w:rPr>
        <w:t xml:space="preserve"> </w:t>
      </w:r>
      <w:r w:rsidR="006B2D20" w:rsidRPr="00561422">
        <w:rPr>
          <w:rFonts w:cs="Arial"/>
        </w:rPr>
        <w:t>email</w:t>
      </w:r>
      <w:r w:rsidR="009037DA">
        <w:rPr>
          <w:rFonts w:cs="Arial"/>
        </w:rPr>
        <w:t xml:space="preserve"> </w:t>
      </w:r>
      <w:r w:rsidR="006B2D20" w:rsidRPr="00561422">
        <w:rPr>
          <w:rFonts w:cs="Arial"/>
        </w:rPr>
        <w:t>and</w:t>
      </w:r>
      <w:r w:rsidR="009037DA">
        <w:rPr>
          <w:rFonts w:cs="Arial"/>
        </w:rPr>
        <w:t xml:space="preserve"> </w:t>
      </w:r>
      <w:r w:rsidR="006B2D20" w:rsidRPr="00561422">
        <w:rPr>
          <w:rFonts w:cs="Arial"/>
        </w:rPr>
        <w:t>the</w:t>
      </w:r>
      <w:r w:rsidR="009037DA">
        <w:rPr>
          <w:rFonts w:cs="Arial"/>
        </w:rPr>
        <w:t xml:space="preserve"> </w:t>
      </w:r>
      <w:r w:rsidR="006B2D20">
        <w:rPr>
          <w:rFonts w:cs="Arial"/>
        </w:rPr>
        <w:t>Session</w:t>
      </w:r>
      <w:r w:rsidR="009037DA">
        <w:rPr>
          <w:rFonts w:cs="Arial"/>
        </w:rPr>
        <w:t xml:space="preserve"> </w:t>
      </w:r>
      <w:r w:rsidR="006B2D20" w:rsidRPr="00561422">
        <w:rPr>
          <w:rFonts w:cs="Arial"/>
        </w:rPr>
        <w:t>Key</w:t>
      </w:r>
      <w:r w:rsidR="009037DA">
        <w:rPr>
          <w:rFonts w:cs="Arial"/>
        </w:rPr>
        <w:t xml:space="preserve"> </w:t>
      </w:r>
      <w:r w:rsidR="006B2D20" w:rsidRPr="00561422">
        <w:rPr>
          <w:rFonts w:cs="Arial"/>
        </w:rPr>
        <w:t>copied</w:t>
      </w:r>
      <w:r w:rsidR="009037DA">
        <w:rPr>
          <w:rFonts w:cs="Arial"/>
        </w:rPr>
        <w:t xml:space="preserve"> </w:t>
      </w:r>
      <w:r w:rsidR="006B2D20" w:rsidRPr="00561422">
        <w:rPr>
          <w:rFonts w:cs="Arial"/>
        </w:rPr>
        <w:t>from</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instructions</w:t>
      </w:r>
      <w:r w:rsidR="009037DA">
        <w:rPr>
          <w:rFonts w:cs="Arial"/>
        </w:rPr>
        <w:t xml:space="preserve"> </w:t>
      </w:r>
      <w:r w:rsidR="006B2D20" w:rsidRPr="00561422">
        <w:rPr>
          <w:rFonts w:cs="Arial"/>
        </w:rPr>
        <w:t>file</w:t>
      </w:r>
      <w:r w:rsidR="009037DA">
        <w:rPr>
          <w:rFonts w:cs="Arial"/>
        </w:rPr>
        <w:t xml:space="preserve"> </w:t>
      </w:r>
      <w:r w:rsidR="006B2D20" w:rsidRPr="00561422">
        <w:rPr>
          <w:rFonts w:cs="Arial"/>
        </w:rPr>
        <w:t>on</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machine</w:t>
      </w:r>
      <w:r w:rsidR="009037DA">
        <w:rPr>
          <w:rFonts w:cs="Arial"/>
        </w:rPr>
        <w:t xml:space="preserve"> </w:t>
      </w:r>
      <w:r w:rsidR="006B2D20">
        <w:rPr>
          <w:rFonts w:cs="Arial"/>
        </w:rPr>
        <w:t>not</w:t>
      </w:r>
      <w:r w:rsidR="009037DA">
        <w:rPr>
          <w:rFonts w:cs="Arial"/>
        </w:rPr>
        <w:t xml:space="preserve"> </w:t>
      </w:r>
      <w:r w:rsidR="006B2D20">
        <w:rPr>
          <w:rFonts w:cs="Arial"/>
        </w:rPr>
        <w:t>connected</w:t>
      </w:r>
      <w:r w:rsidR="009037DA">
        <w:rPr>
          <w:rFonts w:cs="Arial"/>
        </w:rPr>
        <w:t xml:space="preserve"> </w:t>
      </w:r>
      <w:r w:rsidR="006B2D20">
        <w:rPr>
          <w:rFonts w:cs="Arial"/>
        </w:rPr>
        <w:t>to</w:t>
      </w:r>
      <w:r w:rsidR="009037DA">
        <w:rPr>
          <w:rFonts w:cs="Arial"/>
        </w:rPr>
        <w:t xml:space="preserve"> </w:t>
      </w:r>
      <w:r w:rsidR="006B2D20">
        <w:rPr>
          <w:rFonts w:cs="Arial"/>
        </w:rPr>
        <w:t>the</w:t>
      </w:r>
      <w:r w:rsidR="009037DA">
        <w:rPr>
          <w:rFonts w:cs="Arial"/>
        </w:rPr>
        <w:t xml:space="preserve"> </w:t>
      </w:r>
      <w:r w:rsidR="006B2D20">
        <w:rPr>
          <w:rFonts w:cs="Arial"/>
        </w:rPr>
        <w:t>Internet.</w:t>
      </w:r>
      <w:r w:rsidR="009037DA">
        <w:rPr>
          <w:rFonts w:cs="Arial"/>
        </w:rPr>
        <w:t xml:space="preserve">  </w:t>
      </w:r>
      <w:r w:rsidR="006B2D20" w:rsidRPr="00561422">
        <w:rPr>
          <w:rFonts w:cs="Arial"/>
        </w:rPr>
        <w:t>Click</w:t>
      </w:r>
      <w:r w:rsidR="009037DA">
        <w:rPr>
          <w:rFonts w:cs="Arial"/>
        </w:rPr>
        <w:t xml:space="preserve"> </w:t>
      </w:r>
      <w:r w:rsidR="006B2D20" w:rsidRPr="00561422">
        <w:rPr>
          <w:rFonts w:cs="Arial"/>
        </w:rPr>
        <w:t>the</w:t>
      </w:r>
      <w:r w:rsidR="009037DA">
        <w:rPr>
          <w:rFonts w:cs="Arial"/>
        </w:rPr>
        <w:t xml:space="preserve"> </w:t>
      </w:r>
      <w:r w:rsidR="006B2D20">
        <w:rPr>
          <w:rFonts w:cs="Arial"/>
        </w:rPr>
        <w:t>Request</w:t>
      </w:r>
      <w:r w:rsidR="009037DA">
        <w:rPr>
          <w:rFonts w:cs="Arial"/>
        </w:rPr>
        <w:t xml:space="preserve"> </w:t>
      </w:r>
      <w:r w:rsidR="006B2D20">
        <w:rPr>
          <w:rFonts w:cs="Arial"/>
        </w:rPr>
        <w:t>Activation</w:t>
      </w:r>
      <w:r w:rsidR="009037DA">
        <w:rPr>
          <w:rFonts w:cs="Arial"/>
        </w:rPr>
        <w:t xml:space="preserve"> </w:t>
      </w:r>
      <w:r w:rsidR="006B2D20">
        <w:rPr>
          <w:rFonts w:cs="Arial"/>
        </w:rPr>
        <w:t>Code</w:t>
      </w:r>
      <w:r w:rsidR="009037DA">
        <w:rPr>
          <w:rFonts w:cs="Arial"/>
        </w:rPr>
        <w:t xml:space="preserve"> </w:t>
      </w:r>
      <w:r w:rsidR="006B2D20" w:rsidRPr="00561422">
        <w:rPr>
          <w:rFonts w:cs="Arial"/>
        </w:rPr>
        <w:t>button.</w:t>
      </w:r>
    </w:p>
    <w:p w:rsidR="00DA6151" w:rsidRDefault="00DA6151" w:rsidP="00DA6151">
      <w:pPr>
        <w:rPr>
          <w:rFonts w:cs="Arial"/>
        </w:rPr>
      </w:pPr>
      <w:r>
        <w:rPr>
          <w:rFonts w:cs="Arial"/>
          <w:b/>
        </w:rPr>
        <w:t>Step</w:t>
      </w:r>
      <w:r w:rsidR="009037DA">
        <w:rPr>
          <w:rFonts w:cs="Arial"/>
          <w:b/>
        </w:rPr>
        <w:t xml:space="preserve"> </w:t>
      </w:r>
      <w:r w:rsidR="00EF2D36">
        <w:rPr>
          <w:rFonts w:cs="Arial"/>
          <w:b/>
        </w:rPr>
        <w:t>6</w:t>
      </w:r>
      <w:r w:rsidR="0070602C">
        <w:rPr>
          <w:rFonts w:cs="Arial"/>
          <w:b/>
        </w:rPr>
        <w:t>:</w:t>
      </w:r>
      <w:r w:rsidR="009037DA">
        <w:rPr>
          <w:rFonts w:cs="Arial"/>
        </w:rPr>
        <w:t xml:space="preserve">  </w:t>
      </w:r>
      <w:r w:rsidR="006B2D20" w:rsidRPr="00561422">
        <w:rPr>
          <w:rFonts w:cs="Arial"/>
        </w:rPr>
        <w:t>If</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details</w:t>
      </w:r>
      <w:r w:rsidR="009037DA">
        <w:rPr>
          <w:rFonts w:cs="Arial"/>
        </w:rPr>
        <w:t xml:space="preserve"> </w:t>
      </w:r>
      <w:r w:rsidR="006B2D20" w:rsidRPr="00561422">
        <w:rPr>
          <w:rFonts w:cs="Arial"/>
        </w:rPr>
        <w:t>entered</w:t>
      </w:r>
      <w:r w:rsidR="009037DA">
        <w:rPr>
          <w:rFonts w:cs="Arial"/>
        </w:rPr>
        <w:t xml:space="preserve"> </w:t>
      </w:r>
      <w:r w:rsidR="006B2D20" w:rsidRPr="00561422">
        <w:rPr>
          <w:rFonts w:cs="Arial"/>
        </w:rPr>
        <w:t>are</w:t>
      </w:r>
      <w:r w:rsidR="009037DA">
        <w:rPr>
          <w:rFonts w:cs="Arial"/>
        </w:rPr>
        <w:t xml:space="preserve"> </w:t>
      </w:r>
      <w:r w:rsidR="006B2D20" w:rsidRPr="00561422">
        <w:rPr>
          <w:rFonts w:cs="Arial"/>
        </w:rPr>
        <w:t>correct,</w:t>
      </w:r>
      <w:r w:rsidR="009037DA">
        <w:rPr>
          <w:rFonts w:cs="Arial"/>
        </w:rPr>
        <w:t xml:space="preserve"> </w:t>
      </w:r>
      <w:r w:rsidR="006B2D20" w:rsidRPr="00561422">
        <w:rPr>
          <w:rFonts w:cs="Arial"/>
        </w:rPr>
        <w:t>you</w:t>
      </w:r>
      <w:r w:rsidR="009037DA">
        <w:rPr>
          <w:rFonts w:cs="Arial"/>
        </w:rPr>
        <w:t xml:space="preserve"> </w:t>
      </w:r>
      <w:r w:rsidR="006B2D20" w:rsidRPr="00561422">
        <w:rPr>
          <w:rFonts w:cs="Arial"/>
        </w:rPr>
        <w:t>will</w:t>
      </w:r>
      <w:r w:rsidR="009037DA">
        <w:rPr>
          <w:rFonts w:cs="Arial"/>
        </w:rPr>
        <w:t xml:space="preserve"> </w:t>
      </w:r>
      <w:r w:rsidR="006B2D20" w:rsidRPr="00561422">
        <w:rPr>
          <w:rFonts w:cs="Arial"/>
        </w:rPr>
        <w:t>receive</w:t>
      </w:r>
      <w:r w:rsidR="009037DA">
        <w:rPr>
          <w:rFonts w:cs="Arial"/>
        </w:rPr>
        <w:t xml:space="preserve"> </w:t>
      </w:r>
      <w:r w:rsidR="006B2D20" w:rsidRPr="00561422">
        <w:rPr>
          <w:rFonts w:cs="Arial"/>
        </w:rPr>
        <w:t>an</w:t>
      </w:r>
      <w:r w:rsidR="009037DA">
        <w:rPr>
          <w:rFonts w:cs="Arial"/>
        </w:rPr>
        <w:t xml:space="preserve"> </w:t>
      </w:r>
      <w:r w:rsidR="006B2D20" w:rsidRPr="00561422">
        <w:rPr>
          <w:rFonts w:cs="Arial"/>
        </w:rPr>
        <w:t>automatically</w:t>
      </w:r>
      <w:r w:rsidR="009037DA">
        <w:rPr>
          <w:rFonts w:cs="Arial"/>
        </w:rPr>
        <w:t xml:space="preserve"> </w:t>
      </w:r>
      <w:r w:rsidR="006B2D20" w:rsidRPr="00561422">
        <w:rPr>
          <w:rFonts w:cs="Arial"/>
        </w:rPr>
        <w:t>generated</w:t>
      </w:r>
      <w:r w:rsidR="009037DA">
        <w:rPr>
          <w:rFonts w:cs="Arial"/>
        </w:rPr>
        <w:t xml:space="preserve"> </w:t>
      </w:r>
      <w:r w:rsidR="006B2D20" w:rsidRPr="00561422">
        <w:rPr>
          <w:rFonts w:cs="Arial"/>
        </w:rPr>
        <w:t>Activation</w:t>
      </w:r>
      <w:r w:rsidR="009037DA">
        <w:rPr>
          <w:rFonts w:cs="Arial"/>
        </w:rPr>
        <w:t xml:space="preserve"> </w:t>
      </w:r>
      <w:r w:rsidR="006B2D20" w:rsidRPr="00561422">
        <w:rPr>
          <w:rFonts w:cs="Arial"/>
        </w:rPr>
        <w:t>Code</w:t>
      </w:r>
      <w:r w:rsidR="009037DA">
        <w:rPr>
          <w:rFonts w:cs="Arial"/>
        </w:rPr>
        <w:t xml:space="preserve"> </w:t>
      </w:r>
      <w:r w:rsidR="006B2D20" w:rsidRPr="00561422">
        <w:rPr>
          <w:rFonts w:cs="Arial"/>
        </w:rPr>
        <w:t>as</w:t>
      </w:r>
      <w:r w:rsidR="009037DA">
        <w:rPr>
          <w:rFonts w:cs="Arial"/>
        </w:rPr>
        <w:t xml:space="preserve"> </w:t>
      </w:r>
      <w:r w:rsidR="006B2D20" w:rsidRPr="00561422">
        <w:rPr>
          <w:rFonts w:cs="Arial"/>
        </w:rPr>
        <w:t>shown</w:t>
      </w:r>
      <w:r w:rsidR="009037DA">
        <w:rPr>
          <w:rFonts w:cs="Arial"/>
        </w:rPr>
        <w:t xml:space="preserve"> </w:t>
      </w:r>
      <w:r w:rsidR="006B2D20" w:rsidRPr="00561422">
        <w:rPr>
          <w:rFonts w:cs="Arial"/>
        </w:rPr>
        <w:t>below.</w:t>
      </w:r>
    </w:p>
    <w:p w:rsidR="00DA6151" w:rsidRDefault="00E30D2F" w:rsidP="00DA6151">
      <w:pPr>
        <w:rPr>
          <w:noProof/>
        </w:rPr>
      </w:pPr>
      <w:r>
        <w:rPr>
          <w:noProof/>
        </w:rPr>
        <w:drawing>
          <wp:inline distT="0" distB="0" distL="0" distR="0">
            <wp:extent cx="5886450" cy="542925"/>
            <wp:effectExtent l="0" t="0" r="0" b="9525"/>
            <wp:docPr id="1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86450" cy="542925"/>
                    </a:xfrm>
                    <a:prstGeom prst="rect">
                      <a:avLst/>
                    </a:prstGeom>
                    <a:noFill/>
                    <a:ln>
                      <a:noFill/>
                    </a:ln>
                  </pic:spPr>
                </pic:pic>
              </a:graphicData>
            </a:graphic>
          </wp:inline>
        </w:drawing>
      </w:r>
    </w:p>
    <w:p w:rsidR="00DA6151" w:rsidRPr="00F24826" w:rsidRDefault="00DA6151" w:rsidP="00DA6151">
      <w:pPr>
        <w:rPr>
          <w:rFonts w:cs="Arial"/>
        </w:rPr>
      </w:pPr>
      <w:r w:rsidRPr="00F24826">
        <w:rPr>
          <w:rFonts w:cs="Arial"/>
          <w:b/>
        </w:rPr>
        <w:t>Step</w:t>
      </w:r>
      <w:r w:rsidR="009037DA">
        <w:rPr>
          <w:rFonts w:cs="Arial"/>
          <w:b/>
        </w:rPr>
        <w:t xml:space="preserve"> </w:t>
      </w:r>
      <w:r w:rsidR="00EF2D36">
        <w:rPr>
          <w:rFonts w:cs="Arial"/>
          <w:b/>
        </w:rPr>
        <w:t>7</w:t>
      </w:r>
      <w:r w:rsidR="0070602C">
        <w:rPr>
          <w:rFonts w:cs="Arial"/>
          <w:b/>
        </w:rPr>
        <w:t>:</w:t>
      </w:r>
      <w:r w:rsidR="009037DA">
        <w:rPr>
          <w:rFonts w:cs="Arial"/>
        </w:rPr>
        <w:t xml:space="preserve">  </w:t>
      </w:r>
      <w:r w:rsidR="006B2D20" w:rsidRPr="00561422">
        <w:rPr>
          <w:rFonts w:cs="Arial"/>
        </w:rPr>
        <w:t>Enter</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Activation</w:t>
      </w:r>
      <w:r w:rsidR="009037DA">
        <w:rPr>
          <w:rFonts w:cs="Arial"/>
        </w:rPr>
        <w:t xml:space="preserve"> </w:t>
      </w:r>
      <w:r w:rsidR="006B2D20" w:rsidRPr="00561422">
        <w:rPr>
          <w:rFonts w:cs="Arial"/>
        </w:rPr>
        <w:t>Code</w:t>
      </w:r>
      <w:r w:rsidR="00EF2D36">
        <w:rPr>
          <w:rFonts w:cs="Arial"/>
        </w:rPr>
        <w:t>,</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Product</w:t>
      </w:r>
      <w:r w:rsidR="009037DA">
        <w:rPr>
          <w:rFonts w:cs="Arial"/>
        </w:rPr>
        <w:t xml:space="preserve"> </w:t>
      </w:r>
      <w:r w:rsidR="006B2D20" w:rsidRPr="00561422">
        <w:rPr>
          <w:rFonts w:cs="Arial"/>
        </w:rPr>
        <w:t>Key</w:t>
      </w:r>
      <w:r w:rsidR="00EF2D36">
        <w:rPr>
          <w:rFonts w:cs="Arial"/>
        </w:rPr>
        <w:t>, and the user information in the Activate Iron Speed Designer wizard</w:t>
      </w:r>
      <w:r w:rsidR="009037DA">
        <w:rPr>
          <w:rFonts w:cs="Arial"/>
        </w:rPr>
        <w:t xml:space="preserve"> </w:t>
      </w:r>
      <w:r w:rsidR="006B2D20" w:rsidRPr="00561422">
        <w:rPr>
          <w:rFonts w:cs="Arial"/>
        </w:rPr>
        <w:t>on</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machine</w:t>
      </w:r>
      <w:r w:rsidR="009037DA">
        <w:rPr>
          <w:rFonts w:cs="Arial"/>
        </w:rPr>
        <w:t xml:space="preserve"> </w:t>
      </w:r>
      <w:r w:rsidR="006B2D20" w:rsidRPr="00561422">
        <w:rPr>
          <w:rFonts w:cs="Arial"/>
        </w:rPr>
        <w:t>where</w:t>
      </w:r>
      <w:r w:rsidR="009037DA">
        <w:rPr>
          <w:rFonts w:cs="Arial"/>
        </w:rPr>
        <w:t xml:space="preserve"> </w:t>
      </w:r>
      <w:r w:rsidR="006B2D20" w:rsidRPr="00561422">
        <w:rPr>
          <w:rFonts w:cs="Arial"/>
        </w:rPr>
        <w:t>Iron</w:t>
      </w:r>
      <w:r w:rsidR="009037DA">
        <w:rPr>
          <w:rFonts w:cs="Arial"/>
        </w:rPr>
        <w:t xml:space="preserve"> </w:t>
      </w:r>
      <w:r w:rsidR="006B2D20" w:rsidRPr="00561422">
        <w:rPr>
          <w:rFonts w:cs="Arial"/>
        </w:rPr>
        <w:t>Speed</w:t>
      </w:r>
      <w:r w:rsidR="009037DA">
        <w:rPr>
          <w:rFonts w:cs="Arial"/>
        </w:rPr>
        <w:t xml:space="preserve"> </w:t>
      </w:r>
      <w:r w:rsidR="006B2D20" w:rsidRPr="00561422">
        <w:rPr>
          <w:rFonts w:cs="Arial"/>
        </w:rPr>
        <w:t>Designer</w:t>
      </w:r>
      <w:r w:rsidR="009037DA">
        <w:rPr>
          <w:rFonts w:cs="Arial"/>
        </w:rPr>
        <w:t xml:space="preserve"> </w:t>
      </w:r>
      <w:r w:rsidR="006B2D20" w:rsidRPr="00561422">
        <w:rPr>
          <w:rFonts w:cs="Arial"/>
        </w:rPr>
        <w:t>is</w:t>
      </w:r>
      <w:r w:rsidR="009037DA">
        <w:rPr>
          <w:rFonts w:cs="Arial"/>
        </w:rPr>
        <w:t xml:space="preserve"> </w:t>
      </w:r>
      <w:r w:rsidR="006B2D20" w:rsidRPr="00561422">
        <w:rPr>
          <w:rFonts w:cs="Arial"/>
        </w:rPr>
        <w:t>being</w:t>
      </w:r>
      <w:r w:rsidR="009037DA">
        <w:rPr>
          <w:rFonts w:cs="Arial"/>
        </w:rPr>
        <w:t xml:space="preserve"> </w:t>
      </w:r>
      <w:r w:rsidR="006B2D20" w:rsidRPr="00561422">
        <w:rPr>
          <w:rFonts w:cs="Arial"/>
        </w:rPr>
        <w:t>activated.</w:t>
      </w:r>
    </w:p>
    <w:p w:rsidR="00DA6151" w:rsidRDefault="00E30D2F" w:rsidP="00DA6151">
      <w:pPr>
        <w:rPr>
          <w:rFonts w:cs="Arial"/>
          <w:b/>
        </w:rPr>
      </w:pPr>
      <w:r>
        <w:rPr>
          <w:noProof/>
        </w:rPr>
        <w:drawing>
          <wp:inline distT="0" distB="0" distL="0" distR="0">
            <wp:extent cx="4095750" cy="3695700"/>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95750" cy="3695700"/>
                    </a:xfrm>
                    <a:prstGeom prst="rect">
                      <a:avLst/>
                    </a:prstGeom>
                    <a:noFill/>
                    <a:ln>
                      <a:noFill/>
                    </a:ln>
                  </pic:spPr>
                </pic:pic>
              </a:graphicData>
            </a:graphic>
          </wp:inline>
        </w:drawing>
      </w:r>
    </w:p>
    <w:p w:rsidR="00DA6151" w:rsidRDefault="00DA6151" w:rsidP="00DA6151">
      <w:pPr>
        <w:rPr>
          <w:rFonts w:cs="Arial"/>
          <w:b/>
        </w:rPr>
      </w:pPr>
      <w:r>
        <w:rPr>
          <w:rFonts w:cs="Arial"/>
          <w:b/>
        </w:rPr>
        <w:t>Step</w:t>
      </w:r>
      <w:r w:rsidR="009037DA">
        <w:rPr>
          <w:rFonts w:cs="Arial"/>
          <w:b/>
        </w:rPr>
        <w:t xml:space="preserve"> </w:t>
      </w:r>
      <w:r w:rsidR="00EF2D36">
        <w:rPr>
          <w:rFonts w:cs="Arial"/>
          <w:b/>
        </w:rPr>
        <w:t>8</w:t>
      </w:r>
      <w:r w:rsidR="0070602C">
        <w:rPr>
          <w:rFonts w:cs="Arial"/>
          <w:b/>
        </w:rPr>
        <w:t>:</w:t>
      </w:r>
      <w:r w:rsidR="009037DA">
        <w:rPr>
          <w:rFonts w:cs="Arial"/>
        </w:rPr>
        <w:t xml:space="preserve">  </w:t>
      </w:r>
      <w:r w:rsidR="006B2D20" w:rsidRPr="00561422">
        <w:rPr>
          <w:rFonts w:cs="Arial"/>
        </w:rPr>
        <w:t>If</w:t>
      </w:r>
      <w:r w:rsidR="009037DA">
        <w:rPr>
          <w:rFonts w:cs="Arial"/>
        </w:rPr>
        <w:t xml:space="preserve"> </w:t>
      </w:r>
      <w:r w:rsidR="006B2D20" w:rsidRPr="00561422">
        <w:rPr>
          <w:rFonts w:cs="Arial"/>
        </w:rPr>
        <w:t>the</w:t>
      </w:r>
      <w:r w:rsidR="009037DA">
        <w:rPr>
          <w:rFonts w:cs="Arial"/>
        </w:rPr>
        <w:t xml:space="preserve"> </w:t>
      </w:r>
      <w:r w:rsidR="006B2D20" w:rsidRPr="00561422">
        <w:rPr>
          <w:rFonts w:cs="Arial"/>
        </w:rPr>
        <w:t>values</w:t>
      </w:r>
      <w:r w:rsidR="009037DA">
        <w:rPr>
          <w:rFonts w:cs="Arial"/>
        </w:rPr>
        <w:t xml:space="preserve"> </w:t>
      </w:r>
      <w:r w:rsidR="006B2D20" w:rsidRPr="00561422">
        <w:rPr>
          <w:rFonts w:cs="Arial"/>
        </w:rPr>
        <w:t>entered</w:t>
      </w:r>
      <w:r w:rsidR="009037DA">
        <w:rPr>
          <w:rFonts w:cs="Arial"/>
        </w:rPr>
        <w:t xml:space="preserve"> </w:t>
      </w:r>
      <w:r w:rsidR="006B2D20" w:rsidRPr="00561422">
        <w:rPr>
          <w:rFonts w:cs="Arial"/>
        </w:rPr>
        <w:t>are</w:t>
      </w:r>
      <w:r w:rsidR="009037DA">
        <w:rPr>
          <w:rFonts w:cs="Arial"/>
        </w:rPr>
        <w:t xml:space="preserve"> </w:t>
      </w:r>
      <w:r w:rsidR="006B2D20" w:rsidRPr="00561422">
        <w:rPr>
          <w:rFonts w:cs="Arial"/>
        </w:rPr>
        <w:t>valid,</w:t>
      </w:r>
      <w:r w:rsidR="009037DA">
        <w:rPr>
          <w:rFonts w:cs="Arial"/>
        </w:rPr>
        <w:t xml:space="preserve"> </w:t>
      </w:r>
      <w:r w:rsidR="006B2D20" w:rsidRPr="00561422">
        <w:rPr>
          <w:rFonts w:cs="Arial"/>
        </w:rPr>
        <w:t>Iron</w:t>
      </w:r>
      <w:r w:rsidR="009037DA">
        <w:rPr>
          <w:rFonts w:cs="Arial"/>
        </w:rPr>
        <w:t xml:space="preserve"> </w:t>
      </w:r>
      <w:r w:rsidR="006B2D20" w:rsidRPr="00561422">
        <w:rPr>
          <w:rFonts w:cs="Arial"/>
        </w:rPr>
        <w:t>Speed</w:t>
      </w:r>
      <w:r w:rsidR="009037DA">
        <w:rPr>
          <w:rFonts w:cs="Arial"/>
        </w:rPr>
        <w:t xml:space="preserve"> </w:t>
      </w:r>
      <w:r w:rsidR="006B2D20" w:rsidRPr="00561422">
        <w:rPr>
          <w:rFonts w:cs="Arial"/>
        </w:rPr>
        <w:t>Designer</w:t>
      </w:r>
      <w:r w:rsidR="009037DA">
        <w:rPr>
          <w:rFonts w:cs="Arial"/>
        </w:rPr>
        <w:t xml:space="preserve"> </w:t>
      </w:r>
      <w:r w:rsidR="006B2D20" w:rsidRPr="00561422">
        <w:rPr>
          <w:rFonts w:cs="Arial"/>
        </w:rPr>
        <w:t>confirms</w:t>
      </w:r>
      <w:r w:rsidR="009037DA">
        <w:rPr>
          <w:rFonts w:cs="Arial"/>
        </w:rPr>
        <w:t xml:space="preserve"> </w:t>
      </w:r>
      <w:r w:rsidR="006B2D20" w:rsidRPr="00561422">
        <w:rPr>
          <w:rFonts w:cs="Arial"/>
        </w:rPr>
        <w:t>your</w:t>
      </w:r>
      <w:r w:rsidR="009037DA">
        <w:rPr>
          <w:rFonts w:cs="Arial"/>
        </w:rPr>
        <w:t xml:space="preserve"> </w:t>
      </w:r>
      <w:r w:rsidR="006B2D20" w:rsidRPr="00561422">
        <w:rPr>
          <w:rFonts w:cs="Arial"/>
        </w:rPr>
        <w:t>activation</w:t>
      </w:r>
      <w:r w:rsidR="009037DA">
        <w:rPr>
          <w:rFonts w:cs="Arial"/>
        </w:rPr>
        <w:t xml:space="preserve"> </w:t>
      </w:r>
      <w:r w:rsidR="006B2D20" w:rsidRPr="00561422">
        <w:rPr>
          <w:rFonts w:cs="Arial"/>
        </w:rPr>
        <w:t>was</w:t>
      </w:r>
      <w:r w:rsidR="009037DA">
        <w:rPr>
          <w:rFonts w:cs="Arial"/>
        </w:rPr>
        <w:t xml:space="preserve"> </w:t>
      </w:r>
      <w:r w:rsidR="006B2D20" w:rsidRPr="00561422">
        <w:rPr>
          <w:rFonts w:cs="Arial"/>
        </w:rPr>
        <w:t>successful.</w:t>
      </w:r>
    </w:p>
    <w:p w:rsidR="00DA6151" w:rsidRDefault="00E30D2F" w:rsidP="00DA6151">
      <w:pPr>
        <w:rPr>
          <w:rFonts w:cs="Arial"/>
          <w:b/>
        </w:rPr>
      </w:pPr>
      <w:r>
        <w:rPr>
          <w:noProof/>
        </w:rPr>
        <w:drawing>
          <wp:inline distT="0" distB="0" distL="0" distR="0">
            <wp:extent cx="4600575" cy="3162300"/>
            <wp:effectExtent l="0" t="0" r="952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0575" cy="3162300"/>
                    </a:xfrm>
                    <a:prstGeom prst="rect">
                      <a:avLst/>
                    </a:prstGeom>
                    <a:noFill/>
                    <a:ln>
                      <a:noFill/>
                    </a:ln>
                  </pic:spPr>
                </pic:pic>
              </a:graphicData>
            </a:graphic>
          </wp:inline>
        </w:drawing>
      </w:r>
    </w:p>
    <w:p w:rsidR="00DA6151" w:rsidRPr="00F24826" w:rsidRDefault="00DA6151" w:rsidP="00DA6151">
      <w:pPr>
        <w:rPr>
          <w:rFonts w:cs="Arial"/>
        </w:rPr>
      </w:pPr>
      <w:r w:rsidRPr="00F24826">
        <w:rPr>
          <w:rFonts w:cs="Arial"/>
        </w:rPr>
        <w:t>You</w:t>
      </w:r>
      <w:r w:rsidR="009037DA">
        <w:rPr>
          <w:rFonts w:cs="Arial"/>
        </w:rPr>
        <w:t xml:space="preserve"> </w:t>
      </w:r>
      <w:r w:rsidRPr="00F24826">
        <w:rPr>
          <w:rFonts w:cs="Arial"/>
        </w:rPr>
        <w:t>are</w:t>
      </w:r>
      <w:r w:rsidR="009037DA">
        <w:rPr>
          <w:rFonts w:cs="Arial"/>
        </w:rPr>
        <w:t xml:space="preserve"> </w:t>
      </w:r>
      <w:r w:rsidRPr="00F24826">
        <w:rPr>
          <w:rFonts w:cs="Arial"/>
        </w:rPr>
        <w:t>now</w:t>
      </w:r>
      <w:r w:rsidR="009037DA">
        <w:rPr>
          <w:rFonts w:cs="Arial"/>
        </w:rPr>
        <w:t xml:space="preserve"> </w:t>
      </w:r>
      <w:r w:rsidRPr="00F24826">
        <w:rPr>
          <w:rFonts w:cs="Arial"/>
        </w:rPr>
        <w:t>set</w:t>
      </w:r>
      <w:r w:rsidR="009037DA">
        <w:rPr>
          <w:rFonts w:cs="Arial"/>
        </w:rPr>
        <w:t xml:space="preserve"> </w:t>
      </w:r>
      <w:r w:rsidRPr="00F24826">
        <w:rPr>
          <w:rFonts w:cs="Arial"/>
        </w:rPr>
        <w:t>to</w:t>
      </w:r>
      <w:r w:rsidR="009037DA">
        <w:rPr>
          <w:rFonts w:cs="Arial"/>
        </w:rPr>
        <w:t xml:space="preserve"> </w:t>
      </w:r>
      <w:r w:rsidRPr="00F24826">
        <w:rPr>
          <w:rFonts w:cs="Arial"/>
        </w:rPr>
        <w:t>start</w:t>
      </w:r>
      <w:r w:rsidR="009037DA">
        <w:rPr>
          <w:rFonts w:cs="Arial"/>
        </w:rPr>
        <w:t xml:space="preserve"> </w:t>
      </w:r>
      <w:r w:rsidRPr="00F24826">
        <w:rPr>
          <w:rFonts w:cs="Arial"/>
        </w:rPr>
        <w:t>working</w:t>
      </w:r>
      <w:r w:rsidR="009037DA">
        <w:rPr>
          <w:rFonts w:cs="Arial"/>
        </w:rPr>
        <w:t xml:space="preserve"> </w:t>
      </w:r>
      <w:r w:rsidRPr="00F24826">
        <w:rPr>
          <w:rFonts w:cs="Arial"/>
        </w:rPr>
        <w:t>with</w:t>
      </w:r>
      <w:r w:rsidR="009037DA">
        <w:rPr>
          <w:rFonts w:cs="Arial"/>
        </w:rPr>
        <w:t xml:space="preserve"> </w:t>
      </w:r>
      <w:r w:rsidRPr="00F24826">
        <w:rPr>
          <w:rFonts w:cs="Arial"/>
        </w:rPr>
        <w:t>Iron</w:t>
      </w:r>
      <w:r w:rsidR="009037DA">
        <w:rPr>
          <w:rFonts w:cs="Arial"/>
        </w:rPr>
        <w:t xml:space="preserve"> </w:t>
      </w:r>
      <w:r w:rsidRPr="00F24826">
        <w:rPr>
          <w:rFonts w:cs="Arial"/>
        </w:rPr>
        <w:t>Speed</w:t>
      </w:r>
      <w:r w:rsidR="009037DA">
        <w:rPr>
          <w:rFonts w:cs="Arial"/>
        </w:rPr>
        <w:t xml:space="preserve"> </w:t>
      </w:r>
      <w:r w:rsidRPr="00F24826">
        <w:rPr>
          <w:rFonts w:cs="Arial"/>
        </w:rPr>
        <w:t>Designer</w:t>
      </w:r>
      <w:r w:rsidR="0070602C">
        <w:rPr>
          <w:rFonts w:cs="Arial"/>
        </w:rPr>
        <w:t>!</w:t>
      </w:r>
    </w:p>
    <w:p w:rsidR="00E1712F" w:rsidRPr="00E1712F" w:rsidRDefault="00E1712F" w:rsidP="00E1712F"/>
    <w:p w:rsidR="00BB2EE7" w:rsidRDefault="00BB2EE7" w:rsidP="00BB2EE7">
      <w:pPr>
        <w:pStyle w:val="Heading3"/>
      </w:pPr>
      <w:bookmarkStart w:id="72" w:name="_Toc104290471"/>
      <w:bookmarkStart w:id="73" w:name="_Ref104290596"/>
      <w:bookmarkStart w:id="74" w:name="_Toc105586943"/>
      <w:bookmarkStart w:id="75" w:name="_Toc414885704"/>
      <w:r>
        <w:t>Downloading</w:t>
      </w:r>
      <w:r w:rsidR="009037DA">
        <w:t xml:space="preserve"> </w:t>
      </w:r>
      <w:r>
        <w:t>MSDE</w:t>
      </w:r>
      <w:bookmarkEnd w:id="72"/>
      <w:bookmarkEnd w:id="73"/>
      <w:bookmarkEnd w:id="74"/>
      <w:bookmarkEnd w:id="75"/>
    </w:p>
    <w:p w:rsidR="00BB2EE7" w:rsidRDefault="00BB2EE7" w:rsidP="00EC0F6C">
      <w:r w:rsidRPr="00EC0F6C">
        <w:fldChar w:fldCharType="begin"/>
      </w:r>
      <w:r w:rsidRPr="00EC0F6C">
        <w:instrText>xe</w:instrText>
      </w:r>
      <w:r w:rsidR="009037DA">
        <w:instrText xml:space="preserve"> </w:instrText>
      </w:r>
      <w:r w:rsidRPr="00EC0F6C">
        <w:instrText>"Downloading</w:instrText>
      </w:r>
      <w:r w:rsidR="009037DA">
        <w:instrText xml:space="preserve"> </w:instrText>
      </w:r>
      <w:r w:rsidRPr="00EC0F6C">
        <w:instrText>MSDE"</w:instrText>
      </w:r>
      <w:r w:rsidRPr="00EC0F6C">
        <w:fldChar w:fldCharType="end"/>
      </w:r>
      <w:r w:rsidRPr="00EC0F6C">
        <w:fldChar w:fldCharType="begin"/>
      </w:r>
      <w:r w:rsidRPr="00EC0F6C">
        <w:instrText>xe</w:instrText>
      </w:r>
      <w:r w:rsidR="009037DA">
        <w:instrText xml:space="preserve"> </w:instrText>
      </w:r>
      <w:r w:rsidRPr="00EC0F6C">
        <w:instrText>"Iron</w:instrText>
      </w:r>
      <w:r w:rsidR="009037DA">
        <w:instrText xml:space="preserve"> </w:instrText>
      </w:r>
      <w:r w:rsidRPr="00EC0F6C">
        <w:instrText>Speed</w:instrText>
      </w:r>
      <w:r w:rsidR="009037DA">
        <w:instrText xml:space="preserve"> </w:instrText>
      </w:r>
      <w:r w:rsidRPr="00EC0F6C">
        <w:instrText>Designer:Downloading</w:instrText>
      </w:r>
      <w:r w:rsidR="009037DA">
        <w:instrText xml:space="preserve"> </w:instrText>
      </w:r>
      <w:r w:rsidRPr="00EC0F6C">
        <w:instrText>MSDE"</w:instrText>
      </w:r>
      <w:r w:rsidRPr="00EC0F6C">
        <w:fldChar w:fldCharType="end"/>
      </w:r>
      <w:r w:rsidRPr="00EC0F6C">
        <w:fldChar w:fldCharType="begin"/>
      </w:r>
      <w:r w:rsidRPr="00EC0F6C">
        <w:instrText>xe</w:instrText>
      </w:r>
      <w:r w:rsidR="009037DA">
        <w:instrText xml:space="preserve"> </w:instrText>
      </w:r>
      <w:r w:rsidRPr="00EC0F6C">
        <w:instrText>"System</w:instrText>
      </w:r>
      <w:r w:rsidR="009037DA">
        <w:instrText xml:space="preserve"> </w:instrText>
      </w:r>
      <w:r w:rsidRPr="00EC0F6C">
        <w:instrText>Requirements:Downloading</w:instrText>
      </w:r>
      <w:r w:rsidR="009037DA">
        <w:instrText xml:space="preserve"> </w:instrText>
      </w:r>
      <w:r w:rsidRPr="00EC0F6C">
        <w:instrText>MSDE"</w:instrText>
      </w:r>
      <w:r w:rsidRPr="00EC0F6C">
        <w:fldChar w:fldCharType="end"/>
      </w:r>
      <w:r w:rsidR="00825D4F" w:rsidRPr="00EC0F6C">
        <w:fldChar w:fldCharType="begin"/>
      </w:r>
      <w:r w:rsidR="00825D4F" w:rsidRPr="00EC0F6C">
        <w:instrText>xe</w:instrText>
      </w:r>
      <w:r w:rsidR="009037DA">
        <w:instrText xml:space="preserve"> </w:instrText>
      </w:r>
      <w:r w:rsidR="00825D4F" w:rsidRPr="00EC0F6C">
        <w:instrText>"MSDE:Downloading"</w:instrText>
      </w:r>
      <w:r w:rsidR="00825D4F" w:rsidRPr="00EC0F6C">
        <w:fldChar w:fldCharType="end"/>
      </w:r>
      <w:r w:rsidRPr="00EC0F6C">
        <w:t>You</w:t>
      </w:r>
      <w:r w:rsidR="009037DA">
        <w:t xml:space="preserve"> </w:t>
      </w:r>
      <w:r w:rsidRPr="00EC0F6C">
        <w:t>can</w:t>
      </w:r>
      <w:r w:rsidR="009037DA">
        <w:t xml:space="preserve"> </w:t>
      </w:r>
      <w:r w:rsidRPr="00EC0F6C">
        <w:t>download</w:t>
      </w:r>
      <w:r w:rsidR="009037DA">
        <w:t xml:space="preserve"> </w:t>
      </w:r>
      <w:r w:rsidRPr="00EC0F6C">
        <w:t>the</w:t>
      </w:r>
      <w:r w:rsidR="009037DA">
        <w:t xml:space="preserve"> </w:t>
      </w:r>
      <w:r w:rsidRPr="00EC0F6C">
        <w:t>MSDE</w:t>
      </w:r>
      <w:r w:rsidR="009037DA">
        <w:t xml:space="preserve"> </w:t>
      </w:r>
      <w:r w:rsidRPr="00EC0F6C">
        <w:t>database</w:t>
      </w:r>
      <w:r w:rsidR="009037DA">
        <w:t xml:space="preserve"> </w:t>
      </w:r>
      <w:r w:rsidRPr="00EC0F6C">
        <w:t>engine</w:t>
      </w:r>
      <w:r w:rsidR="009037DA">
        <w:t xml:space="preserve"> </w:t>
      </w:r>
      <w:r w:rsidR="00F36E78">
        <w:t>from Microsoft.  We recommend you search their site for the most recent version.</w:t>
      </w:r>
      <w:r w:rsidR="0049528F">
        <w:t xml:space="preserve">  Here are several links to try:</w:t>
      </w:r>
    </w:p>
    <w:p w:rsidR="0049528F" w:rsidRPr="0049528F" w:rsidRDefault="0049528F" w:rsidP="0049528F">
      <w:r w:rsidRPr="0049528F">
        <w:t>SQL Server 2005 Express Edition</w:t>
      </w:r>
    </w:p>
    <w:p w:rsidR="0049528F" w:rsidRPr="0049528F" w:rsidRDefault="00C042EC" w:rsidP="0049528F">
      <w:hyperlink r:id="rId30" w:tooltip="http://www.microsoft.com/Sqlserver/2005/en/us/express.aspx" w:history="1">
        <w:r w:rsidR="0049528F" w:rsidRPr="0049528F">
          <w:rPr>
            <w:rStyle w:val="Hyperlink"/>
          </w:rPr>
          <w:t>http://www.microsoft.com/Sqlserver/2005/en/us/express.aspx</w:t>
        </w:r>
      </w:hyperlink>
    </w:p>
    <w:p w:rsidR="0049528F" w:rsidRPr="0049528F" w:rsidRDefault="0049528F" w:rsidP="0049528F">
      <w:r w:rsidRPr="0049528F">
        <w:t>SQL Server 2005 Express Edition Download</w:t>
      </w:r>
    </w:p>
    <w:p w:rsidR="0049528F" w:rsidRPr="0049528F" w:rsidRDefault="00C042EC" w:rsidP="0049528F">
      <w:hyperlink r:id="rId31" w:tooltip="http://www.microsoft.com/Sqlserver/2005/en/us/express-down.aspx" w:history="1">
        <w:r w:rsidR="0049528F" w:rsidRPr="0049528F">
          <w:rPr>
            <w:rStyle w:val="Hyperlink"/>
          </w:rPr>
          <w:t>http://www.microsoft.com/Sqlserver/2005/en/us/express-down.aspx</w:t>
        </w:r>
      </w:hyperlink>
    </w:p>
    <w:p w:rsidR="0049528F" w:rsidRPr="0049528F" w:rsidRDefault="0049528F" w:rsidP="0049528F">
      <w:r w:rsidRPr="0049528F">
        <w:t>SQL Server 2008 Express</w:t>
      </w:r>
    </w:p>
    <w:p w:rsidR="0049528F" w:rsidRPr="0049528F" w:rsidRDefault="00C042EC" w:rsidP="0049528F">
      <w:hyperlink r:id="rId32" w:tooltip="http://www.microsoft.com/express/sql/download/" w:history="1">
        <w:r w:rsidR="0049528F" w:rsidRPr="0049528F">
          <w:rPr>
            <w:rStyle w:val="Hyperlink"/>
          </w:rPr>
          <w:t>http://www.microsoft.com/express/sql/download/</w:t>
        </w:r>
      </w:hyperlink>
    </w:p>
    <w:p w:rsidR="00E1712F" w:rsidRPr="00E1712F" w:rsidRDefault="00E1712F" w:rsidP="00E1712F"/>
    <w:p w:rsidR="00825D4F" w:rsidRDefault="00825D4F" w:rsidP="00825D4F">
      <w:pPr>
        <w:pStyle w:val="Heading3"/>
      </w:pPr>
      <w:bookmarkStart w:id="76" w:name="_Toc104290315"/>
      <w:bookmarkStart w:id="77" w:name="_Ref104291162"/>
      <w:bookmarkStart w:id="78" w:name="_Ref104291264"/>
      <w:bookmarkStart w:id="79" w:name="_Toc105586944"/>
      <w:bookmarkStart w:id="80" w:name="_Toc414885705"/>
      <w:r>
        <w:t>How</w:t>
      </w:r>
      <w:r w:rsidR="009037DA">
        <w:t xml:space="preserve"> </w:t>
      </w:r>
      <w:r>
        <w:t>to</w:t>
      </w:r>
      <w:r w:rsidR="009037DA">
        <w:t xml:space="preserve"> </w:t>
      </w:r>
      <w:r>
        <w:t>Check</w:t>
      </w:r>
      <w:r w:rsidR="009037DA">
        <w:t xml:space="preserve"> </w:t>
      </w:r>
      <w:r>
        <w:t>Your</w:t>
      </w:r>
      <w:r w:rsidR="009037DA">
        <w:t xml:space="preserve"> </w:t>
      </w:r>
      <w:r>
        <w:t>MDAC</w:t>
      </w:r>
      <w:r w:rsidR="009037DA">
        <w:t xml:space="preserve"> </w:t>
      </w:r>
      <w:r>
        <w:t>V</w:t>
      </w:r>
      <w:r w:rsidRPr="009C2E90">
        <w:t>ersion</w:t>
      </w:r>
      <w:bookmarkEnd w:id="76"/>
      <w:bookmarkEnd w:id="77"/>
      <w:bookmarkEnd w:id="78"/>
      <w:bookmarkEnd w:id="79"/>
      <w:bookmarkEnd w:id="80"/>
    </w:p>
    <w:p w:rsidR="00825D4F" w:rsidRPr="009C2E90" w:rsidRDefault="00825D4F" w:rsidP="00825D4F">
      <w:r w:rsidRPr="00BB2EE7">
        <w:fldChar w:fldCharType="begin"/>
      </w:r>
      <w:r w:rsidRPr="00BB2EE7">
        <w:instrText>xe</w:instrText>
      </w:r>
      <w:r w:rsidR="009037DA">
        <w:instrText xml:space="preserve"> </w:instrText>
      </w:r>
      <w:r w:rsidRPr="00BB2EE7">
        <w:instrText>"</w:instrText>
      </w:r>
      <w:r>
        <w:instrText>How</w:instrText>
      </w:r>
      <w:r w:rsidR="009037DA">
        <w:instrText xml:space="preserve"> </w:instrText>
      </w:r>
      <w:r>
        <w:instrText>to</w:instrText>
      </w:r>
      <w:r w:rsidR="009037DA">
        <w:instrText xml:space="preserve"> </w:instrText>
      </w:r>
      <w:r>
        <w:instrText>Check</w:instrText>
      </w:r>
      <w:r w:rsidR="009037DA">
        <w:instrText xml:space="preserve"> </w:instrText>
      </w:r>
      <w:r>
        <w:instrText>Your</w:instrText>
      </w:r>
      <w:r w:rsidR="009037DA">
        <w:instrText xml:space="preserve"> </w:instrText>
      </w:r>
      <w:r>
        <w:instrText>MDAC</w:instrText>
      </w:r>
      <w:r w:rsidR="009037DA">
        <w:instrText xml:space="preserve"> </w:instrText>
      </w:r>
      <w:r>
        <w:instrText>Version</w:instrText>
      </w:r>
      <w:r w:rsidRPr="00BB2EE7">
        <w:instrText>"</w:instrText>
      </w:r>
      <w:r w:rsidRPr="00BB2EE7">
        <w:fldChar w:fldCharType="end"/>
      </w:r>
      <w:r w:rsidRPr="00BB2EE7">
        <w:fldChar w:fldCharType="begin"/>
      </w:r>
      <w:r w:rsidRPr="00BB2EE7">
        <w:instrText>xe</w:instrText>
      </w:r>
      <w:r w:rsidR="009037DA">
        <w:instrText xml:space="preserve"> </w:instrText>
      </w:r>
      <w:r w:rsidRPr="00BB2EE7">
        <w:instrText>"Iron</w:instrText>
      </w:r>
      <w:r w:rsidR="009037DA">
        <w:instrText xml:space="preserve"> </w:instrText>
      </w:r>
      <w:r w:rsidRPr="00BB2EE7">
        <w:instrText>Speed</w:instrText>
      </w:r>
      <w:r w:rsidR="009037DA">
        <w:instrText xml:space="preserve"> </w:instrText>
      </w:r>
      <w:r w:rsidRPr="00BB2EE7">
        <w:instrText>Designer:</w:instrText>
      </w:r>
      <w:r>
        <w:instrText>Checking</w:instrText>
      </w:r>
      <w:r w:rsidR="009037DA">
        <w:instrText xml:space="preserve"> </w:instrText>
      </w:r>
      <w:r>
        <w:instrText>MDAC</w:instrText>
      </w:r>
      <w:r w:rsidR="009037DA">
        <w:instrText xml:space="preserve"> </w:instrText>
      </w:r>
      <w:r>
        <w:instrText>version</w:instrText>
      </w:r>
      <w:r w:rsidRPr="00BB2EE7">
        <w:instrText>"</w:instrText>
      </w:r>
      <w:r w:rsidRPr="00BB2EE7">
        <w:fldChar w:fldCharType="end"/>
      </w:r>
      <w:r>
        <w:fldChar w:fldCharType="begin"/>
      </w:r>
      <w:r>
        <w:instrText>xe</w:instrText>
      </w:r>
      <w:r w:rsidR="009037DA">
        <w:instrText xml:space="preserve"> </w:instrText>
      </w:r>
      <w:r>
        <w:instrText>"System</w:instrText>
      </w:r>
      <w:r w:rsidR="009037DA">
        <w:instrText xml:space="preserve"> </w:instrText>
      </w:r>
      <w:r>
        <w:instrText>Requirements:Checking</w:instrText>
      </w:r>
      <w:r w:rsidR="009037DA">
        <w:instrText xml:space="preserve"> </w:instrText>
      </w:r>
      <w:r>
        <w:instrText>MDAC</w:instrText>
      </w:r>
      <w:r w:rsidR="009037DA">
        <w:instrText xml:space="preserve"> </w:instrText>
      </w:r>
      <w:r>
        <w:instrText>version"</w:instrText>
      </w:r>
      <w:r>
        <w:fldChar w:fldCharType="end"/>
      </w:r>
      <w:r>
        <w:fldChar w:fldCharType="begin"/>
      </w:r>
      <w:r>
        <w:instrText>xe</w:instrText>
      </w:r>
      <w:r w:rsidR="009037DA">
        <w:instrText xml:space="preserve"> </w:instrText>
      </w:r>
      <w:r>
        <w:instrText>"MDAC:Checking</w:instrText>
      </w:r>
      <w:r w:rsidR="009037DA">
        <w:instrText xml:space="preserve"> </w:instrText>
      </w:r>
      <w:r>
        <w:instrText>MDAC</w:instrText>
      </w:r>
      <w:r w:rsidR="009037DA">
        <w:instrText xml:space="preserve"> </w:instrText>
      </w:r>
      <w:r>
        <w:instrText>version"</w:instrText>
      </w:r>
      <w:r>
        <w:fldChar w:fldCharType="end"/>
      </w:r>
    </w:p>
    <w:p w:rsidR="00BC3C30" w:rsidRDefault="00C042EC" w:rsidP="00825D4F">
      <w:hyperlink r:id="rId33" w:history="1">
        <w:r w:rsidR="00825D4F" w:rsidRPr="00475E11">
          <w:rPr>
            <w:rStyle w:val="Hyperlink"/>
          </w:rPr>
          <w:t>http://support.microsoft.com/default.aspx?kbid=301202</w:t>
        </w:r>
      </w:hyperlink>
    </w:p>
    <w:p w:rsidR="00E1712F" w:rsidRPr="00E1712F" w:rsidRDefault="00E1712F" w:rsidP="00E1712F"/>
    <w:p w:rsidR="006425F6" w:rsidRDefault="006425F6" w:rsidP="006425F6">
      <w:pPr>
        <w:pStyle w:val="Heading3"/>
      </w:pPr>
      <w:bookmarkStart w:id="81" w:name="_Ref112759659"/>
      <w:bookmarkStart w:id="82" w:name="_Toc414885706"/>
      <w:r>
        <w:t>Proxy</w:t>
      </w:r>
      <w:r w:rsidR="009037DA">
        <w:t xml:space="preserve"> </w:t>
      </w:r>
      <w:r>
        <w:t>Server</w:t>
      </w:r>
      <w:r w:rsidR="009037DA">
        <w:t xml:space="preserve"> </w:t>
      </w:r>
      <w:r>
        <w:t>Configuration</w:t>
      </w:r>
      <w:bookmarkEnd w:id="81"/>
      <w:bookmarkEnd w:id="82"/>
    </w:p>
    <w:p w:rsidR="006425F6" w:rsidRPr="009C2E90" w:rsidRDefault="006425F6" w:rsidP="006425F6">
      <w:r w:rsidRPr="00BB2EE7">
        <w:fldChar w:fldCharType="begin"/>
      </w:r>
      <w:r w:rsidRPr="00BB2EE7">
        <w:instrText>xe</w:instrText>
      </w:r>
      <w:r w:rsidR="009037DA">
        <w:instrText xml:space="preserve"> </w:instrText>
      </w:r>
      <w:r w:rsidRPr="00BB2EE7">
        <w:instrText>"</w:instrText>
      </w:r>
      <w:r>
        <w:instrText>Proxy</w:instrText>
      </w:r>
      <w:r w:rsidR="009037DA">
        <w:instrText xml:space="preserve"> </w:instrText>
      </w:r>
      <w:r>
        <w:instrText>Server</w:instrText>
      </w:r>
      <w:r w:rsidR="009037DA">
        <w:instrText xml:space="preserve"> </w:instrText>
      </w:r>
      <w:r>
        <w:instrText>Configuration</w:instrText>
      </w:r>
      <w:r w:rsidRPr="00BB2EE7">
        <w:instrText>"</w:instrText>
      </w:r>
      <w:r w:rsidRPr="00BB2EE7">
        <w:fldChar w:fldCharType="end"/>
      </w:r>
      <w:r w:rsidRPr="00BB2EE7">
        <w:fldChar w:fldCharType="begin"/>
      </w:r>
      <w:r w:rsidRPr="00BB2EE7">
        <w:instrText>xe</w:instrText>
      </w:r>
      <w:r w:rsidR="009037DA">
        <w:instrText xml:space="preserve"> </w:instrText>
      </w:r>
      <w:r w:rsidRPr="00BB2EE7">
        <w:instrText>"Iron</w:instrText>
      </w:r>
      <w:r w:rsidR="009037DA">
        <w:instrText xml:space="preserve"> </w:instrText>
      </w:r>
      <w:r w:rsidRPr="00BB2EE7">
        <w:instrText>Speed</w:instrText>
      </w:r>
      <w:r w:rsidR="009037DA">
        <w:instrText xml:space="preserve"> </w:instrText>
      </w:r>
      <w:r w:rsidRPr="00BB2EE7">
        <w:instrText>Designer:</w:instrText>
      </w:r>
      <w:r>
        <w:instrText>Proxy</w:instrText>
      </w:r>
      <w:r w:rsidR="009037DA">
        <w:instrText xml:space="preserve"> </w:instrText>
      </w:r>
      <w:r>
        <w:instrText>Server</w:instrText>
      </w:r>
      <w:r w:rsidR="009037DA">
        <w:instrText xml:space="preserve"> </w:instrText>
      </w:r>
      <w:r>
        <w:instrText>Configuration</w:instrText>
      </w:r>
      <w:r w:rsidRPr="00BB2EE7">
        <w:instrText>"</w:instrText>
      </w:r>
      <w:r w:rsidRPr="00BB2EE7">
        <w:fldChar w:fldCharType="end"/>
      </w:r>
      <w:r>
        <w:fldChar w:fldCharType="begin"/>
      </w:r>
      <w:r>
        <w:instrText>xe</w:instrText>
      </w:r>
      <w:r w:rsidR="009037DA">
        <w:instrText xml:space="preserve"> </w:instrText>
      </w:r>
      <w:r>
        <w:instrText>"System</w:instrText>
      </w:r>
      <w:r w:rsidR="009037DA">
        <w:instrText xml:space="preserve"> </w:instrText>
      </w:r>
      <w:r>
        <w:instrText>Requirements:Proxy</w:instrText>
      </w:r>
      <w:r w:rsidR="009037DA">
        <w:instrText xml:space="preserve"> </w:instrText>
      </w:r>
      <w:r>
        <w:instrText>Server</w:instrText>
      </w:r>
      <w:r w:rsidR="009037DA">
        <w:instrText xml:space="preserve"> </w:instrText>
      </w:r>
      <w:r>
        <w:instrText>Configuration"</w:instrText>
      </w:r>
      <w:r>
        <w:fldChar w:fldCharType="end"/>
      </w:r>
      <w:r>
        <w:fldChar w:fldCharType="begin"/>
      </w:r>
      <w:r>
        <w:instrText>xe</w:instrText>
      </w:r>
      <w:r w:rsidR="009037DA">
        <w:instrText xml:space="preserve"> </w:instrText>
      </w:r>
      <w:r>
        <w:instrText>"Proxy</w:instrText>
      </w:r>
      <w:r w:rsidR="009037DA">
        <w:instrText xml:space="preserve"> </w:instrText>
      </w:r>
      <w:r>
        <w:instrText>server:Configuring"</w:instrText>
      </w:r>
      <w:r>
        <w:fldChar w:fldCharType="end"/>
      </w:r>
      <w:r>
        <w:t>Certain</w:t>
      </w:r>
      <w:r w:rsidR="009037DA">
        <w:t xml:space="preserve"> </w:t>
      </w:r>
      <w:r>
        <w:t>elements</w:t>
      </w:r>
      <w:r w:rsidR="009037DA">
        <w:t xml:space="preserve"> </w:t>
      </w:r>
      <w:r>
        <w:t>of</w:t>
      </w:r>
      <w:r w:rsidR="009037DA">
        <w:t xml:space="preserve"> </w:t>
      </w:r>
      <w:r>
        <w:t>Iron</w:t>
      </w:r>
      <w:r w:rsidR="009037DA">
        <w:t xml:space="preserve"> </w:t>
      </w:r>
      <w:r>
        <w:t>Speed</w:t>
      </w:r>
      <w:r w:rsidR="009037DA">
        <w:t xml:space="preserve"> </w:t>
      </w:r>
      <w:r>
        <w:t>Designer</w:t>
      </w:r>
      <w:r w:rsidR="009037DA">
        <w:t xml:space="preserve"> </w:t>
      </w:r>
      <w:r>
        <w:t>access</w:t>
      </w:r>
      <w:r w:rsidR="009037DA">
        <w:t xml:space="preserve"> </w:t>
      </w:r>
      <w:r>
        <w:t>the</w:t>
      </w:r>
      <w:r w:rsidR="009037DA">
        <w:t xml:space="preserve"> </w:t>
      </w:r>
      <w:r>
        <w:t>Internet.</w:t>
      </w:r>
      <w:r w:rsidR="009037DA">
        <w:t xml:space="preserve">  </w:t>
      </w:r>
      <w:r>
        <w:t>For</w:t>
      </w:r>
      <w:r w:rsidR="009037DA">
        <w:t xml:space="preserve"> </w:t>
      </w:r>
      <w:r>
        <w:t>example,</w:t>
      </w:r>
      <w:r w:rsidR="009037DA">
        <w:t xml:space="preserve"> </w:t>
      </w:r>
      <w:r>
        <w:t>the</w:t>
      </w:r>
      <w:r w:rsidR="009037DA">
        <w:t xml:space="preserve"> </w:t>
      </w:r>
      <w:r w:rsidR="006B1E13">
        <w:t>Code</w:t>
      </w:r>
      <w:r w:rsidR="009037DA">
        <w:t xml:space="preserve"> </w:t>
      </w:r>
      <w:r w:rsidR="006B1E13">
        <w:t>Documentation</w:t>
      </w:r>
      <w:r w:rsidR="009037DA">
        <w:t xml:space="preserve"> </w:t>
      </w:r>
      <w:r>
        <w:t>feature</w:t>
      </w:r>
      <w:r w:rsidR="009037DA">
        <w:t xml:space="preserve"> </w:t>
      </w:r>
      <w:r>
        <w:t>accesses</w:t>
      </w:r>
      <w:r w:rsidR="009037DA">
        <w:t xml:space="preserve"> </w:t>
      </w:r>
      <w:r>
        <w:t>the</w:t>
      </w:r>
      <w:r w:rsidR="009037DA">
        <w:t xml:space="preserve"> </w:t>
      </w:r>
      <w:r>
        <w:t>Iron</w:t>
      </w:r>
      <w:r w:rsidR="009037DA">
        <w:t xml:space="preserve"> </w:t>
      </w:r>
      <w:r>
        <w:t>Speed</w:t>
      </w:r>
      <w:r w:rsidR="009037DA">
        <w:t xml:space="preserve"> </w:t>
      </w:r>
      <w:r>
        <w:t>website</w:t>
      </w:r>
      <w:r w:rsidR="009037DA">
        <w:t xml:space="preserve"> </w:t>
      </w:r>
      <w:r>
        <w:t>to</w:t>
      </w:r>
      <w:r w:rsidR="009037DA">
        <w:t xml:space="preserve"> </w:t>
      </w:r>
      <w:r>
        <w:t>retrieve</w:t>
      </w:r>
      <w:r w:rsidR="009037DA">
        <w:t xml:space="preserve"> </w:t>
      </w:r>
      <w:r>
        <w:t>the</w:t>
      </w:r>
      <w:r w:rsidR="009037DA">
        <w:t xml:space="preserve"> </w:t>
      </w:r>
      <w:r>
        <w:t>most</w:t>
      </w:r>
      <w:r w:rsidR="009037DA">
        <w:t xml:space="preserve"> </w:t>
      </w:r>
      <w:r>
        <w:t>up-to-date</w:t>
      </w:r>
      <w:r w:rsidR="009037DA">
        <w:t xml:space="preserve"> </w:t>
      </w:r>
      <w:r>
        <w:t>class</w:t>
      </w:r>
      <w:r w:rsidR="009037DA">
        <w:t xml:space="preserve"> </w:t>
      </w:r>
      <w:r>
        <w:t>and</w:t>
      </w:r>
      <w:r w:rsidR="009037DA">
        <w:t xml:space="preserve"> </w:t>
      </w:r>
      <w:r>
        <w:t>method</w:t>
      </w:r>
      <w:r w:rsidR="009037DA">
        <w:t xml:space="preserve"> </w:t>
      </w:r>
      <w:r>
        <w:t>documentation.</w:t>
      </w:r>
      <w:r w:rsidR="009037DA">
        <w:t xml:space="preserve">  </w:t>
      </w:r>
      <w:r>
        <w:t>In</w:t>
      </w:r>
      <w:r w:rsidR="009037DA">
        <w:t xml:space="preserve"> </w:t>
      </w:r>
      <w:r>
        <w:t>some</w:t>
      </w:r>
      <w:r w:rsidR="009037DA">
        <w:t xml:space="preserve"> </w:t>
      </w:r>
      <w:r>
        <w:t>circumstances,</w:t>
      </w:r>
      <w:r w:rsidR="009037DA">
        <w:t xml:space="preserve"> </w:t>
      </w:r>
      <w:r>
        <w:t>you</w:t>
      </w:r>
      <w:r w:rsidR="009037DA">
        <w:t xml:space="preserve"> </w:t>
      </w:r>
      <w:r>
        <w:t>may</w:t>
      </w:r>
      <w:r w:rsidR="009037DA">
        <w:t xml:space="preserve"> </w:t>
      </w:r>
      <w:r>
        <w:t>have</w:t>
      </w:r>
      <w:r w:rsidR="009037DA">
        <w:t xml:space="preserve"> </w:t>
      </w:r>
      <w:r>
        <w:t>a</w:t>
      </w:r>
      <w:r w:rsidR="009037DA">
        <w:t xml:space="preserve"> </w:t>
      </w:r>
      <w:r>
        <w:t>proxy</w:t>
      </w:r>
      <w:r w:rsidR="009037DA">
        <w:t xml:space="preserve"> </w:t>
      </w:r>
      <w:r>
        <w:t>server</w:t>
      </w:r>
      <w:r w:rsidR="009037DA">
        <w:t xml:space="preserve"> </w:t>
      </w:r>
      <w:r>
        <w:t>that</w:t>
      </w:r>
      <w:r w:rsidR="009037DA">
        <w:t xml:space="preserve"> </w:t>
      </w:r>
      <w:r>
        <w:t>prohibits</w:t>
      </w:r>
      <w:r w:rsidR="009037DA">
        <w:t xml:space="preserve"> </w:t>
      </w:r>
      <w:r>
        <w:t>Iron</w:t>
      </w:r>
      <w:r w:rsidR="009037DA">
        <w:t xml:space="preserve"> </w:t>
      </w:r>
      <w:r>
        <w:t>Speed</w:t>
      </w:r>
      <w:r w:rsidR="009037DA">
        <w:t xml:space="preserve"> </w:t>
      </w:r>
      <w:r>
        <w:t>Designer</w:t>
      </w:r>
      <w:r w:rsidR="009037DA">
        <w:t xml:space="preserve"> </w:t>
      </w:r>
      <w:r>
        <w:t>from</w:t>
      </w:r>
      <w:r w:rsidR="009037DA">
        <w:t xml:space="preserve"> </w:t>
      </w:r>
      <w:r>
        <w:t>accessing</w:t>
      </w:r>
      <w:r w:rsidR="009037DA">
        <w:t xml:space="preserve"> </w:t>
      </w:r>
      <w:r>
        <w:t>the</w:t>
      </w:r>
      <w:r w:rsidR="009037DA">
        <w:t xml:space="preserve"> </w:t>
      </w:r>
      <w:r>
        <w:t>Internet.</w:t>
      </w:r>
      <w:r w:rsidR="009037DA">
        <w:t xml:space="preserve">  </w:t>
      </w:r>
      <w:r>
        <w:t>In</w:t>
      </w:r>
      <w:r w:rsidR="009037DA">
        <w:t xml:space="preserve"> </w:t>
      </w:r>
      <w:r>
        <w:t>such</w:t>
      </w:r>
      <w:r w:rsidR="009037DA">
        <w:t xml:space="preserve"> </w:t>
      </w:r>
      <w:r>
        <w:t>cases,</w:t>
      </w:r>
      <w:r w:rsidR="009037DA">
        <w:t xml:space="preserve"> </w:t>
      </w:r>
      <w:r>
        <w:t>you’ll</w:t>
      </w:r>
      <w:r w:rsidR="009037DA">
        <w:t xml:space="preserve"> </w:t>
      </w:r>
      <w:r>
        <w:t>need</w:t>
      </w:r>
      <w:r w:rsidR="009037DA">
        <w:t xml:space="preserve"> </w:t>
      </w:r>
      <w:r>
        <w:t>to</w:t>
      </w:r>
      <w:r w:rsidR="009037DA">
        <w:t xml:space="preserve"> </w:t>
      </w:r>
      <w:r>
        <w:t>configure</w:t>
      </w:r>
      <w:r w:rsidR="009037DA">
        <w:t xml:space="preserve"> </w:t>
      </w:r>
      <w:r>
        <w:t>your</w:t>
      </w:r>
      <w:r w:rsidR="009037DA">
        <w:t xml:space="preserve"> </w:t>
      </w:r>
      <w:r>
        <w:t>proxy</w:t>
      </w:r>
      <w:r w:rsidR="009037DA">
        <w:t xml:space="preserve"> </w:t>
      </w:r>
      <w:r>
        <w:t>server</w:t>
      </w:r>
      <w:r w:rsidR="009037DA">
        <w:t xml:space="preserve"> </w:t>
      </w:r>
      <w:r>
        <w:t>to</w:t>
      </w:r>
      <w:r w:rsidR="009037DA">
        <w:t xml:space="preserve"> </w:t>
      </w:r>
      <w:r>
        <w:t>allow</w:t>
      </w:r>
      <w:r w:rsidR="009037DA">
        <w:t xml:space="preserve"> </w:t>
      </w:r>
      <w:r>
        <w:t>access.</w:t>
      </w:r>
    </w:p>
    <w:p w:rsidR="006425F6" w:rsidRPr="006425F6" w:rsidRDefault="006425F6" w:rsidP="006425F6">
      <w:r>
        <w:t>To</w:t>
      </w:r>
      <w:r w:rsidR="009037DA">
        <w:t xml:space="preserve"> </w:t>
      </w:r>
      <w:r>
        <w:t>configure</w:t>
      </w:r>
      <w:r w:rsidR="009037DA">
        <w:t xml:space="preserve"> </w:t>
      </w:r>
      <w:r>
        <w:t>your</w:t>
      </w:r>
      <w:r w:rsidR="009037DA">
        <w:t xml:space="preserve"> </w:t>
      </w:r>
      <w:r>
        <w:t>proxy</w:t>
      </w:r>
      <w:r w:rsidR="009037DA">
        <w:t xml:space="preserve"> </w:t>
      </w:r>
      <w:r>
        <w:t>server:</w:t>
      </w:r>
    </w:p>
    <w:p w:rsidR="006425F6" w:rsidRDefault="006425F6" w:rsidP="00475C7A">
      <w:pPr>
        <w:numPr>
          <w:ilvl w:val="0"/>
          <w:numId w:val="26"/>
        </w:numPr>
      </w:pPr>
      <w:r>
        <w:t>Make</w:t>
      </w:r>
      <w:r w:rsidR="009037DA">
        <w:t xml:space="preserve"> </w:t>
      </w:r>
      <w:r>
        <w:t>sure</w:t>
      </w:r>
      <w:r w:rsidR="009037DA">
        <w:t xml:space="preserve"> </w:t>
      </w:r>
      <w:r>
        <w:t>you</w:t>
      </w:r>
      <w:r w:rsidR="009037DA">
        <w:t xml:space="preserve"> </w:t>
      </w:r>
      <w:r>
        <w:t>have</w:t>
      </w:r>
      <w:r w:rsidR="009037DA">
        <w:t xml:space="preserve"> </w:t>
      </w:r>
      <w:r>
        <w:t>Microsoft</w:t>
      </w:r>
      <w:r w:rsidR="009037DA">
        <w:t xml:space="preserve"> </w:t>
      </w:r>
      <w:r>
        <w:t>Windows</w:t>
      </w:r>
      <w:r w:rsidR="009037DA">
        <w:t xml:space="preserve"> </w:t>
      </w:r>
      <w:r>
        <w:t>credentials</w:t>
      </w:r>
      <w:r w:rsidR="009037DA">
        <w:t xml:space="preserve"> </w:t>
      </w:r>
      <w:r>
        <w:t>(username</w:t>
      </w:r>
      <w:r w:rsidR="009037DA">
        <w:t xml:space="preserve"> </w:t>
      </w:r>
      <w:r>
        <w:t>and</w:t>
      </w:r>
      <w:r w:rsidR="009037DA">
        <w:t xml:space="preserve"> </w:t>
      </w:r>
      <w:r>
        <w:t>password)</w:t>
      </w:r>
      <w:r w:rsidR="009037DA">
        <w:t xml:space="preserve"> </w:t>
      </w:r>
      <w:r>
        <w:t>to</w:t>
      </w:r>
      <w:r w:rsidR="009037DA">
        <w:t xml:space="preserve"> </w:t>
      </w:r>
      <w:r>
        <w:t>log</w:t>
      </w:r>
      <w:r w:rsidR="009037DA">
        <w:t xml:space="preserve"> </w:t>
      </w:r>
      <w:r>
        <w:t>into</w:t>
      </w:r>
      <w:r w:rsidR="009037DA">
        <w:t xml:space="preserve"> </w:t>
      </w:r>
      <w:r>
        <w:t>the</w:t>
      </w:r>
      <w:r w:rsidR="009037DA">
        <w:t xml:space="preserve"> </w:t>
      </w:r>
      <w:r>
        <w:t>proxy</w:t>
      </w:r>
      <w:r w:rsidR="009037DA">
        <w:t xml:space="preserve"> </w:t>
      </w:r>
      <w:r>
        <w:t>server</w:t>
      </w:r>
      <w:r w:rsidR="009037DA">
        <w:t xml:space="preserve"> </w:t>
      </w:r>
      <w:r>
        <w:t>machine.</w:t>
      </w:r>
    </w:p>
    <w:p w:rsidR="006425F6" w:rsidRDefault="006425F6" w:rsidP="00475C7A">
      <w:pPr>
        <w:numPr>
          <w:ilvl w:val="0"/>
          <w:numId w:val="26"/>
        </w:numPr>
      </w:pPr>
      <w:r>
        <w:t>Make</w:t>
      </w:r>
      <w:r w:rsidR="009037DA">
        <w:t xml:space="preserve"> </w:t>
      </w:r>
      <w:r>
        <w:t>sure</w:t>
      </w:r>
      <w:r w:rsidR="009037DA">
        <w:t xml:space="preserve"> </w:t>
      </w:r>
      <w:r>
        <w:t>your</w:t>
      </w:r>
      <w:r w:rsidR="009037DA">
        <w:t xml:space="preserve"> </w:t>
      </w:r>
      <w:r>
        <w:t>Microsoft</w:t>
      </w:r>
      <w:r w:rsidR="009037DA">
        <w:t xml:space="preserve"> </w:t>
      </w:r>
      <w:r>
        <w:t>Windows</w:t>
      </w:r>
      <w:r w:rsidR="009037DA">
        <w:t xml:space="preserve"> </w:t>
      </w:r>
      <w:r>
        <w:t>credentials</w:t>
      </w:r>
      <w:r w:rsidR="009037DA">
        <w:t xml:space="preserve"> </w:t>
      </w:r>
      <w:r>
        <w:t>are</w:t>
      </w:r>
      <w:r w:rsidR="009037DA">
        <w:t xml:space="preserve"> </w:t>
      </w:r>
      <w:r>
        <w:t>the</w:t>
      </w:r>
      <w:r w:rsidR="009037DA">
        <w:t xml:space="preserve"> </w:t>
      </w:r>
      <w:r>
        <w:t>same</w:t>
      </w:r>
      <w:r w:rsidR="009037DA">
        <w:t xml:space="preserve"> </w:t>
      </w:r>
      <w:r>
        <w:t>as</w:t>
      </w:r>
      <w:r w:rsidR="009037DA">
        <w:t xml:space="preserve"> </w:t>
      </w:r>
      <w:r>
        <w:t>the</w:t>
      </w:r>
      <w:r w:rsidR="009037DA">
        <w:t xml:space="preserve"> </w:t>
      </w:r>
      <w:r>
        <w:t>credentials</w:t>
      </w:r>
      <w:r w:rsidR="009037DA">
        <w:t xml:space="preserve"> </w:t>
      </w:r>
      <w:r>
        <w:t>used</w:t>
      </w:r>
      <w:r w:rsidR="009037DA">
        <w:t xml:space="preserve"> </w:t>
      </w:r>
      <w:r>
        <w:t>by</w:t>
      </w:r>
      <w:r w:rsidR="009037DA">
        <w:t xml:space="preserve"> </w:t>
      </w:r>
      <w:r>
        <w:t>the</w:t>
      </w:r>
      <w:r w:rsidR="009037DA">
        <w:t xml:space="preserve"> </w:t>
      </w:r>
      <w:r>
        <w:t>proxy</w:t>
      </w:r>
      <w:r w:rsidR="009037DA">
        <w:t xml:space="preserve"> </w:t>
      </w:r>
      <w:r>
        <w:t>server.</w:t>
      </w:r>
    </w:p>
    <w:p w:rsidR="006425F6" w:rsidRDefault="006425F6" w:rsidP="00475C7A">
      <w:pPr>
        <w:numPr>
          <w:ilvl w:val="0"/>
          <w:numId w:val="26"/>
        </w:numPr>
      </w:pPr>
      <w:r>
        <w:t>If</w:t>
      </w:r>
      <w:r w:rsidR="009037DA">
        <w:t xml:space="preserve"> </w:t>
      </w:r>
      <w:r>
        <w:t>your</w:t>
      </w:r>
      <w:r w:rsidR="009037DA">
        <w:t xml:space="preserve"> </w:t>
      </w:r>
      <w:r>
        <w:t>Microsoft</w:t>
      </w:r>
      <w:r w:rsidR="009037DA">
        <w:t xml:space="preserve"> </w:t>
      </w:r>
      <w:r>
        <w:t>Windows</w:t>
      </w:r>
      <w:r w:rsidR="009037DA">
        <w:t xml:space="preserve"> </w:t>
      </w:r>
      <w:r>
        <w:t>credentials</w:t>
      </w:r>
      <w:r w:rsidR="009037DA">
        <w:t xml:space="preserve"> </w:t>
      </w:r>
      <w:r>
        <w:t>and</w:t>
      </w:r>
      <w:r w:rsidR="009037DA">
        <w:t xml:space="preserve"> </w:t>
      </w:r>
      <w:r>
        <w:t>proxy</w:t>
      </w:r>
      <w:r w:rsidR="009037DA">
        <w:t xml:space="preserve"> </w:t>
      </w:r>
      <w:r>
        <w:t>server</w:t>
      </w:r>
      <w:r w:rsidR="009037DA">
        <w:t xml:space="preserve"> </w:t>
      </w:r>
      <w:r>
        <w:t>credentials</w:t>
      </w:r>
      <w:r w:rsidR="009037DA">
        <w:t xml:space="preserve"> </w:t>
      </w:r>
      <w:r>
        <w:t>are</w:t>
      </w:r>
      <w:r w:rsidR="009037DA">
        <w:t xml:space="preserve"> </w:t>
      </w:r>
      <w:r>
        <w:t>different,</w:t>
      </w:r>
      <w:r w:rsidR="009037DA">
        <w:t xml:space="preserve"> </w:t>
      </w:r>
      <w:r>
        <w:t>make</w:t>
      </w:r>
      <w:r w:rsidR="009037DA">
        <w:t xml:space="preserve"> </w:t>
      </w:r>
      <w:r>
        <w:t>sure</w:t>
      </w:r>
      <w:r w:rsidR="009037DA">
        <w:t xml:space="preserve"> </w:t>
      </w:r>
      <w:r>
        <w:t>your</w:t>
      </w:r>
      <w:r w:rsidR="009037DA">
        <w:t xml:space="preserve"> </w:t>
      </w:r>
      <w:r>
        <w:t>Internet</w:t>
      </w:r>
      <w:r w:rsidR="009037DA">
        <w:t xml:space="preserve"> </w:t>
      </w:r>
      <w:r>
        <w:t>Explorer</w:t>
      </w:r>
      <w:r w:rsidR="009037DA">
        <w:t xml:space="preserve"> </w:t>
      </w:r>
      <w:r>
        <w:t>browser</w:t>
      </w:r>
      <w:r w:rsidR="009037DA">
        <w:t xml:space="preserve"> </w:t>
      </w:r>
      <w:r>
        <w:t>is</w:t>
      </w:r>
      <w:r w:rsidR="009037DA">
        <w:t xml:space="preserve"> </w:t>
      </w:r>
      <w:r>
        <w:t>configured</w:t>
      </w:r>
      <w:r w:rsidR="009037DA">
        <w:t xml:space="preserve"> </w:t>
      </w:r>
      <w:r>
        <w:t>to</w:t>
      </w:r>
      <w:r w:rsidR="009037DA">
        <w:t xml:space="preserve"> </w:t>
      </w:r>
      <w:r>
        <w:t>access</w:t>
      </w:r>
      <w:r w:rsidR="009037DA">
        <w:t xml:space="preserve"> </w:t>
      </w:r>
      <w:r>
        <w:t>the</w:t>
      </w:r>
      <w:r w:rsidR="009037DA">
        <w:t xml:space="preserve"> </w:t>
      </w:r>
      <w:r>
        <w:t>Internet</w:t>
      </w:r>
      <w:r w:rsidR="009037DA">
        <w:t xml:space="preserve"> </w:t>
      </w:r>
      <w:r>
        <w:t>via</w:t>
      </w:r>
      <w:r w:rsidR="009037DA">
        <w:t xml:space="preserve"> </w:t>
      </w:r>
      <w:r>
        <w:t>proxy.</w:t>
      </w:r>
    </w:p>
    <w:p w:rsidR="006425F6" w:rsidRPr="006425F6" w:rsidRDefault="006425F6" w:rsidP="006425F6">
      <w:r>
        <w:t>In</w:t>
      </w:r>
      <w:r w:rsidR="009037DA">
        <w:t xml:space="preserve"> </w:t>
      </w:r>
      <w:r>
        <w:t>some</w:t>
      </w:r>
      <w:r w:rsidR="009037DA">
        <w:t xml:space="preserve"> </w:t>
      </w:r>
      <w:r>
        <w:t>installations,</w:t>
      </w:r>
      <w:r w:rsidR="009037DA">
        <w:t xml:space="preserve"> </w:t>
      </w:r>
      <w:r>
        <w:t>your</w:t>
      </w:r>
      <w:r w:rsidR="009037DA">
        <w:t xml:space="preserve"> </w:t>
      </w:r>
      <w:r w:rsidRPr="006425F6">
        <w:t>proxy</w:t>
      </w:r>
      <w:r w:rsidR="009037DA">
        <w:t xml:space="preserve"> </w:t>
      </w:r>
      <w:r w:rsidRPr="006425F6">
        <w:t>server</w:t>
      </w:r>
      <w:r w:rsidR="009037DA">
        <w:t xml:space="preserve"> </w:t>
      </w:r>
      <w:r>
        <w:t>may</w:t>
      </w:r>
      <w:r w:rsidR="009037DA">
        <w:t xml:space="preserve"> </w:t>
      </w:r>
      <w:r>
        <w:t>be</w:t>
      </w:r>
      <w:r w:rsidR="009037DA">
        <w:t xml:space="preserve"> </w:t>
      </w:r>
      <w:r w:rsidRPr="006425F6">
        <w:t>configured</w:t>
      </w:r>
      <w:r w:rsidR="009037DA">
        <w:t xml:space="preserve"> </w:t>
      </w:r>
      <w:r w:rsidRPr="006425F6">
        <w:t>by</w:t>
      </w:r>
      <w:r w:rsidR="009037DA">
        <w:t xml:space="preserve"> </w:t>
      </w:r>
      <w:r>
        <w:t>running</w:t>
      </w:r>
      <w:r w:rsidR="009037DA">
        <w:t xml:space="preserve"> </w:t>
      </w:r>
      <w:r w:rsidRPr="006425F6">
        <w:t>a</w:t>
      </w:r>
      <w:r w:rsidR="009037DA">
        <w:t xml:space="preserve"> </w:t>
      </w:r>
      <w:r w:rsidRPr="006425F6">
        <w:t>script.</w:t>
      </w:r>
      <w:r w:rsidR="009037DA">
        <w:t xml:space="preserve">  </w:t>
      </w:r>
      <w:r w:rsidRPr="006425F6">
        <w:t>If</w:t>
      </w:r>
      <w:r w:rsidR="009037DA">
        <w:t xml:space="preserve"> </w:t>
      </w:r>
      <w:r w:rsidRPr="006425F6">
        <w:t>the</w:t>
      </w:r>
      <w:r w:rsidR="009037DA">
        <w:t xml:space="preserve"> </w:t>
      </w:r>
      <w:r w:rsidRPr="006425F6">
        <w:t>proxy</w:t>
      </w:r>
      <w:r w:rsidR="009037DA">
        <w:t xml:space="preserve"> </w:t>
      </w:r>
      <w:r w:rsidRPr="006425F6">
        <w:t>server</w:t>
      </w:r>
      <w:r w:rsidR="009037DA">
        <w:t xml:space="preserve"> </w:t>
      </w:r>
      <w:r w:rsidRPr="006425F6">
        <w:t>is</w:t>
      </w:r>
      <w:r w:rsidR="009037DA">
        <w:t xml:space="preserve"> </w:t>
      </w:r>
      <w:r w:rsidRPr="006425F6">
        <w:t>configured</w:t>
      </w:r>
      <w:r w:rsidR="009037DA">
        <w:t xml:space="preserve"> </w:t>
      </w:r>
      <w:r w:rsidRPr="006425F6">
        <w:t>by</w:t>
      </w:r>
      <w:r w:rsidR="009037DA">
        <w:t xml:space="preserve"> </w:t>
      </w:r>
      <w:r w:rsidRPr="006425F6">
        <w:t>script,</w:t>
      </w:r>
      <w:r w:rsidR="009037DA">
        <w:t xml:space="preserve"> </w:t>
      </w:r>
      <w:r w:rsidRPr="006425F6">
        <w:t>then</w:t>
      </w:r>
      <w:r w:rsidR="009037DA">
        <w:t xml:space="preserve"> </w:t>
      </w:r>
      <w:r w:rsidR="00BE5E52">
        <w:t>the</w:t>
      </w:r>
      <w:r w:rsidR="009037DA">
        <w:t xml:space="preserve"> </w:t>
      </w:r>
      <w:r w:rsidR="00BE5E52">
        <w:t>server</w:t>
      </w:r>
      <w:r w:rsidR="009037DA">
        <w:t xml:space="preserve"> </w:t>
      </w:r>
      <w:r w:rsidR="00BE5E52">
        <w:t>and</w:t>
      </w:r>
      <w:r w:rsidR="009037DA">
        <w:t xml:space="preserve"> </w:t>
      </w:r>
      <w:r w:rsidR="00BE5E52">
        <w:t>port</w:t>
      </w:r>
      <w:r w:rsidR="009037DA">
        <w:t xml:space="preserve"> </w:t>
      </w:r>
      <w:r w:rsidR="00BE5E52">
        <w:t>information</w:t>
      </w:r>
      <w:r w:rsidR="009037DA">
        <w:t xml:space="preserve"> </w:t>
      </w:r>
      <w:r w:rsidR="00BE5E52">
        <w:t>are</w:t>
      </w:r>
      <w:r w:rsidR="009037DA">
        <w:t xml:space="preserve"> </w:t>
      </w:r>
      <w:r w:rsidRPr="006425F6">
        <w:t>not</w:t>
      </w:r>
      <w:r w:rsidR="009037DA">
        <w:t xml:space="preserve"> </w:t>
      </w:r>
      <w:r w:rsidRPr="006425F6">
        <w:t>hard</w:t>
      </w:r>
      <w:r w:rsidR="009037DA">
        <w:t xml:space="preserve"> </w:t>
      </w:r>
      <w:r w:rsidRPr="006425F6">
        <w:t>coded</w:t>
      </w:r>
      <w:r w:rsidR="009037DA">
        <w:t xml:space="preserve"> </w:t>
      </w:r>
      <w:r w:rsidRPr="006425F6">
        <w:t>into</w:t>
      </w:r>
      <w:r w:rsidR="009037DA">
        <w:t xml:space="preserve"> </w:t>
      </w:r>
      <w:r w:rsidR="00BE5E52">
        <w:t>your</w:t>
      </w:r>
      <w:r w:rsidR="009037DA">
        <w:t xml:space="preserve"> </w:t>
      </w:r>
      <w:r w:rsidRPr="006425F6">
        <w:t>IE</w:t>
      </w:r>
      <w:r w:rsidR="009037DA">
        <w:t xml:space="preserve"> </w:t>
      </w:r>
      <w:r w:rsidR="00BE5E52">
        <w:t>browser.</w:t>
      </w:r>
      <w:r w:rsidR="009037DA">
        <w:t xml:space="preserve">  </w:t>
      </w:r>
      <w:r w:rsidRPr="006425F6">
        <w:t>In</w:t>
      </w:r>
      <w:r w:rsidR="009037DA">
        <w:t xml:space="preserve"> </w:t>
      </w:r>
      <w:r w:rsidRPr="006425F6">
        <w:t>order</w:t>
      </w:r>
      <w:r w:rsidR="009037DA">
        <w:t xml:space="preserve"> </w:t>
      </w:r>
      <w:r w:rsidRPr="006425F6">
        <w:t>for</w:t>
      </w:r>
      <w:r w:rsidR="009037DA">
        <w:t xml:space="preserve"> </w:t>
      </w:r>
      <w:r w:rsidR="00BE5E52">
        <w:t>the</w:t>
      </w:r>
      <w:r w:rsidR="009037DA">
        <w:t xml:space="preserve"> </w:t>
      </w:r>
      <w:r w:rsidRPr="006425F6">
        <w:t>browser</w:t>
      </w:r>
      <w:r w:rsidR="009037DA">
        <w:t xml:space="preserve"> </w:t>
      </w:r>
      <w:r w:rsidRPr="006425F6">
        <w:t>control</w:t>
      </w:r>
      <w:r w:rsidR="009037DA">
        <w:t xml:space="preserve"> </w:t>
      </w:r>
      <w:r w:rsidR="00BE5E52">
        <w:t>used</w:t>
      </w:r>
      <w:r w:rsidR="009037DA">
        <w:t xml:space="preserve"> </w:t>
      </w:r>
      <w:r w:rsidR="00BE5E52">
        <w:t>in</w:t>
      </w:r>
      <w:r w:rsidR="009037DA">
        <w:t xml:space="preserve"> </w:t>
      </w:r>
      <w:r w:rsidR="00BE5E52">
        <w:t>Iron</w:t>
      </w:r>
      <w:r w:rsidR="009037DA">
        <w:t xml:space="preserve"> </w:t>
      </w:r>
      <w:r w:rsidR="00BE5E52">
        <w:t>Speed</w:t>
      </w:r>
      <w:r w:rsidR="009037DA">
        <w:t xml:space="preserve"> </w:t>
      </w:r>
      <w:r w:rsidR="00BE5E52">
        <w:t>Designer</w:t>
      </w:r>
      <w:r w:rsidR="009037DA">
        <w:t xml:space="preserve"> </w:t>
      </w:r>
      <w:r w:rsidRPr="006425F6">
        <w:t>to</w:t>
      </w:r>
      <w:r w:rsidR="009037DA">
        <w:t xml:space="preserve"> </w:t>
      </w:r>
      <w:r w:rsidRPr="006425F6">
        <w:t>work</w:t>
      </w:r>
      <w:r w:rsidR="009037DA">
        <w:t xml:space="preserve"> </w:t>
      </w:r>
      <w:r w:rsidR="00BE5E52">
        <w:t>properly</w:t>
      </w:r>
      <w:r w:rsidRPr="006425F6">
        <w:t>,</w:t>
      </w:r>
      <w:r w:rsidR="009037DA">
        <w:t xml:space="preserve"> </w:t>
      </w:r>
      <w:r w:rsidRPr="006425F6">
        <w:t>hard</w:t>
      </w:r>
      <w:r w:rsidR="009037DA">
        <w:t xml:space="preserve"> </w:t>
      </w:r>
      <w:r w:rsidRPr="006425F6">
        <w:t>code</w:t>
      </w:r>
      <w:r w:rsidR="009037DA">
        <w:t xml:space="preserve"> </w:t>
      </w:r>
      <w:r w:rsidRPr="006425F6">
        <w:t>the</w:t>
      </w:r>
      <w:r w:rsidR="009037DA">
        <w:t xml:space="preserve"> </w:t>
      </w:r>
      <w:r w:rsidRPr="006425F6">
        <w:t>proxy</w:t>
      </w:r>
      <w:r w:rsidR="009037DA">
        <w:t xml:space="preserve"> </w:t>
      </w:r>
      <w:r w:rsidRPr="006425F6">
        <w:t>server</w:t>
      </w:r>
      <w:r w:rsidR="009037DA">
        <w:t xml:space="preserve"> </w:t>
      </w:r>
      <w:r w:rsidRPr="006425F6">
        <w:t>and</w:t>
      </w:r>
      <w:r w:rsidR="009037DA">
        <w:t xml:space="preserve"> </w:t>
      </w:r>
      <w:r w:rsidRPr="006425F6">
        <w:t>port</w:t>
      </w:r>
      <w:r w:rsidR="009037DA">
        <w:t xml:space="preserve"> </w:t>
      </w:r>
      <w:r w:rsidRPr="006425F6">
        <w:t>information</w:t>
      </w:r>
      <w:r w:rsidR="009037DA">
        <w:t xml:space="preserve"> </w:t>
      </w:r>
      <w:r w:rsidRPr="006425F6">
        <w:t>in</w:t>
      </w:r>
      <w:r w:rsidR="009037DA">
        <w:t xml:space="preserve"> </w:t>
      </w:r>
      <w:r w:rsidR="00BE5E52">
        <w:t>your</w:t>
      </w:r>
      <w:r w:rsidR="009037DA">
        <w:t xml:space="preserve"> </w:t>
      </w:r>
      <w:r w:rsidRPr="006425F6">
        <w:t>IE</w:t>
      </w:r>
      <w:r w:rsidR="009037DA">
        <w:t xml:space="preserve"> </w:t>
      </w:r>
      <w:r w:rsidR="00BE5E52">
        <w:t>browser</w:t>
      </w:r>
      <w:r w:rsidR="009037DA">
        <w:t xml:space="preserve"> </w:t>
      </w:r>
      <w:r w:rsidRPr="006425F6">
        <w:t>under</w:t>
      </w:r>
      <w:r w:rsidR="009037DA">
        <w:t xml:space="preserve"> </w:t>
      </w:r>
      <w:r w:rsidR="00BE5E52">
        <w:t>the</w:t>
      </w:r>
      <w:r w:rsidR="009037DA">
        <w:t xml:space="preserve"> </w:t>
      </w:r>
      <w:r w:rsidRPr="006425F6">
        <w:t>LAN</w:t>
      </w:r>
      <w:r w:rsidR="009037DA">
        <w:t xml:space="preserve"> </w:t>
      </w:r>
      <w:r w:rsidR="00BE5E52">
        <w:t>S</w:t>
      </w:r>
      <w:r w:rsidRPr="006425F6">
        <w:t>ettings...</w:t>
      </w:r>
      <w:r w:rsidR="009037DA">
        <w:t xml:space="preserve"> </w:t>
      </w:r>
      <w:r w:rsidR="00BE5E52">
        <w:t>tab.</w:t>
      </w:r>
    </w:p>
    <w:p w:rsidR="00E1712F" w:rsidRPr="00E1712F" w:rsidRDefault="00E1712F" w:rsidP="00E1712F"/>
    <w:p w:rsidR="006425F6" w:rsidRDefault="00954381" w:rsidP="00954381">
      <w:pPr>
        <w:pStyle w:val="Heading3"/>
      </w:pPr>
      <w:bookmarkStart w:id="83" w:name="_Ref114058368"/>
      <w:bookmarkStart w:id="84" w:name="_Toc414885707"/>
      <w:r>
        <w:t>Running</w:t>
      </w:r>
      <w:r w:rsidR="009037DA">
        <w:t xml:space="preserve"> </w:t>
      </w:r>
      <w:r>
        <w:t>Iron</w:t>
      </w:r>
      <w:r w:rsidR="009037DA">
        <w:t xml:space="preserve"> </w:t>
      </w:r>
      <w:r>
        <w:t>Speed</w:t>
      </w:r>
      <w:r w:rsidR="009037DA">
        <w:t xml:space="preserve"> </w:t>
      </w:r>
      <w:r>
        <w:t>Designer</w:t>
      </w:r>
      <w:r w:rsidR="009037DA">
        <w:t xml:space="preserve"> </w:t>
      </w:r>
      <w:r>
        <w:t>Remotely</w:t>
      </w:r>
      <w:bookmarkEnd w:id="83"/>
      <w:bookmarkEnd w:id="84"/>
    </w:p>
    <w:p w:rsidR="00954381" w:rsidRDefault="00954381" w:rsidP="00954381">
      <w:r w:rsidRPr="00BB2EE7">
        <w:fldChar w:fldCharType="begin"/>
      </w:r>
      <w:r w:rsidRPr="00BB2EE7">
        <w:instrText>xe</w:instrText>
      </w:r>
      <w:r w:rsidR="009037DA">
        <w:instrText xml:space="preserve"> </w:instrText>
      </w:r>
      <w:r w:rsidRPr="00BB2EE7">
        <w:instrText>"</w:instrText>
      </w:r>
      <w:r>
        <w:instrText>Running</w:instrText>
      </w:r>
      <w:r w:rsidR="009037DA">
        <w:instrText xml:space="preserve"> </w:instrText>
      </w:r>
      <w:r>
        <w:instrText>Iron</w:instrText>
      </w:r>
      <w:r w:rsidR="009037DA">
        <w:instrText xml:space="preserve"> </w:instrText>
      </w:r>
      <w:r>
        <w:instrText>Speed</w:instrText>
      </w:r>
      <w:r w:rsidR="009037DA">
        <w:instrText xml:space="preserve"> </w:instrText>
      </w:r>
      <w:r>
        <w:instrText>Designer</w:instrText>
      </w:r>
      <w:r w:rsidR="009037DA">
        <w:instrText xml:space="preserve"> </w:instrText>
      </w:r>
      <w:r>
        <w:instrText>Remotely</w:instrText>
      </w:r>
      <w:r w:rsidRPr="00BB2EE7">
        <w:instrText>"</w:instrText>
      </w:r>
      <w:r w:rsidRPr="00BB2EE7">
        <w:fldChar w:fldCharType="end"/>
      </w:r>
      <w:r w:rsidRPr="00BB2EE7">
        <w:fldChar w:fldCharType="begin"/>
      </w:r>
      <w:r w:rsidRPr="00BB2EE7">
        <w:instrText>xe</w:instrText>
      </w:r>
      <w:r w:rsidR="009037DA">
        <w:instrText xml:space="preserve"> </w:instrText>
      </w:r>
      <w:r w:rsidRPr="00BB2EE7">
        <w:instrText>"Iron</w:instrText>
      </w:r>
      <w:r w:rsidR="009037DA">
        <w:instrText xml:space="preserve"> </w:instrText>
      </w:r>
      <w:r w:rsidRPr="00BB2EE7">
        <w:instrText>Speed</w:instrText>
      </w:r>
      <w:r w:rsidR="009037DA">
        <w:instrText xml:space="preserve"> </w:instrText>
      </w:r>
      <w:r w:rsidRPr="00BB2EE7">
        <w:instrText>Designer:</w:instrText>
      </w:r>
      <w:r>
        <w:instrText>Remote</w:instrText>
      </w:r>
      <w:r w:rsidR="009037DA">
        <w:instrText xml:space="preserve"> </w:instrText>
      </w:r>
      <w:r>
        <w:instrText>operation</w:instrText>
      </w:r>
      <w:r w:rsidRPr="00BB2EE7">
        <w:instrText>"</w:instrText>
      </w:r>
      <w:r w:rsidRPr="00BB2EE7">
        <w:fldChar w:fldCharType="end"/>
      </w:r>
      <w:r>
        <w:fldChar w:fldCharType="begin"/>
      </w:r>
      <w:r>
        <w:instrText>xe</w:instrText>
      </w:r>
      <w:r w:rsidR="009037DA">
        <w:instrText xml:space="preserve"> </w:instrText>
      </w:r>
      <w:r>
        <w:instrText>"System</w:instrText>
      </w:r>
      <w:r w:rsidR="009037DA">
        <w:instrText xml:space="preserve"> </w:instrText>
      </w:r>
      <w:r>
        <w:instrText>Requirements:Running</w:instrText>
      </w:r>
      <w:r w:rsidR="009037DA">
        <w:instrText xml:space="preserve"> </w:instrText>
      </w:r>
      <w:r>
        <w:instrText>Iron</w:instrText>
      </w:r>
      <w:r w:rsidR="009037DA">
        <w:instrText xml:space="preserve"> </w:instrText>
      </w:r>
      <w:r>
        <w:instrText>Speed</w:instrText>
      </w:r>
      <w:r w:rsidR="009037DA">
        <w:instrText xml:space="preserve"> </w:instrText>
      </w:r>
      <w:r>
        <w:instrText>Designer</w:instrText>
      </w:r>
      <w:r w:rsidR="009037DA">
        <w:instrText xml:space="preserve"> </w:instrText>
      </w:r>
      <w:r>
        <w:instrText>remotely"</w:instrText>
      </w:r>
      <w:r>
        <w:fldChar w:fldCharType="end"/>
      </w:r>
    </w:p>
    <w:p w:rsidR="00954381" w:rsidRPr="00954381" w:rsidRDefault="00954381" w:rsidP="00954381">
      <w:r w:rsidRPr="00954381">
        <w:t>You</w:t>
      </w:r>
      <w:r w:rsidR="009037DA">
        <w:t xml:space="preserve"> </w:t>
      </w:r>
      <w:r w:rsidRPr="00954381">
        <w:t>can</w:t>
      </w:r>
      <w:r w:rsidR="009037DA">
        <w:t xml:space="preserve"> </w:t>
      </w:r>
      <w:r w:rsidRPr="00954381">
        <w:t>build</w:t>
      </w:r>
      <w:r w:rsidR="009037DA">
        <w:t xml:space="preserve"> </w:t>
      </w:r>
      <w:r w:rsidRPr="00954381">
        <w:t>app</w:t>
      </w:r>
      <w:r>
        <w:t>lication</w:t>
      </w:r>
      <w:r w:rsidRPr="00954381">
        <w:t>s</w:t>
      </w:r>
      <w:r w:rsidR="009037DA">
        <w:t xml:space="preserve"> </w:t>
      </w:r>
      <w:r w:rsidRPr="00954381">
        <w:t>on</w:t>
      </w:r>
      <w:r w:rsidR="009037DA">
        <w:t xml:space="preserve"> </w:t>
      </w:r>
      <w:r w:rsidRPr="00954381">
        <w:t>a</w:t>
      </w:r>
      <w:r w:rsidR="009037DA">
        <w:t xml:space="preserve"> </w:t>
      </w:r>
      <w:r w:rsidRPr="00954381">
        <w:t>remote</w:t>
      </w:r>
      <w:r w:rsidR="009037DA">
        <w:t xml:space="preserve"> </w:t>
      </w:r>
      <w:r w:rsidRPr="00954381">
        <w:t>machine</w:t>
      </w:r>
      <w:r w:rsidR="009037DA">
        <w:t xml:space="preserve"> </w:t>
      </w:r>
      <w:r w:rsidRPr="00954381">
        <w:t>as</w:t>
      </w:r>
      <w:r w:rsidR="009037DA">
        <w:t xml:space="preserve"> </w:t>
      </w:r>
      <w:r w:rsidRPr="00954381">
        <w:t>long</w:t>
      </w:r>
      <w:r w:rsidR="009037DA">
        <w:t xml:space="preserve"> </w:t>
      </w:r>
      <w:r w:rsidRPr="00954381">
        <w:t>as</w:t>
      </w:r>
      <w:r w:rsidR="009037DA">
        <w:t xml:space="preserve"> </w:t>
      </w:r>
      <w:r w:rsidRPr="00954381">
        <w:t>the</w:t>
      </w:r>
      <w:r w:rsidR="009037DA">
        <w:t xml:space="preserve"> </w:t>
      </w:r>
      <w:r w:rsidRPr="00954381">
        <w:t>network</w:t>
      </w:r>
      <w:r w:rsidR="009037DA">
        <w:t xml:space="preserve"> </w:t>
      </w:r>
      <w:r w:rsidRPr="00954381">
        <w:t>drive</w:t>
      </w:r>
      <w:r w:rsidR="009037DA">
        <w:t xml:space="preserve"> </w:t>
      </w:r>
      <w:r>
        <w:t>containing</w:t>
      </w:r>
      <w:r w:rsidR="009037DA">
        <w:t xml:space="preserve"> </w:t>
      </w:r>
      <w:r>
        <w:t>the</w:t>
      </w:r>
      <w:r w:rsidR="009037DA">
        <w:t xml:space="preserve"> </w:t>
      </w:r>
      <w:r>
        <w:t>application</w:t>
      </w:r>
      <w:r w:rsidR="009037DA">
        <w:t xml:space="preserve"> </w:t>
      </w:r>
      <w:r>
        <w:t>folder</w:t>
      </w:r>
      <w:r w:rsidR="009037DA">
        <w:t xml:space="preserve"> </w:t>
      </w:r>
      <w:r w:rsidRPr="00954381">
        <w:t>is</w:t>
      </w:r>
      <w:r w:rsidR="009037DA">
        <w:t xml:space="preserve"> </w:t>
      </w:r>
      <w:r w:rsidRPr="00954381">
        <w:t>mapped</w:t>
      </w:r>
      <w:r w:rsidR="009037DA">
        <w:t xml:space="preserve"> </w:t>
      </w:r>
      <w:r>
        <w:t>to</w:t>
      </w:r>
      <w:r w:rsidR="009037DA">
        <w:t xml:space="preserve"> </w:t>
      </w:r>
      <w:r>
        <w:t>your</w:t>
      </w:r>
      <w:r w:rsidR="009037DA">
        <w:t xml:space="preserve"> </w:t>
      </w:r>
      <w:r>
        <w:t>development</w:t>
      </w:r>
      <w:r w:rsidR="009037DA">
        <w:t xml:space="preserve"> </w:t>
      </w:r>
      <w:r>
        <w:t>machine</w:t>
      </w:r>
      <w:r w:rsidRPr="00954381">
        <w:t>.</w:t>
      </w:r>
      <w:r w:rsidR="009037DA">
        <w:t xml:space="preserve">  </w:t>
      </w:r>
      <w:r>
        <w:t>Note,</w:t>
      </w:r>
      <w:r w:rsidR="009037DA">
        <w:t xml:space="preserve"> </w:t>
      </w:r>
      <w:r>
        <w:t>h</w:t>
      </w:r>
      <w:r w:rsidRPr="00954381">
        <w:t>owever,</w:t>
      </w:r>
      <w:r w:rsidR="009037DA">
        <w:t xml:space="preserve"> </w:t>
      </w:r>
      <w:r>
        <w:t>Iron</w:t>
      </w:r>
      <w:r w:rsidR="009037DA">
        <w:t xml:space="preserve"> </w:t>
      </w:r>
      <w:r>
        <w:t>Speed</w:t>
      </w:r>
      <w:r w:rsidR="009037DA">
        <w:t xml:space="preserve"> </w:t>
      </w:r>
      <w:r w:rsidRPr="00954381">
        <w:t>Designer</w:t>
      </w:r>
      <w:r w:rsidR="009037DA">
        <w:t xml:space="preserve"> </w:t>
      </w:r>
      <w:r w:rsidRPr="00954381">
        <w:t>will</w:t>
      </w:r>
      <w:r w:rsidR="009037DA">
        <w:t xml:space="preserve"> </w:t>
      </w:r>
      <w:r w:rsidRPr="00954381">
        <w:t>attempt</w:t>
      </w:r>
      <w:r w:rsidR="009037DA">
        <w:t xml:space="preserve"> </w:t>
      </w:r>
      <w:r w:rsidRPr="00954381">
        <w:t>to</w:t>
      </w:r>
      <w:r w:rsidR="009037DA">
        <w:t xml:space="preserve"> </w:t>
      </w:r>
      <w:r w:rsidRPr="00954381">
        <w:t>run</w:t>
      </w:r>
      <w:r w:rsidR="009037DA">
        <w:t xml:space="preserve"> </w:t>
      </w:r>
      <w:r w:rsidRPr="00954381">
        <w:t>your</w:t>
      </w:r>
      <w:r w:rsidR="009037DA">
        <w:t xml:space="preserve"> </w:t>
      </w:r>
      <w:r w:rsidRPr="00954381">
        <w:t>app</w:t>
      </w:r>
      <w:r>
        <w:t>lication</w:t>
      </w:r>
      <w:r w:rsidR="009037DA">
        <w:t xml:space="preserve"> </w:t>
      </w:r>
      <w:r w:rsidRPr="00954381">
        <w:t>on</w:t>
      </w:r>
      <w:r w:rsidR="009037DA">
        <w:t xml:space="preserve"> </w:t>
      </w:r>
      <w:r w:rsidRPr="00954381">
        <w:t>your</w:t>
      </w:r>
      <w:r w:rsidR="009037DA">
        <w:t xml:space="preserve"> </w:t>
      </w:r>
      <w:r w:rsidRPr="00954381">
        <w:t>local</w:t>
      </w:r>
      <w:r w:rsidR="009037DA">
        <w:t xml:space="preserve"> </w:t>
      </w:r>
      <w:r w:rsidR="00B653D3">
        <w:t xml:space="preserve">ASP.NET Development Server or </w:t>
      </w:r>
      <w:r>
        <w:t>Microsoft</w:t>
      </w:r>
      <w:r w:rsidR="009037DA">
        <w:t xml:space="preserve"> </w:t>
      </w:r>
      <w:r w:rsidRPr="00954381">
        <w:t>IIS</w:t>
      </w:r>
      <w:r w:rsidR="009037DA">
        <w:t xml:space="preserve"> </w:t>
      </w:r>
      <w:r w:rsidRPr="00954381">
        <w:t>web</w:t>
      </w:r>
      <w:r w:rsidR="009037DA">
        <w:t xml:space="preserve"> </w:t>
      </w:r>
      <w:r w:rsidRPr="00954381">
        <w:t>server.</w:t>
      </w:r>
      <w:r w:rsidR="009037DA">
        <w:t xml:space="preserve">  </w:t>
      </w:r>
      <w:r w:rsidRPr="00954381">
        <w:t>You</w:t>
      </w:r>
      <w:r w:rsidR="009037DA">
        <w:t xml:space="preserve"> </w:t>
      </w:r>
      <w:r w:rsidRPr="00954381">
        <w:t>may</w:t>
      </w:r>
      <w:r w:rsidR="009037DA">
        <w:t xml:space="preserve"> </w:t>
      </w:r>
      <w:r w:rsidRPr="00954381">
        <w:t>need</w:t>
      </w:r>
      <w:r w:rsidR="009037DA">
        <w:t xml:space="preserve"> </w:t>
      </w:r>
      <w:r w:rsidRPr="00954381">
        <w:t>to</w:t>
      </w:r>
      <w:r w:rsidR="009037DA">
        <w:t xml:space="preserve"> </w:t>
      </w:r>
      <w:r w:rsidRPr="00954381">
        <w:t>create</w:t>
      </w:r>
      <w:r w:rsidR="009037DA">
        <w:t xml:space="preserve"> </w:t>
      </w:r>
      <w:r w:rsidRPr="00954381">
        <w:t>a</w:t>
      </w:r>
      <w:r w:rsidR="009037DA">
        <w:t xml:space="preserve"> </w:t>
      </w:r>
      <w:r w:rsidRPr="00954381">
        <w:t>virtual</w:t>
      </w:r>
      <w:r w:rsidR="009037DA">
        <w:t xml:space="preserve"> </w:t>
      </w:r>
      <w:r w:rsidRPr="00954381">
        <w:t>directory</w:t>
      </w:r>
      <w:r w:rsidR="009037DA">
        <w:t xml:space="preserve"> </w:t>
      </w:r>
      <w:r w:rsidRPr="00954381">
        <w:t>and</w:t>
      </w:r>
      <w:r w:rsidR="009037DA">
        <w:t xml:space="preserve"> </w:t>
      </w:r>
      <w:r w:rsidRPr="00954381">
        <w:t>run</w:t>
      </w:r>
      <w:r w:rsidR="009037DA">
        <w:t xml:space="preserve"> </w:t>
      </w:r>
      <w:r w:rsidRPr="00954381">
        <w:t>your</w:t>
      </w:r>
      <w:r w:rsidR="009037DA">
        <w:t xml:space="preserve"> </w:t>
      </w:r>
      <w:r w:rsidRPr="00954381">
        <w:t>app</w:t>
      </w:r>
      <w:r>
        <w:t>lication</w:t>
      </w:r>
      <w:r w:rsidR="009037DA">
        <w:t xml:space="preserve"> </w:t>
      </w:r>
      <w:r w:rsidRPr="00954381">
        <w:t>manually</w:t>
      </w:r>
      <w:r w:rsidR="009037DA">
        <w:t xml:space="preserve"> </w:t>
      </w:r>
      <w:r w:rsidRPr="00954381">
        <w:t>if</w:t>
      </w:r>
      <w:r w:rsidR="009037DA">
        <w:t xml:space="preserve"> </w:t>
      </w:r>
      <w:r w:rsidRPr="00954381">
        <w:t>your</w:t>
      </w:r>
      <w:r w:rsidR="009037DA">
        <w:t xml:space="preserve"> </w:t>
      </w:r>
      <w:r w:rsidRPr="00954381">
        <w:t>app</w:t>
      </w:r>
      <w:r>
        <w:t>lication</w:t>
      </w:r>
      <w:r w:rsidR="009037DA">
        <w:t xml:space="preserve"> </w:t>
      </w:r>
      <w:r w:rsidRPr="00954381">
        <w:t>is</w:t>
      </w:r>
      <w:r w:rsidR="009037DA">
        <w:t xml:space="preserve"> </w:t>
      </w:r>
      <w:r w:rsidRPr="00954381">
        <w:t>on</w:t>
      </w:r>
      <w:r w:rsidR="009037DA">
        <w:t xml:space="preserve"> </w:t>
      </w:r>
      <w:r w:rsidRPr="00954381">
        <w:t>a</w:t>
      </w:r>
      <w:r w:rsidR="009037DA">
        <w:t xml:space="preserve"> </w:t>
      </w:r>
      <w:r w:rsidRPr="00954381">
        <w:t>remote</w:t>
      </w:r>
      <w:r w:rsidR="009037DA">
        <w:t xml:space="preserve"> </w:t>
      </w:r>
      <w:r w:rsidRPr="00954381">
        <w:t>machine.</w:t>
      </w:r>
    </w:p>
    <w:p w:rsidR="00954381" w:rsidRPr="00954381" w:rsidRDefault="00954381" w:rsidP="00954381">
      <w:r w:rsidRPr="00954381">
        <w:t>You</w:t>
      </w:r>
      <w:r w:rsidR="009037DA">
        <w:t xml:space="preserve"> </w:t>
      </w:r>
      <w:r w:rsidRPr="00954381">
        <w:t>can</w:t>
      </w:r>
      <w:r w:rsidR="009037DA">
        <w:t xml:space="preserve"> </w:t>
      </w:r>
      <w:r w:rsidRPr="00954381">
        <w:t>also</w:t>
      </w:r>
      <w:r w:rsidR="009037DA">
        <w:t xml:space="preserve"> </w:t>
      </w:r>
      <w:r w:rsidRPr="00954381">
        <w:t>remote</w:t>
      </w:r>
      <w:r w:rsidR="009037DA">
        <w:t xml:space="preserve"> </w:t>
      </w:r>
      <w:r w:rsidRPr="00954381">
        <w:t>into</w:t>
      </w:r>
      <w:r w:rsidR="009037DA">
        <w:t xml:space="preserve"> </w:t>
      </w:r>
      <w:r w:rsidRPr="00954381">
        <w:t>another</w:t>
      </w:r>
      <w:r w:rsidR="009037DA">
        <w:t xml:space="preserve"> </w:t>
      </w:r>
      <w:r w:rsidRPr="00954381">
        <w:t>machine</w:t>
      </w:r>
      <w:r w:rsidR="009037DA">
        <w:t xml:space="preserve"> </w:t>
      </w:r>
      <w:r w:rsidRPr="00954381">
        <w:t>that</w:t>
      </w:r>
      <w:r w:rsidR="009037DA">
        <w:t xml:space="preserve"> </w:t>
      </w:r>
      <w:r w:rsidRPr="00954381">
        <w:t>has</w:t>
      </w:r>
      <w:r w:rsidR="009037DA">
        <w:t xml:space="preserve"> </w:t>
      </w:r>
      <w:r w:rsidRPr="00954381">
        <w:t>Designer,</w:t>
      </w:r>
      <w:r w:rsidR="009037DA">
        <w:t xml:space="preserve"> </w:t>
      </w:r>
      <w:r w:rsidRPr="00954381">
        <w:t>build</w:t>
      </w:r>
      <w:r w:rsidR="009037DA">
        <w:t xml:space="preserve"> </w:t>
      </w:r>
      <w:r w:rsidR="00820229">
        <w:t>an</w:t>
      </w:r>
      <w:r w:rsidR="009037DA">
        <w:t xml:space="preserve"> </w:t>
      </w:r>
      <w:r w:rsidRPr="00954381">
        <w:t>app</w:t>
      </w:r>
      <w:r w:rsidR="00820229">
        <w:t>lication</w:t>
      </w:r>
      <w:r w:rsidRPr="00954381">
        <w:t>,</w:t>
      </w:r>
      <w:r w:rsidR="009037DA">
        <w:t xml:space="preserve"> </w:t>
      </w:r>
      <w:r w:rsidRPr="00954381">
        <w:t>and</w:t>
      </w:r>
      <w:r w:rsidR="009037DA">
        <w:t xml:space="preserve"> </w:t>
      </w:r>
      <w:r w:rsidRPr="00954381">
        <w:t>run</w:t>
      </w:r>
      <w:r w:rsidR="009037DA">
        <w:t xml:space="preserve"> </w:t>
      </w:r>
      <w:r w:rsidRPr="00954381">
        <w:t>it</w:t>
      </w:r>
      <w:r w:rsidR="009037DA">
        <w:t xml:space="preserve"> </w:t>
      </w:r>
      <w:r w:rsidRPr="00954381">
        <w:t>on</w:t>
      </w:r>
      <w:r w:rsidR="009037DA">
        <w:t xml:space="preserve"> </w:t>
      </w:r>
      <w:r w:rsidRPr="00954381">
        <w:t>the</w:t>
      </w:r>
      <w:r w:rsidR="009037DA">
        <w:t xml:space="preserve"> </w:t>
      </w:r>
      <w:r w:rsidRPr="00954381">
        <w:t>remote</w:t>
      </w:r>
      <w:r w:rsidR="009037DA">
        <w:t xml:space="preserve"> </w:t>
      </w:r>
      <w:r w:rsidRPr="00954381">
        <w:t>machine</w:t>
      </w:r>
      <w:r w:rsidR="009037DA">
        <w:t xml:space="preserve"> </w:t>
      </w:r>
      <w:r w:rsidRPr="00954381">
        <w:t>(assuming</w:t>
      </w:r>
      <w:r w:rsidR="009037DA">
        <w:t xml:space="preserve"> </w:t>
      </w:r>
      <w:r>
        <w:t>Microsoft</w:t>
      </w:r>
      <w:r w:rsidR="009037DA">
        <w:t xml:space="preserve"> </w:t>
      </w:r>
      <w:r w:rsidRPr="00954381">
        <w:t>IIS</w:t>
      </w:r>
      <w:r w:rsidR="009037DA">
        <w:t xml:space="preserve"> </w:t>
      </w:r>
      <w:r w:rsidRPr="00954381">
        <w:t>is</w:t>
      </w:r>
      <w:r w:rsidR="009037DA">
        <w:t xml:space="preserve"> </w:t>
      </w:r>
      <w:r w:rsidRPr="00954381">
        <w:t>installed,</w:t>
      </w:r>
      <w:r w:rsidR="009037DA">
        <w:t xml:space="preserve"> </w:t>
      </w:r>
      <w:r w:rsidRPr="00954381">
        <w:t>etc.)</w:t>
      </w:r>
    </w:p>
    <w:p w:rsidR="00E1712F" w:rsidRDefault="00E1712F" w:rsidP="00E1712F"/>
    <w:p w:rsidR="00936133" w:rsidRDefault="00A648CE" w:rsidP="00936133">
      <w:pPr>
        <w:pStyle w:val="Heading2"/>
        <w:numPr>
          <w:ilvl w:val="0"/>
          <w:numId w:val="0"/>
        </w:numPr>
      </w:pPr>
      <w:bookmarkStart w:id="85" w:name="_Toc105586945"/>
      <w:bookmarkStart w:id="86" w:name="_Ref110686590"/>
      <w:bookmarkStart w:id="87" w:name="_Toc414885708"/>
      <w:r>
        <w:t>Troubleshooting</w:t>
      </w:r>
      <w:r w:rsidR="009037DA">
        <w:t xml:space="preserve"> </w:t>
      </w:r>
      <w:r w:rsidR="00936133">
        <w:t>Iron</w:t>
      </w:r>
      <w:r w:rsidR="009037DA">
        <w:t xml:space="preserve"> </w:t>
      </w:r>
      <w:r w:rsidR="00936133">
        <w:t>Speed</w:t>
      </w:r>
      <w:r w:rsidR="009037DA">
        <w:t xml:space="preserve"> </w:t>
      </w:r>
      <w:r w:rsidR="00936133">
        <w:t>Designer</w:t>
      </w:r>
      <w:bookmarkEnd w:id="85"/>
      <w:r w:rsidR="009037DA">
        <w:t xml:space="preserve"> </w:t>
      </w:r>
      <w:r>
        <w:t>Installation</w:t>
      </w:r>
      <w:bookmarkEnd w:id="86"/>
      <w:bookmarkEnd w:id="87"/>
    </w:p>
    <w:p w:rsidR="00BC3C30" w:rsidRDefault="00BC3C30" w:rsidP="00BC3C30">
      <w:pPr>
        <w:pStyle w:val="Heading5"/>
      </w:pPr>
      <w:r>
        <w:t>See</w:t>
      </w:r>
    </w:p>
    <w:p w:rsidR="00BC3C30" w:rsidRPr="00BC3C30" w:rsidRDefault="00BC3C30" w:rsidP="00BC3C30">
      <w:r>
        <w:fldChar w:fldCharType="begin"/>
      </w:r>
      <w:r>
        <w:instrText xml:space="preserve"> REF _Ref110686514 \h </w:instrText>
      </w:r>
      <w:r>
        <w:fldChar w:fldCharType="separate"/>
      </w:r>
      <w:r w:rsidR="005B3157" w:rsidRPr="00BC3C30">
        <w:t>Installer</w:t>
      </w:r>
      <w:r w:rsidR="005B3157">
        <w:t xml:space="preserve"> </w:t>
      </w:r>
      <w:r w:rsidR="005B3157" w:rsidRPr="00BC3C30">
        <w:t>Hangs</w:t>
      </w:r>
      <w:r w:rsidR="005B3157">
        <w:t xml:space="preserve"> </w:t>
      </w:r>
      <w:r w:rsidR="005B3157" w:rsidRPr="00BC3C30">
        <w:t>on</w:t>
      </w:r>
      <w:r w:rsidR="005B3157">
        <w:t xml:space="preserve"> </w:t>
      </w:r>
      <w:r w:rsidR="005B3157" w:rsidRPr="00BC3C30">
        <w:t>Setup</w:t>
      </w:r>
      <w:r w:rsidR="005B3157">
        <w:t xml:space="preserve"> </w:t>
      </w:r>
      <w:r w:rsidR="005B3157" w:rsidRPr="00BC3C30">
        <w:t>Status</w:t>
      </w:r>
      <w:r w:rsidR="005B3157">
        <w:t xml:space="preserve"> </w:t>
      </w:r>
      <w:r w:rsidR="005B3157" w:rsidRPr="00BC3C30">
        <w:t>Screen</w:t>
      </w:r>
      <w:r>
        <w:fldChar w:fldCharType="end"/>
      </w:r>
    </w:p>
    <w:p w:rsidR="00BC3C30" w:rsidRDefault="00BC3C30" w:rsidP="00BC3C30">
      <w:r>
        <w:fldChar w:fldCharType="begin"/>
      </w:r>
      <w:r>
        <w:instrText xml:space="preserve"> REF _Ref110686487 \h </w:instrText>
      </w:r>
      <w:r>
        <w:fldChar w:fldCharType="separate"/>
      </w:r>
      <w:r w:rsidR="005B3157">
        <w:t>Installer Hangs on Preparing to Install Step</w:t>
      </w:r>
      <w:r>
        <w:fldChar w:fldCharType="end"/>
      </w:r>
    </w:p>
    <w:p w:rsidR="00032309" w:rsidRDefault="00032309" w:rsidP="00BC3C30">
      <w:r>
        <w:fldChar w:fldCharType="begin"/>
      </w:r>
      <w:r>
        <w:instrText xml:space="preserve"> REF _Ref203208570 \h </w:instrText>
      </w:r>
      <w:r>
        <w:fldChar w:fldCharType="separate"/>
      </w:r>
      <w:r w:rsidR="005B3157">
        <w:rPr>
          <w:rFonts w:eastAsia="Calibri"/>
        </w:rPr>
        <w:t xml:space="preserve">Incorrect version of the </w:t>
      </w:r>
      <w:proofErr w:type="spellStart"/>
      <w:r w:rsidR="005B3157">
        <w:rPr>
          <w:rFonts w:eastAsia="Calibri"/>
        </w:rPr>
        <w:t>Xheo</w:t>
      </w:r>
      <w:proofErr w:type="spellEnd"/>
      <w:r w:rsidR="005B3157">
        <w:rPr>
          <w:rFonts w:eastAsia="Calibri"/>
        </w:rPr>
        <w:t xml:space="preserve"> DLL </w:t>
      </w:r>
      <w:r w:rsidR="005B3157" w:rsidRPr="00032309">
        <w:rPr>
          <w:rFonts w:eastAsia="Calibri"/>
        </w:rPr>
        <w:t>loaded</w:t>
      </w:r>
      <w:r>
        <w:fldChar w:fldCharType="end"/>
      </w:r>
    </w:p>
    <w:p w:rsidR="00032309" w:rsidRDefault="00032309" w:rsidP="00BC3C30">
      <w:r>
        <w:fldChar w:fldCharType="begin"/>
      </w:r>
      <w:r>
        <w:instrText xml:space="preserve"> REF _Ref203208731 \h </w:instrText>
      </w:r>
      <w:r>
        <w:fldChar w:fldCharType="separate"/>
      </w:r>
      <w:r w:rsidR="005B3157">
        <w:rPr>
          <w:rFonts w:eastAsia="Calibri"/>
        </w:rPr>
        <w:t>Product key a</w:t>
      </w:r>
      <w:r w:rsidR="005B3157" w:rsidRPr="00032309">
        <w:rPr>
          <w:rFonts w:eastAsia="Calibri"/>
        </w:rPr>
        <w:t>ctivation</w:t>
      </w:r>
      <w:r w:rsidR="005B3157">
        <w:rPr>
          <w:rFonts w:eastAsia="Calibri"/>
        </w:rPr>
        <w:t xml:space="preserve"> </w:t>
      </w:r>
      <w:r w:rsidR="005B3157" w:rsidRPr="00032309">
        <w:rPr>
          <w:rFonts w:eastAsia="Calibri"/>
        </w:rPr>
        <w:t>fails</w:t>
      </w:r>
      <w:r w:rsidR="005B3157">
        <w:rPr>
          <w:rFonts w:eastAsia="Calibri"/>
        </w:rPr>
        <w:t xml:space="preserve"> </w:t>
      </w:r>
      <w:r w:rsidR="005B3157" w:rsidRPr="00032309">
        <w:rPr>
          <w:rFonts w:eastAsia="Calibri"/>
        </w:rPr>
        <w:t>to</w:t>
      </w:r>
      <w:r w:rsidR="005B3157">
        <w:rPr>
          <w:rFonts w:eastAsia="Calibri"/>
        </w:rPr>
        <w:t xml:space="preserve"> </w:t>
      </w:r>
      <w:r w:rsidR="005B3157" w:rsidRPr="00032309">
        <w:rPr>
          <w:rFonts w:eastAsia="Calibri"/>
        </w:rPr>
        <w:t>register</w:t>
      </w:r>
      <w:r>
        <w:fldChar w:fldCharType="end"/>
      </w:r>
    </w:p>
    <w:p w:rsidR="00032309" w:rsidRDefault="00032309" w:rsidP="00BC3C30"/>
    <w:p w:rsidR="0013669F" w:rsidRDefault="0013669F" w:rsidP="00BC3C30">
      <w:pPr>
        <w:pStyle w:val="Heading3"/>
      </w:pPr>
      <w:bookmarkStart w:id="88" w:name="_Ref110686514"/>
      <w:bookmarkStart w:id="89" w:name="_Toc414885709"/>
      <w:bookmarkStart w:id="90" w:name="_Toc105934895"/>
      <w:bookmarkStart w:id="91" w:name="_Toc104376360"/>
      <w:bookmarkStart w:id="92" w:name="_Toc105586946"/>
      <w:bookmarkStart w:id="93" w:name="_Toc104376355"/>
      <w:r w:rsidRPr="00BC3C30">
        <w:t>Installer</w:t>
      </w:r>
      <w:r w:rsidR="009037DA">
        <w:t xml:space="preserve"> </w:t>
      </w:r>
      <w:r w:rsidRPr="00BC3C30">
        <w:t>Hangs</w:t>
      </w:r>
      <w:r w:rsidR="009037DA">
        <w:t xml:space="preserve"> </w:t>
      </w:r>
      <w:r w:rsidRPr="00BC3C30">
        <w:t>on</w:t>
      </w:r>
      <w:r w:rsidR="009037DA">
        <w:t xml:space="preserve"> </w:t>
      </w:r>
      <w:r w:rsidRPr="00BC3C30">
        <w:t>Setup</w:t>
      </w:r>
      <w:r w:rsidR="009037DA">
        <w:t xml:space="preserve"> </w:t>
      </w:r>
      <w:r w:rsidRPr="00BC3C30">
        <w:t>Status</w:t>
      </w:r>
      <w:r w:rsidR="009037DA">
        <w:t xml:space="preserve"> </w:t>
      </w:r>
      <w:r w:rsidRPr="00BC3C30">
        <w:t>Screen</w:t>
      </w:r>
      <w:bookmarkEnd w:id="88"/>
      <w:bookmarkEnd w:id="89"/>
    </w:p>
    <w:p w:rsidR="00BC3C30" w:rsidRPr="00BC3C30" w:rsidRDefault="00BC3C30" w:rsidP="00BC3C30">
      <w:r w:rsidRPr="00027D13">
        <w:fldChar w:fldCharType="begin"/>
      </w:r>
      <w:r w:rsidRPr="00027D13">
        <w:instrText>xe</w:instrText>
      </w:r>
      <w:r w:rsidR="009037DA">
        <w:instrText xml:space="preserve"> </w:instrText>
      </w:r>
      <w:r w:rsidRPr="00027D13">
        <w:instrText>"Installer</w:instrText>
      </w:r>
      <w:r w:rsidR="009037DA">
        <w:instrText xml:space="preserve"> </w:instrText>
      </w:r>
      <w:r w:rsidRPr="00027D13">
        <w:instrText>Hangs</w:instrText>
      </w:r>
      <w:r w:rsidR="009037DA">
        <w:instrText xml:space="preserve"> </w:instrText>
      </w:r>
      <w:r w:rsidRPr="00027D13">
        <w:instrText>on</w:instrText>
      </w:r>
      <w:r w:rsidR="009037DA">
        <w:instrText xml:space="preserve"> </w:instrText>
      </w:r>
      <w:r w:rsidRPr="00BC3C30">
        <w:instrText>Setup</w:instrText>
      </w:r>
      <w:r w:rsidR="009037DA">
        <w:instrText xml:space="preserve"> </w:instrText>
      </w:r>
      <w:r w:rsidRPr="00BC3C30">
        <w:instrText>Status</w:instrText>
      </w:r>
      <w:r w:rsidR="009037DA">
        <w:instrText xml:space="preserve"> </w:instrText>
      </w:r>
      <w:r w:rsidRPr="00BC3C30">
        <w:instrText>Screen</w:instrText>
      </w:r>
      <w:r w:rsidRPr="00027D13">
        <w:instrText>"</w:instrText>
      </w:r>
      <w:r w:rsidRPr="00027D13">
        <w:fldChar w:fldCharType="end"/>
      </w:r>
      <w:r w:rsidRPr="00027D13">
        <w:fldChar w:fldCharType="begin"/>
      </w:r>
      <w:r w:rsidRPr="00027D13">
        <w:instrText>xe</w:instrText>
      </w:r>
      <w:r w:rsidR="009037DA">
        <w:instrText xml:space="preserve"> </w:instrText>
      </w:r>
      <w:r w:rsidRPr="00027D13">
        <w:instrText>"Iron</w:instrText>
      </w:r>
      <w:r w:rsidR="009037DA">
        <w:instrText xml:space="preserve"> </w:instrText>
      </w:r>
      <w:r w:rsidRPr="00027D13">
        <w:instrText>Speed</w:instrText>
      </w:r>
      <w:r w:rsidR="009037DA">
        <w:instrText xml:space="preserve"> </w:instrText>
      </w:r>
      <w:r w:rsidRPr="00027D13">
        <w:instrText>Designer:Installation</w:instrText>
      </w:r>
      <w:r w:rsidR="009037DA">
        <w:instrText xml:space="preserve"> </w:instrText>
      </w:r>
      <w:r w:rsidRPr="00027D13">
        <w:instrText>issues:Installer</w:instrText>
      </w:r>
      <w:r w:rsidR="009037DA">
        <w:instrText xml:space="preserve"> </w:instrText>
      </w:r>
      <w:r w:rsidRPr="00027D13">
        <w:instrText>hangs</w:instrText>
      </w:r>
      <w:r w:rsidR="009037DA">
        <w:instrText xml:space="preserve"> </w:instrText>
      </w:r>
      <w:r w:rsidRPr="00027D13">
        <w:instrText>on</w:instrText>
      </w:r>
      <w:r w:rsidR="009037DA">
        <w:instrText xml:space="preserve"> </w:instrText>
      </w:r>
      <w:r>
        <w:instrText>setup</w:instrText>
      </w:r>
      <w:r w:rsidR="009037DA">
        <w:instrText xml:space="preserve"> </w:instrText>
      </w:r>
      <w:r>
        <w:instrText>status</w:instrText>
      </w:r>
      <w:r w:rsidR="009037DA">
        <w:instrText xml:space="preserve"> </w:instrText>
      </w:r>
      <w:r>
        <w:instrText>screen</w:instrText>
      </w:r>
      <w:r w:rsidRPr="00027D13">
        <w:instrText>"</w:instrText>
      </w:r>
      <w:r w:rsidRPr="00027D13">
        <w:fldChar w:fldCharType="end"/>
      </w:r>
    </w:p>
    <w:p w:rsidR="0013669F" w:rsidRPr="0013669F" w:rsidRDefault="0013669F" w:rsidP="0013669F">
      <w:pPr>
        <w:pStyle w:val="Heading5"/>
      </w:pPr>
      <w:r>
        <w:t>Problem</w:t>
      </w:r>
    </w:p>
    <w:bookmarkEnd w:id="90"/>
    <w:p w:rsidR="0013669F" w:rsidRDefault="0013669F" w:rsidP="0013669F">
      <w:pPr>
        <w:tabs>
          <w:tab w:val="left" w:pos="7110"/>
        </w:tabs>
      </w:pPr>
      <w:r>
        <w:t>The</w:t>
      </w:r>
      <w:r w:rsidR="009037DA">
        <w:t xml:space="preserve"> </w:t>
      </w:r>
      <w:r>
        <w:t>installation</w:t>
      </w:r>
      <w:r w:rsidR="009037DA">
        <w:t xml:space="preserve"> </w:t>
      </w:r>
      <w:r>
        <w:t>program</w:t>
      </w:r>
      <w:r w:rsidR="009037DA">
        <w:t xml:space="preserve"> </w:t>
      </w:r>
      <w:r>
        <w:t>hangs</w:t>
      </w:r>
      <w:r w:rsidR="009037DA">
        <w:t xml:space="preserve"> </w:t>
      </w:r>
      <w:r>
        <w:t>on</w:t>
      </w:r>
      <w:r w:rsidR="009037DA">
        <w:t xml:space="preserve"> </w:t>
      </w:r>
      <w:r>
        <w:t>the</w:t>
      </w:r>
      <w:r w:rsidR="009037DA">
        <w:t xml:space="preserve"> </w:t>
      </w:r>
      <w:r>
        <w:t>Setup</w:t>
      </w:r>
      <w:r w:rsidR="009037DA">
        <w:t xml:space="preserve"> </w:t>
      </w:r>
      <w:r>
        <w:t>Status</w:t>
      </w:r>
      <w:r w:rsidR="009037DA">
        <w:t xml:space="preserve"> </w:t>
      </w:r>
      <w:r>
        <w:t>screen.</w:t>
      </w:r>
    </w:p>
    <w:p w:rsidR="0013669F" w:rsidRDefault="0013669F" w:rsidP="0013669F">
      <w:pPr>
        <w:pStyle w:val="Heading5"/>
      </w:pPr>
      <w:r>
        <w:t>Solution</w:t>
      </w:r>
    </w:p>
    <w:p w:rsidR="0013669F" w:rsidRDefault="0013669F" w:rsidP="0013669F">
      <w:pPr>
        <w:tabs>
          <w:tab w:val="left" w:pos="7110"/>
        </w:tabs>
      </w:pPr>
      <w:r>
        <w:t>If</w:t>
      </w:r>
      <w:r w:rsidR="009037DA">
        <w:t xml:space="preserve"> </w:t>
      </w:r>
      <w:r>
        <w:t>you</w:t>
      </w:r>
      <w:r w:rsidR="009037DA">
        <w:t xml:space="preserve"> </w:t>
      </w:r>
      <w:r>
        <w:t>have</w:t>
      </w:r>
      <w:r w:rsidR="009037DA">
        <w:t xml:space="preserve"> </w:t>
      </w:r>
      <w:r>
        <w:t>Norton</w:t>
      </w:r>
      <w:r w:rsidR="009037DA">
        <w:t xml:space="preserve"> </w:t>
      </w:r>
      <w:r>
        <w:t>internet</w:t>
      </w:r>
      <w:r w:rsidR="009037DA">
        <w:t xml:space="preserve"> </w:t>
      </w:r>
      <w:r>
        <w:t>security</w:t>
      </w:r>
      <w:r w:rsidR="009037DA">
        <w:t xml:space="preserve"> </w:t>
      </w:r>
      <w:r>
        <w:t>or</w:t>
      </w:r>
      <w:r w:rsidR="009037DA">
        <w:t xml:space="preserve"> </w:t>
      </w:r>
      <w:proofErr w:type="spellStart"/>
      <w:r>
        <w:t>Macfee</w:t>
      </w:r>
      <w:proofErr w:type="spellEnd"/>
      <w:r w:rsidR="009037DA">
        <w:t xml:space="preserve"> </w:t>
      </w:r>
      <w:r>
        <w:t>enabled,</w:t>
      </w:r>
      <w:r w:rsidR="009037DA">
        <w:t xml:space="preserve"> </w:t>
      </w:r>
      <w:r>
        <w:t>then</w:t>
      </w:r>
      <w:r w:rsidR="009037DA">
        <w:t xml:space="preserve"> </w:t>
      </w:r>
      <w:r>
        <w:t>disable</w:t>
      </w:r>
      <w:r w:rsidR="009037DA">
        <w:t xml:space="preserve"> </w:t>
      </w:r>
      <w:r>
        <w:t>it</w:t>
      </w:r>
      <w:r w:rsidR="009037DA">
        <w:t xml:space="preserve"> </w:t>
      </w:r>
      <w:r>
        <w:t>and</w:t>
      </w:r>
      <w:r w:rsidR="009037DA">
        <w:t xml:space="preserve"> </w:t>
      </w:r>
      <w:r>
        <w:t>then</w:t>
      </w:r>
      <w:r w:rsidR="009037DA">
        <w:t xml:space="preserve"> </w:t>
      </w:r>
      <w:r>
        <w:t>run</w:t>
      </w:r>
      <w:r w:rsidR="009037DA">
        <w:t xml:space="preserve"> </w:t>
      </w:r>
      <w:r>
        <w:t>the</w:t>
      </w:r>
      <w:r w:rsidR="009037DA">
        <w:t xml:space="preserve"> </w:t>
      </w:r>
      <w:r>
        <w:t>Iron</w:t>
      </w:r>
      <w:r w:rsidR="009037DA">
        <w:t xml:space="preserve"> </w:t>
      </w:r>
      <w:r>
        <w:t>speed</w:t>
      </w:r>
      <w:r w:rsidR="009037DA">
        <w:t xml:space="preserve"> </w:t>
      </w:r>
      <w:r>
        <w:t>Designer</w:t>
      </w:r>
      <w:r w:rsidR="009037DA">
        <w:t xml:space="preserve"> </w:t>
      </w:r>
      <w:r>
        <w:t>installation.</w:t>
      </w:r>
      <w:r w:rsidR="009037DA">
        <w:t xml:space="preserve">  </w:t>
      </w:r>
      <w:r>
        <w:t>The</w:t>
      </w:r>
      <w:r w:rsidR="009037DA">
        <w:t xml:space="preserve"> </w:t>
      </w:r>
      <w:r>
        <w:t>installation</w:t>
      </w:r>
      <w:r w:rsidR="009037DA">
        <w:t xml:space="preserve"> </w:t>
      </w:r>
      <w:r>
        <w:t>program</w:t>
      </w:r>
      <w:r w:rsidR="009037DA">
        <w:t xml:space="preserve"> </w:t>
      </w:r>
      <w:r>
        <w:t>seems</w:t>
      </w:r>
      <w:r w:rsidR="009037DA">
        <w:t xml:space="preserve"> </w:t>
      </w:r>
      <w:r>
        <w:t>particularly</w:t>
      </w:r>
      <w:r w:rsidR="009037DA">
        <w:t xml:space="preserve"> </w:t>
      </w:r>
      <w:r>
        <w:t>sensitive</w:t>
      </w:r>
      <w:r w:rsidR="009037DA">
        <w:t xml:space="preserve"> </w:t>
      </w:r>
      <w:r>
        <w:t>to</w:t>
      </w:r>
      <w:r w:rsidR="009037DA">
        <w:t xml:space="preserve"> </w:t>
      </w:r>
      <w:r>
        <w:t>Norton</w:t>
      </w:r>
      <w:r w:rsidR="009037DA">
        <w:t xml:space="preserve"> </w:t>
      </w:r>
      <w:r>
        <w:t>Internet</w:t>
      </w:r>
      <w:r w:rsidR="009037DA">
        <w:t xml:space="preserve"> </w:t>
      </w:r>
      <w:r>
        <w:t>Security</w:t>
      </w:r>
      <w:r w:rsidR="009037DA">
        <w:t xml:space="preserve"> </w:t>
      </w:r>
      <w:r>
        <w:t>and</w:t>
      </w:r>
      <w:r w:rsidR="009037DA">
        <w:t xml:space="preserve"> </w:t>
      </w:r>
      <w:r>
        <w:t>Norton</w:t>
      </w:r>
      <w:r w:rsidR="009037DA">
        <w:t xml:space="preserve"> </w:t>
      </w:r>
      <w:r>
        <w:t>Anti-Virus.</w:t>
      </w:r>
    </w:p>
    <w:p w:rsidR="00032309" w:rsidRPr="00BC3C30" w:rsidRDefault="00032309" w:rsidP="00BC3C30"/>
    <w:p w:rsidR="00745AA1" w:rsidRDefault="00745AA1" w:rsidP="00745AA1">
      <w:pPr>
        <w:pStyle w:val="Heading3"/>
      </w:pPr>
      <w:bookmarkStart w:id="94" w:name="_Ref110686487"/>
      <w:bookmarkStart w:id="95" w:name="_Toc414885710"/>
      <w:r>
        <w:t>Installer</w:t>
      </w:r>
      <w:r w:rsidR="009037DA">
        <w:t xml:space="preserve"> </w:t>
      </w:r>
      <w:r>
        <w:t>Hangs</w:t>
      </w:r>
      <w:r w:rsidR="009037DA">
        <w:t xml:space="preserve"> </w:t>
      </w:r>
      <w:r>
        <w:t>on</w:t>
      </w:r>
      <w:r w:rsidR="009037DA">
        <w:t xml:space="preserve"> </w:t>
      </w:r>
      <w:r w:rsidR="0013669F">
        <w:t>Preparing</w:t>
      </w:r>
      <w:r w:rsidR="009037DA">
        <w:t xml:space="preserve"> </w:t>
      </w:r>
      <w:r w:rsidR="0013669F">
        <w:t>to</w:t>
      </w:r>
      <w:r w:rsidR="009037DA">
        <w:t xml:space="preserve"> </w:t>
      </w:r>
      <w:r w:rsidR="00F609C1">
        <w:t>Install</w:t>
      </w:r>
      <w:r w:rsidR="009037DA">
        <w:t xml:space="preserve"> </w:t>
      </w:r>
      <w:r>
        <w:t>Step</w:t>
      </w:r>
      <w:bookmarkEnd w:id="91"/>
      <w:bookmarkEnd w:id="92"/>
      <w:bookmarkEnd w:id="94"/>
      <w:bookmarkEnd w:id="95"/>
    </w:p>
    <w:p w:rsidR="00745AA1" w:rsidRDefault="00745AA1" w:rsidP="00745AA1">
      <w:r w:rsidRPr="00027D13">
        <w:fldChar w:fldCharType="begin"/>
      </w:r>
      <w:r w:rsidRPr="00027D13">
        <w:instrText>xe</w:instrText>
      </w:r>
      <w:r w:rsidR="009037DA">
        <w:instrText xml:space="preserve"> </w:instrText>
      </w:r>
      <w:r w:rsidRPr="00027D13">
        <w:instrText>"Installer</w:instrText>
      </w:r>
      <w:r w:rsidR="009037DA">
        <w:instrText xml:space="preserve"> </w:instrText>
      </w:r>
      <w:r w:rsidRPr="00027D13">
        <w:instrText>Hangs</w:instrText>
      </w:r>
      <w:r w:rsidR="009037DA">
        <w:instrText xml:space="preserve"> </w:instrText>
      </w:r>
      <w:r w:rsidRPr="00027D13">
        <w:instrText>on</w:instrText>
      </w:r>
      <w:r w:rsidR="009037DA">
        <w:instrText xml:space="preserve"> </w:instrText>
      </w:r>
      <w:r w:rsidRPr="00027D13">
        <w:instrText>First</w:instrText>
      </w:r>
      <w:r w:rsidR="009037DA">
        <w:instrText xml:space="preserve"> </w:instrText>
      </w:r>
      <w:r w:rsidRPr="00027D13">
        <w:instrText>Step"</w:instrText>
      </w:r>
      <w:r w:rsidRPr="00027D13">
        <w:fldChar w:fldCharType="end"/>
      </w:r>
      <w:r w:rsidRPr="00027D13">
        <w:fldChar w:fldCharType="begin"/>
      </w:r>
      <w:r w:rsidRPr="00027D13">
        <w:instrText>xe</w:instrText>
      </w:r>
      <w:r w:rsidR="009037DA">
        <w:instrText xml:space="preserve"> </w:instrText>
      </w:r>
      <w:r w:rsidRPr="00027D13">
        <w:instrText>"Iron</w:instrText>
      </w:r>
      <w:r w:rsidR="009037DA">
        <w:instrText xml:space="preserve"> </w:instrText>
      </w:r>
      <w:r w:rsidRPr="00027D13">
        <w:instrText>Speed</w:instrText>
      </w:r>
      <w:r w:rsidR="009037DA">
        <w:instrText xml:space="preserve"> </w:instrText>
      </w:r>
      <w:r w:rsidRPr="00027D13">
        <w:instrText>Designer:Installation</w:instrText>
      </w:r>
      <w:r w:rsidR="009037DA">
        <w:instrText xml:space="preserve"> </w:instrText>
      </w:r>
      <w:r w:rsidRPr="00027D13">
        <w:instrText>issues:Installer</w:instrText>
      </w:r>
      <w:r w:rsidR="009037DA">
        <w:instrText xml:space="preserve"> </w:instrText>
      </w:r>
      <w:r w:rsidRPr="00027D13">
        <w:instrText>hangs</w:instrText>
      </w:r>
      <w:r w:rsidR="009037DA">
        <w:instrText xml:space="preserve"> </w:instrText>
      </w:r>
      <w:r w:rsidRPr="00027D13">
        <w:instrText>on</w:instrText>
      </w:r>
      <w:r w:rsidR="009037DA">
        <w:instrText xml:space="preserve"> </w:instrText>
      </w:r>
      <w:r w:rsidRPr="00027D13">
        <w:instrText>first</w:instrText>
      </w:r>
      <w:r w:rsidR="009037DA">
        <w:instrText xml:space="preserve"> </w:instrText>
      </w:r>
      <w:r w:rsidRPr="00027D13">
        <w:instrText>step"</w:instrText>
      </w:r>
      <w:r w:rsidRPr="00027D13">
        <w:fldChar w:fldCharType="end"/>
      </w:r>
      <w:r w:rsidR="00F10CA0">
        <w:t>In</w:t>
      </w:r>
      <w:r w:rsidR="009037DA">
        <w:t xml:space="preserve"> </w:t>
      </w:r>
      <w:r w:rsidR="00F10CA0">
        <w:t>rare</w:t>
      </w:r>
      <w:r w:rsidR="009037DA">
        <w:t xml:space="preserve"> </w:t>
      </w:r>
      <w:r w:rsidR="00F10CA0">
        <w:t>cases,</w:t>
      </w:r>
      <w:r w:rsidR="009037DA">
        <w:t xml:space="preserve"> </w:t>
      </w:r>
      <w:r w:rsidR="00F10CA0">
        <w:t>the</w:t>
      </w:r>
      <w:r w:rsidR="009037DA">
        <w:t xml:space="preserve"> </w:t>
      </w:r>
      <w:r>
        <w:t>Iron</w:t>
      </w:r>
      <w:r w:rsidR="009037DA">
        <w:t xml:space="preserve"> </w:t>
      </w:r>
      <w:r>
        <w:t>Speed</w:t>
      </w:r>
      <w:r w:rsidR="009037DA">
        <w:t xml:space="preserve"> </w:t>
      </w:r>
      <w:r>
        <w:t>Designer</w:t>
      </w:r>
      <w:r w:rsidR="009037DA">
        <w:t xml:space="preserve"> </w:t>
      </w:r>
      <w:r>
        <w:t>installer</w:t>
      </w:r>
      <w:r w:rsidR="009037DA">
        <w:t xml:space="preserve"> </w:t>
      </w:r>
      <w:r w:rsidR="00F10CA0">
        <w:t>can</w:t>
      </w:r>
      <w:r w:rsidR="009037DA">
        <w:t xml:space="preserve"> </w:t>
      </w:r>
      <w:r w:rsidR="00F10CA0">
        <w:t>hang</w:t>
      </w:r>
      <w:r w:rsidR="009037DA">
        <w:t xml:space="preserve"> </w:t>
      </w:r>
      <w:r>
        <w:t>on</w:t>
      </w:r>
      <w:r w:rsidR="009037DA">
        <w:t xml:space="preserve"> </w:t>
      </w:r>
      <w:r>
        <w:t>the</w:t>
      </w:r>
      <w:r w:rsidR="009037DA">
        <w:t xml:space="preserve"> </w:t>
      </w:r>
      <w:r>
        <w:t>first</w:t>
      </w:r>
      <w:r w:rsidR="009037DA">
        <w:t xml:space="preserve"> </w:t>
      </w:r>
      <w:r>
        <w:t>step</w:t>
      </w:r>
      <w:r w:rsidR="009037DA">
        <w:t xml:space="preserve"> </w:t>
      </w:r>
      <w:r>
        <w:t>(preparing</w:t>
      </w:r>
      <w:r w:rsidR="009037DA">
        <w:t xml:space="preserve"> </w:t>
      </w:r>
      <w:r>
        <w:t>to</w:t>
      </w:r>
      <w:r w:rsidR="009037DA">
        <w:t xml:space="preserve"> </w:t>
      </w:r>
      <w:r>
        <w:t>install).</w:t>
      </w:r>
      <w:r w:rsidR="009037DA">
        <w:t xml:space="preserve">  </w:t>
      </w:r>
      <w:r>
        <w:t>Sometimes</w:t>
      </w:r>
      <w:r w:rsidR="009037DA">
        <w:t xml:space="preserve"> </w:t>
      </w:r>
      <w:r>
        <w:t>your</w:t>
      </w:r>
      <w:r w:rsidR="009037DA">
        <w:t xml:space="preserve"> </w:t>
      </w:r>
      <w:r>
        <w:t>processor</w:t>
      </w:r>
      <w:r w:rsidR="009037DA">
        <w:t xml:space="preserve"> </w:t>
      </w:r>
      <w:r>
        <w:t>takes</w:t>
      </w:r>
      <w:r w:rsidR="009037DA">
        <w:t xml:space="preserve"> </w:t>
      </w:r>
      <w:r>
        <w:t>up</w:t>
      </w:r>
      <w:r w:rsidR="009037DA">
        <w:t xml:space="preserve"> </w:t>
      </w:r>
      <w:r>
        <w:t>100%</w:t>
      </w:r>
      <w:r w:rsidR="009037DA">
        <w:t xml:space="preserve"> </w:t>
      </w:r>
      <w:r>
        <w:t>of</w:t>
      </w:r>
      <w:r w:rsidR="009037DA">
        <w:t xml:space="preserve"> </w:t>
      </w:r>
      <w:r>
        <w:t>the</w:t>
      </w:r>
      <w:r w:rsidR="009037DA">
        <w:t xml:space="preserve"> </w:t>
      </w:r>
      <w:r>
        <w:t>CPU</w:t>
      </w:r>
      <w:r w:rsidR="009037DA">
        <w:t xml:space="preserve"> </w:t>
      </w:r>
      <w:r>
        <w:t>for</w:t>
      </w:r>
      <w:r w:rsidR="009037DA">
        <w:t xml:space="preserve"> </w:t>
      </w:r>
      <w:r>
        <w:t>an</w:t>
      </w:r>
      <w:r w:rsidR="009037DA">
        <w:t xml:space="preserve"> </w:t>
      </w:r>
      <w:r>
        <w:t>extended</w:t>
      </w:r>
      <w:r w:rsidR="009037DA">
        <w:t xml:space="preserve"> </w:t>
      </w:r>
      <w:r>
        <w:t>period</w:t>
      </w:r>
      <w:r w:rsidR="009037DA">
        <w:t xml:space="preserve"> </w:t>
      </w:r>
      <w:r>
        <w:t>of</w:t>
      </w:r>
      <w:r w:rsidR="009037DA">
        <w:t xml:space="preserve"> </w:t>
      </w:r>
      <w:r>
        <w:t>time</w:t>
      </w:r>
      <w:r w:rsidR="009037DA">
        <w:t xml:space="preserve"> </w:t>
      </w:r>
      <w:r>
        <w:t>during</w:t>
      </w:r>
      <w:r w:rsidR="009037DA">
        <w:t xml:space="preserve"> </w:t>
      </w:r>
      <w:r>
        <w:t>the</w:t>
      </w:r>
      <w:r w:rsidR="009037DA">
        <w:t xml:space="preserve"> </w:t>
      </w:r>
      <w:r>
        <w:t>first</w:t>
      </w:r>
      <w:r w:rsidR="009037DA">
        <w:t xml:space="preserve"> </w:t>
      </w:r>
      <w:r>
        <w:t>step.</w:t>
      </w:r>
    </w:p>
    <w:p w:rsidR="00AD01BE" w:rsidRPr="00032309" w:rsidRDefault="00AD01BE" w:rsidP="00AD01BE">
      <w:pPr>
        <w:pStyle w:val="Heading5"/>
        <w:rPr>
          <w:rFonts w:eastAsia="Calibri"/>
        </w:rPr>
      </w:pPr>
      <w:r w:rsidRPr="00032309">
        <w:rPr>
          <w:rFonts w:eastAsia="Calibri"/>
        </w:rPr>
        <w:t>Solution</w:t>
      </w:r>
    </w:p>
    <w:p w:rsidR="00AD01BE" w:rsidRDefault="00745AA1" w:rsidP="00745AA1">
      <w:r>
        <w:t>The</w:t>
      </w:r>
      <w:r w:rsidR="009037DA">
        <w:t xml:space="preserve"> </w:t>
      </w:r>
      <w:proofErr w:type="spellStart"/>
      <w:r>
        <w:t>InstallShield</w:t>
      </w:r>
      <w:proofErr w:type="spellEnd"/>
      <w:r w:rsidR="009037DA">
        <w:t xml:space="preserve"> </w:t>
      </w:r>
      <w:r>
        <w:t>support</w:t>
      </w:r>
      <w:r w:rsidR="009037DA">
        <w:t xml:space="preserve"> </w:t>
      </w:r>
      <w:r>
        <w:t>knowledge</w:t>
      </w:r>
      <w:r w:rsidR="009037DA">
        <w:t xml:space="preserve"> </w:t>
      </w:r>
      <w:r>
        <w:t>base</w:t>
      </w:r>
      <w:r w:rsidR="009037DA">
        <w:t xml:space="preserve"> </w:t>
      </w:r>
      <w:r>
        <w:t>recommends</w:t>
      </w:r>
      <w:r w:rsidR="009037DA">
        <w:t xml:space="preserve"> </w:t>
      </w:r>
      <w:r>
        <w:t>that</w:t>
      </w:r>
      <w:r w:rsidR="009037DA">
        <w:t xml:space="preserve"> </w:t>
      </w:r>
      <w:r>
        <w:t>you</w:t>
      </w:r>
      <w:r w:rsidR="009037DA">
        <w:t xml:space="preserve"> </w:t>
      </w:r>
      <w:r>
        <w:t>disconnect</w:t>
      </w:r>
      <w:r w:rsidR="009037DA">
        <w:t xml:space="preserve"> </w:t>
      </w:r>
      <w:r>
        <w:t>your</w:t>
      </w:r>
      <w:r w:rsidR="009037DA">
        <w:t xml:space="preserve"> </w:t>
      </w:r>
      <w:r>
        <w:t>Internet</w:t>
      </w:r>
      <w:r w:rsidR="009037DA">
        <w:t xml:space="preserve"> </w:t>
      </w:r>
      <w:r>
        <w:t>connection</w:t>
      </w:r>
      <w:r w:rsidR="009037DA">
        <w:t xml:space="preserve"> </w:t>
      </w:r>
      <w:r>
        <w:t>and</w:t>
      </w:r>
      <w:r w:rsidR="009037DA">
        <w:t xml:space="preserve"> </w:t>
      </w:r>
      <w:r>
        <w:t>try</w:t>
      </w:r>
      <w:r w:rsidR="009037DA">
        <w:t xml:space="preserve"> </w:t>
      </w:r>
      <w:r>
        <w:t>installing</w:t>
      </w:r>
      <w:r w:rsidR="009037DA">
        <w:t xml:space="preserve"> </w:t>
      </w:r>
      <w:r>
        <w:t>again.</w:t>
      </w:r>
    </w:p>
    <w:p w:rsidR="00AD01BE" w:rsidRDefault="00AD01BE" w:rsidP="00AD01BE">
      <w:r w:rsidRPr="00AD01BE">
        <w:rPr>
          <w:b/>
        </w:rPr>
        <w:t>Step 1</w:t>
      </w:r>
      <w:r>
        <w:t>:  Download the full installer from Iron Speed’s website (</w:t>
      </w:r>
      <w:hyperlink r:id="rId34" w:history="1">
        <w:r w:rsidRPr="008F60C8">
          <w:rPr>
            <w:rStyle w:val="Hyperlink"/>
          </w:rPr>
          <w:t>www.ironspeed.com/download</w:t>
        </w:r>
      </w:hyperlink>
      <w:r>
        <w:t xml:space="preserve">) onto your local disk.  </w:t>
      </w:r>
    </w:p>
    <w:p w:rsidR="00745AA1" w:rsidRDefault="00AD01BE" w:rsidP="00AD01BE">
      <w:r w:rsidRPr="00AD01BE">
        <w:rPr>
          <w:b/>
        </w:rPr>
        <w:t>Step 2</w:t>
      </w:r>
      <w:r>
        <w:t>:  Disconnect your machine from the Internet.  You can g</w:t>
      </w:r>
      <w:r w:rsidR="00745AA1">
        <w:t>o</w:t>
      </w:r>
      <w:r w:rsidR="009037DA">
        <w:t xml:space="preserve"> </w:t>
      </w:r>
      <w:r w:rsidR="00745AA1">
        <w:t>to</w:t>
      </w:r>
      <w:r w:rsidR="009037DA">
        <w:t xml:space="preserve"> </w:t>
      </w:r>
      <w:r w:rsidR="00745AA1">
        <w:t>your</w:t>
      </w:r>
      <w:r w:rsidR="009037DA">
        <w:t xml:space="preserve"> </w:t>
      </w:r>
      <w:r w:rsidR="00745AA1">
        <w:t>Control</w:t>
      </w:r>
      <w:r w:rsidR="009037DA">
        <w:t xml:space="preserve"> </w:t>
      </w:r>
      <w:r w:rsidR="00745AA1">
        <w:t>Panel,</w:t>
      </w:r>
      <w:r w:rsidR="009037DA">
        <w:t xml:space="preserve"> </w:t>
      </w:r>
      <w:r w:rsidR="00745AA1">
        <w:t>Network</w:t>
      </w:r>
      <w:r w:rsidR="009037DA">
        <w:t xml:space="preserve"> </w:t>
      </w:r>
      <w:r w:rsidR="00745AA1">
        <w:t>Connections</w:t>
      </w:r>
      <w:r w:rsidR="009037DA">
        <w:t xml:space="preserve"> </w:t>
      </w:r>
      <w:r w:rsidR="00745AA1">
        <w:t>and</w:t>
      </w:r>
      <w:r w:rsidR="009037DA">
        <w:t xml:space="preserve"> </w:t>
      </w:r>
      <w:r w:rsidR="00745AA1">
        <w:t>temporarily</w:t>
      </w:r>
      <w:r w:rsidR="009037DA">
        <w:t xml:space="preserve"> </w:t>
      </w:r>
      <w:r w:rsidR="00745AA1">
        <w:t>disconnect</w:t>
      </w:r>
      <w:r w:rsidR="009037DA">
        <w:t xml:space="preserve"> </w:t>
      </w:r>
      <w:r w:rsidR="00745AA1">
        <w:t>the</w:t>
      </w:r>
      <w:r w:rsidR="009037DA">
        <w:t xml:space="preserve"> </w:t>
      </w:r>
      <w:r w:rsidR="00745AA1">
        <w:t>LAN</w:t>
      </w:r>
      <w:r w:rsidR="009037DA">
        <w:t xml:space="preserve"> </w:t>
      </w:r>
      <w:r w:rsidR="00745AA1">
        <w:t>adapter.</w:t>
      </w:r>
    </w:p>
    <w:p w:rsidR="00032309" w:rsidRDefault="00032309" w:rsidP="00BC3C30"/>
    <w:p w:rsidR="00032309" w:rsidRPr="00032309" w:rsidRDefault="00032309" w:rsidP="00032309">
      <w:pPr>
        <w:pStyle w:val="Heading3"/>
        <w:rPr>
          <w:rFonts w:eastAsia="Calibri"/>
        </w:rPr>
      </w:pPr>
      <w:bookmarkStart w:id="96" w:name="_Ref203208570"/>
      <w:bookmarkStart w:id="97" w:name="_Toc414885711"/>
      <w:r>
        <w:rPr>
          <w:rFonts w:eastAsia="Calibri"/>
        </w:rPr>
        <w:t>Incorrect</w:t>
      </w:r>
      <w:r w:rsidR="009037DA">
        <w:rPr>
          <w:rFonts w:eastAsia="Calibri"/>
        </w:rPr>
        <w:t xml:space="preserve"> </w:t>
      </w:r>
      <w:r>
        <w:rPr>
          <w:rFonts w:eastAsia="Calibri"/>
        </w:rPr>
        <w:t>version</w:t>
      </w:r>
      <w:r w:rsidR="009037DA">
        <w:rPr>
          <w:rFonts w:eastAsia="Calibri"/>
        </w:rPr>
        <w:t xml:space="preserve"> </w:t>
      </w:r>
      <w:r>
        <w:rPr>
          <w:rFonts w:eastAsia="Calibri"/>
        </w:rPr>
        <w:t>of</w:t>
      </w:r>
      <w:r w:rsidR="009037DA">
        <w:rPr>
          <w:rFonts w:eastAsia="Calibri"/>
        </w:rPr>
        <w:t xml:space="preserve"> </w:t>
      </w:r>
      <w:r>
        <w:rPr>
          <w:rFonts w:eastAsia="Calibri"/>
        </w:rPr>
        <w:t>the</w:t>
      </w:r>
      <w:r w:rsidR="009037DA">
        <w:rPr>
          <w:rFonts w:eastAsia="Calibri"/>
        </w:rPr>
        <w:t xml:space="preserve"> </w:t>
      </w:r>
      <w:r>
        <w:rPr>
          <w:rFonts w:eastAsia="Calibri"/>
        </w:rPr>
        <w:t>Xheo</w:t>
      </w:r>
      <w:r w:rsidR="009037DA">
        <w:rPr>
          <w:rFonts w:eastAsia="Calibri"/>
        </w:rPr>
        <w:t xml:space="preserve"> </w:t>
      </w:r>
      <w:r>
        <w:rPr>
          <w:rFonts w:eastAsia="Calibri"/>
        </w:rPr>
        <w:t>DLL</w:t>
      </w:r>
      <w:r w:rsidR="009037DA">
        <w:rPr>
          <w:rFonts w:eastAsia="Calibri"/>
        </w:rPr>
        <w:t xml:space="preserve"> </w:t>
      </w:r>
      <w:r w:rsidRPr="00032309">
        <w:rPr>
          <w:rFonts w:eastAsia="Calibri"/>
        </w:rPr>
        <w:t>loaded</w:t>
      </w:r>
      <w:bookmarkEnd w:id="96"/>
      <w:bookmarkEnd w:id="97"/>
    </w:p>
    <w:p w:rsidR="00032309" w:rsidRPr="00032309" w:rsidRDefault="00032309" w:rsidP="00032309">
      <w:pPr>
        <w:pStyle w:val="Heading5"/>
        <w:rPr>
          <w:rFonts w:eastAsia="Calibri"/>
        </w:rPr>
      </w:pPr>
      <w:r w:rsidRPr="00032309">
        <w:rPr>
          <w:rFonts w:eastAsia="Calibri"/>
        </w:rPr>
        <w:t>Problem</w:t>
      </w:r>
    </w:p>
    <w:p w:rsidR="00032309" w:rsidRPr="00032309" w:rsidRDefault="00032309" w:rsidP="00032309">
      <w:pPr>
        <w:rPr>
          <w:rFonts w:eastAsia="Calibri"/>
        </w:rPr>
      </w:pPr>
      <w:r>
        <w:rPr>
          <w:rFonts w:eastAsia="Calibri"/>
        </w:rPr>
        <w:t>A</w:t>
      </w:r>
      <w:r w:rsidR="009037DA">
        <w:rPr>
          <w:rFonts w:eastAsia="Calibri"/>
        </w:rPr>
        <w:t xml:space="preserve"> </w:t>
      </w:r>
      <w:r>
        <w:rPr>
          <w:rFonts w:eastAsia="Calibri"/>
        </w:rPr>
        <w:t>message</w:t>
      </w:r>
      <w:r w:rsidR="009037DA">
        <w:rPr>
          <w:rFonts w:eastAsia="Calibri"/>
        </w:rPr>
        <w:t xml:space="preserve"> </w:t>
      </w:r>
      <w:r>
        <w:rPr>
          <w:rFonts w:eastAsia="Calibri"/>
        </w:rPr>
        <w:t>box</w:t>
      </w:r>
      <w:r w:rsidR="009037DA">
        <w:rPr>
          <w:rFonts w:eastAsia="Calibri"/>
        </w:rPr>
        <w:t xml:space="preserve"> </w:t>
      </w:r>
      <w:r>
        <w:rPr>
          <w:rFonts w:eastAsia="Calibri"/>
        </w:rPr>
        <w:t>is</w:t>
      </w:r>
      <w:r w:rsidR="009037DA">
        <w:rPr>
          <w:rFonts w:eastAsia="Calibri"/>
        </w:rPr>
        <w:t xml:space="preserve"> </w:t>
      </w:r>
      <w:r>
        <w:rPr>
          <w:rFonts w:eastAsia="Calibri"/>
        </w:rPr>
        <w:t>displayed</w:t>
      </w:r>
      <w:r w:rsidR="009037DA">
        <w:rPr>
          <w:rFonts w:eastAsia="Calibri"/>
        </w:rPr>
        <w:t xml:space="preserve"> </w:t>
      </w:r>
      <w:r>
        <w:rPr>
          <w:rFonts w:eastAsia="Calibri"/>
        </w:rPr>
        <w:t>when</w:t>
      </w:r>
      <w:r w:rsidR="009037DA">
        <w:rPr>
          <w:rFonts w:eastAsia="Calibri"/>
        </w:rPr>
        <w:t xml:space="preserve"> </w:t>
      </w:r>
      <w:r>
        <w:rPr>
          <w:rFonts w:eastAsia="Calibri"/>
        </w:rPr>
        <w:t>Iron</w:t>
      </w:r>
      <w:r w:rsidR="009037DA">
        <w:rPr>
          <w:rFonts w:eastAsia="Calibri"/>
        </w:rPr>
        <w:t xml:space="preserve"> </w:t>
      </w:r>
      <w:r>
        <w:rPr>
          <w:rFonts w:eastAsia="Calibri"/>
        </w:rPr>
        <w:t>Speed</w:t>
      </w:r>
      <w:r w:rsidR="009037DA">
        <w:rPr>
          <w:rFonts w:eastAsia="Calibri"/>
        </w:rPr>
        <w:t xml:space="preserve"> </w:t>
      </w:r>
      <w:r w:rsidRPr="00032309">
        <w:rPr>
          <w:rFonts w:eastAsia="Calibri"/>
        </w:rPr>
        <w:t>Designer</w:t>
      </w:r>
      <w:r w:rsidR="009037DA">
        <w:rPr>
          <w:rFonts w:eastAsia="Calibri"/>
        </w:rPr>
        <w:t xml:space="preserve"> </w:t>
      </w:r>
      <w:r w:rsidRPr="00032309">
        <w:rPr>
          <w:rFonts w:eastAsia="Calibri"/>
        </w:rPr>
        <w:t>starts</w:t>
      </w:r>
      <w:r w:rsidR="009037DA">
        <w:rPr>
          <w:rFonts w:eastAsia="Calibri"/>
        </w:rPr>
        <w:t xml:space="preserve"> </w:t>
      </w:r>
      <w:r w:rsidRPr="00032309">
        <w:rPr>
          <w:rFonts w:eastAsia="Calibri"/>
        </w:rPr>
        <w:t>explaining</w:t>
      </w:r>
      <w:r w:rsidR="009037DA">
        <w:rPr>
          <w:rFonts w:eastAsia="Calibri"/>
        </w:rPr>
        <w:t xml:space="preserve"> </w:t>
      </w:r>
      <w:r w:rsidRPr="00032309">
        <w:rPr>
          <w:rFonts w:eastAsia="Calibri"/>
        </w:rPr>
        <w:t>that:</w:t>
      </w:r>
    </w:p>
    <w:p w:rsidR="00032309" w:rsidRPr="00032309" w:rsidRDefault="00032309" w:rsidP="00032309">
      <w:pPr>
        <w:pStyle w:val="Example"/>
        <w:rPr>
          <w:rFonts w:eastAsia="Calibri"/>
        </w:rPr>
      </w:pPr>
      <w:r w:rsidRPr="00032309">
        <w:rPr>
          <w:rFonts w:eastAsia="Calibri"/>
        </w:rPr>
        <w:t>An</w:t>
      </w:r>
      <w:r w:rsidR="009037DA">
        <w:rPr>
          <w:rFonts w:eastAsia="Calibri"/>
        </w:rPr>
        <w:t xml:space="preserve"> </w:t>
      </w:r>
      <w:r w:rsidRPr="00032309">
        <w:rPr>
          <w:rFonts w:eastAsia="Calibri"/>
        </w:rPr>
        <w:t>incorrect</w:t>
      </w:r>
      <w:r w:rsidR="009037DA">
        <w:rPr>
          <w:rFonts w:eastAsia="Calibri"/>
        </w:rPr>
        <w:t xml:space="preserve"> </w:t>
      </w:r>
      <w:r w:rsidRPr="00032309">
        <w:rPr>
          <w:rFonts w:eastAsia="Calibri"/>
        </w:rPr>
        <w:t>version</w:t>
      </w:r>
      <w:r w:rsidR="009037DA">
        <w:rPr>
          <w:rFonts w:eastAsia="Calibri"/>
        </w:rPr>
        <w:t xml:space="preserve"> </w:t>
      </w:r>
      <w:r w:rsidRPr="00032309">
        <w:rPr>
          <w:rFonts w:eastAsia="Calibri"/>
        </w:rPr>
        <w:t>of</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Xheo</w:t>
      </w:r>
      <w:r w:rsidR="009037DA">
        <w:rPr>
          <w:rFonts w:eastAsia="Calibri"/>
        </w:rPr>
        <w:t xml:space="preserve"> </w:t>
      </w:r>
      <w:r w:rsidRPr="00032309">
        <w:rPr>
          <w:rFonts w:eastAsia="Calibri"/>
        </w:rPr>
        <w:t>.dll</w:t>
      </w:r>
      <w:r w:rsidR="009037DA">
        <w:rPr>
          <w:rFonts w:eastAsia="Calibri"/>
        </w:rPr>
        <w:t xml:space="preserve"> </w:t>
      </w:r>
      <w:r w:rsidRPr="00032309">
        <w:rPr>
          <w:rFonts w:eastAsia="Calibri"/>
        </w:rPr>
        <w:t>has</w:t>
      </w:r>
      <w:r w:rsidR="009037DA">
        <w:rPr>
          <w:rFonts w:eastAsia="Calibri"/>
        </w:rPr>
        <w:t xml:space="preserve"> </w:t>
      </w:r>
      <w:r w:rsidRPr="00032309">
        <w:rPr>
          <w:rFonts w:eastAsia="Calibri"/>
        </w:rPr>
        <w:t>been</w:t>
      </w:r>
      <w:r w:rsidR="009037DA">
        <w:rPr>
          <w:rFonts w:eastAsia="Calibri"/>
        </w:rPr>
        <w:t xml:space="preserve"> </w:t>
      </w:r>
      <w:r w:rsidRPr="00032309">
        <w:rPr>
          <w:rFonts w:eastAsia="Calibri"/>
        </w:rPr>
        <w:t>loaded</w:t>
      </w:r>
      <w:r w:rsidR="009037DA">
        <w:rPr>
          <w:rFonts w:eastAsia="Calibri"/>
        </w:rPr>
        <w:t xml:space="preserve"> </w:t>
      </w:r>
      <w:r w:rsidRPr="00032309">
        <w:rPr>
          <w:rFonts w:eastAsia="Calibri"/>
        </w:rPr>
        <w:t>for</w:t>
      </w:r>
      <w:r w:rsidR="009037DA">
        <w:rPr>
          <w:rFonts w:eastAsia="Calibri"/>
        </w:rPr>
        <w:t xml:space="preserve"> </w:t>
      </w:r>
      <w:r w:rsidRPr="00032309">
        <w:rPr>
          <w:rFonts w:eastAsia="Calibri"/>
        </w:rPr>
        <w:t>this</w:t>
      </w:r>
      <w:r w:rsidR="009037DA">
        <w:rPr>
          <w:rFonts w:eastAsia="Calibri"/>
        </w:rPr>
        <w:t xml:space="preserve"> </w:t>
      </w:r>
      <w:r w:rsidRPr="00032309">
        <w:rPr>
          <w:rFonts w:eastAsia="Calibri"/>
        </w:rPr>
        <w:t>progr</w:t>
      </w:r>
      <w:r>
        <w:rPr>
          <w:rFonts w:eastAsia="Calibri"/>
        </w:rPr>
        <w:t>am.</w:t>
      </w:r>
    </w:p>
    <w:p w:rsidR="00032309" w:rsidRPr="00032309" w:rsidRDefault="00032309" w:rsidP="00032309">
      <w:pPr>
        <w:pStyle w:val="Heading5"/>
        <w:rPr>
          <w:rFonts w:eastAsia="Calibri"/>
        </w:rPr>
      </w:pPr>
      <w:r w:rsidRPr="00032309">
        <w:rPr>
          <w:rFonts w:eastAsia="Calibri"/>
        </w:rPr>
        <w:t>Solution</w:t>
      </w:r>
    </w:p>
    <w:p w:rsidR="00032309" w:rsidRDefault="00032309" w:rsidP="00032309">
      <w:pPr>
        <w:rPr>
          <w:rFonts w:eastAsia="Calibri"/>
        </w:rPr>
      </w:pPr>
      <w:r w:rsidRPr="00032309">
        <w:rPr>
          <w:rFonts w:eastAsia="Calibri"/>
        </w:rPr>
        <w:t>When</w:t>
      </w:r>
      <w:r w:rsidR="009037DA">
        <w:rPr>
          <w:rFonts w:eastAsia="Calibri"/>
        </w:rPr>
        <w:t xml:space="preserve"> </w:t>
      </w:r>
      <w:r w:rsidRPr="00032309">
        <w:rPr>
          <w:rFonts w:eastAsia="Calibri"/>
        </w:rPr>
        <w:t>this</w:t>
      </w:r>
      <w:r w:rsidR="009037DA">
        <w:rPr>
          <w:rFonts w:eastAsia="Calibri"/>
        </w:rPr>
        <w:t xml:space="preserve"> </w:t>
      </w:r>
      <w:r w:rsidRPr="00032309">
        <w:rPr>
          <w:rFonts w:eastAsia="Calibri"/>
        </w:rPr>
        <w:t>happens,</w:t>
      </w:r>
      <w:r w:rsidR="009037DA">
        <w:rPr>
          <w:rFonts w:eastAsia="Calibri"/>
        </w:rPr>
        <w:t xml:space="preserve"> </w:t>
      </w:r>
      <w:r w:rsidRPr="00032309">
        <w:rPr>
          <w:rFonts w:eastAsia="Calibri"/>
        </w:rPr>
        <w:t>it</w:t>
      </w:r>
      <w:r w:rsidR="009037DA">
        <w:rPr>
          <w:rFonts w:eastAsia="Calibri"/>
        </w:rPr>
        <w:t xml:space="preserve"> </w:t>
      </w:r>
      <w:r w:rsidRPr="00032309">
        <w:rPr>
          <w:rFonts w:eastAsia="Calibri"/>
        </w:rPr>
        <w:t>is</w:t>
      </w:r>
      <w:r w:rsidR="009037DA">
        <w:rPr>
          <w:rFonts w:eastAsia="Calibri"/>
        </w:rPr>
        <w:t xml:space="preserve"> </w:t>
      </w:r>
      <w:r w:rsidRPr="00032309">
        <w:rPr>
          <w:rFonts w:eastAsia="Calibri"/>
        </w:rPr>
        <w:t>almost</w:t>
      </w:r>
      <w:r w:rsidR="009037DA">
        <w:rPr>
          <w:rFonts w:eastAsia="Calibri"/>
        </w:rPr>
        <w:t xml:space="preserve"> </w:t>
      </w:r>
      <w:r w:rsidRPr="00032309">
        <w:rPr>
          <w:rFonts w:eastAsia="Calibri"/>
        </w:rPr>
        <w:t>always</w:t>
      </w:r>
      <w:r w:rsidR="009037DA">
        <w:rPr>
          <w:rFonts w:eastAsia="Calibri"/>
        </w:rPr>
        <w:t xml:space="preserve"> </w:t>
      </w:r>
      <w:r w:rsidRPr="00032309">
        <w:rPr>
          <w:rFonts w:eastAsia="Calibri"/>
        </w:rPr>
        <w:t>due</w:t>
      </w:r>
      <w:r w:rsidR="009037DA">
        <w:rPr>
          <w:rFonts w:eastAsia="Calibri"/>
        </w:rPr>
        <w:t xml:space="preserve"> </w:t>
      </w:r>
      <w:r w:rsidRPr="00032309">
        <w:rPr>
          <w:rFonts w:eastAsia="Calibri"/>
        </w:rPr>
        <w:t>to</w:t>
      </w:r>
      <w:r w:rsidR="009037DA">
        <w:rPr>
          <w:rFonts w:eastAsia="Calibri"/>
        </w:rPr>
        <w:t xml:space="preserve"> </w:t>
      </w:r>
      <w:r w:rsidRPr="00032309">
        <w:rPr>
          <w:rFonts w:eastAsia="Calibri"/>
        </w:rPr>
        <w:t>a</w:t>
      </w:r>
      <w:r w:rsidR="009037DA">
        <w:rPr>
          <w:rFonts w:eastAsia="Calibri"/>
        </w:rPr>
        <w:t xml:space="preserve"> </w:t>
      </w:r>
      <w:r w:rsidRPr="00032309">
        <w:rPr>
          <w:rFonts w:eastAsia="Calibri"/>
        </w:rPr>
        <w:t>conflict</w:t>
      </w:r>
      <w:r w:rsidR="009037DA">
        <w:rPr>
          <w:rFonts w:eastAsia="Calibri"/>
        </w:rPr>
        <w:t xml:space="preserve"> </w:t>
      </w:r>
      <w:r w:rsidRPr="00032309">
        <w:rPr>
          <w:rFonts w:eastAsia="Calibri"/>
        </w:rPr>
        <w:t>with</w:t>
      </w:r>
      <w:r w:rsidR="009037DA">
        <w:rPr>
          <w:rFonts w:eastAsia="Calibri"/>
        </w:rPr>
        <w:t xml:space="preserve"> </w:t>
      </w:r>
      <w:r w:rsidRPr="00032309">
        <w:rPr>
          <w:rFonts w:eastAsia="Calibri"/>
        </w:rPr>
        <w:t>an</w:t>
      </w:r>
      <w:r w:rsidR="009037DA">
        <w:rPr>
          <w:rFonts w:eastAsia="Calibri"/>
        </w:rPr>
        <w:t xml:space="preserve"> </w:t>
      </w:r>
      <w:r w:rsidRPr="00032309">
        <w:rPr>
          <w:rFonts w:eastAsia="Calibri"/>
        </w:rPr>
        <w:t>older</w:t>
      </w:r>
      <w:r w:rsidR="009037DA">
        <w:rPr>
          <w:rFonts w:eastAsia="Calibri"/>
        </w:rPr>
        <w:t xml:space="preserve"> </w:t>
      </w:r>
      <w:r w:rsidRPr="00032309">
        <w:rPr>
          <w:rFonts w:eastAsia="Calibri"/>
        </w:rPr>
        <w:t>version</w:t>
      </w:r>
      <w:r w:rsidR="009037DA">
        <w:rPr>
          <w:rFonts w:eastAsia="Calibri"/>
        </w:rPr>
        <w:t xml:space="preserve"> </w:t>
      </w:r>
      <w:r w:rsidRPr="00032309">
        <w:rPr>
          <w:rFonts w:eastAsia="Calibri"/>
        </w:rPr>
        <w:t>of</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Xheo.Licensing.dll</w:t>
      </w:r>
      <w:r w:rsidR="009037DA">
        <w:rPr>
          <w:rFonts w:eastAsia="Calibri"/>
        </w:rPr>
        <w:t xml:space="preserve"> </w:t>
      </w:r>
      <w:r w:rsidRPr="00032309">
        <w:rPr>
          <w:rFonts w:eastAsia="Calibri"/>
        </w:rPr>
        <w:t>which</w:t>
      </w:r>
      <w:r w:rsidR="009037DA">
        <w:rPr>
          <w:rFonts w:eastAsia="Calibri"/>
        </w:rPr>
        <w:t xml:space="preserve"> </w:t>
      </w:r>
      <w:r w:rsidRPr="00032309">
        <w:rPr>
          <w:rFonts w:eastAsia="Calibri"/>
        </w:rPr>
        <w:t>has</w:t>
      </w:r>
      <w:r w:rsidR="009037DA">
        <w:rPr>
          <w:rFonts w:eastAsia="Calibri"/>
        </w:rPr>
        <w:t xml:space="preserve"> </w:t>
      </w:r>
      <w:r w:rsidRPr="00032309">
        <w:rPr>
          <w:rFonts w:eastAsia="Calibri"/>
        </w:rPr>
        <w:t>been</w:t>
      </w:r>
      <w:r w:rsidR="009037DA">
        <w:rPr>
          <w:rFonts w:eastAsia="Calibri"/>
        </w:rPr>
        <w:t xml:space="preserve"> </w:t>
      </w:r>
      <w:r w:rsidRPr="00032309">
        <w:rPr>
          <w:rFonts w:eastAsia="Calibri"/>
        </w:rPr>
        <w:t>installed</w:t>
      </w:r>
      <w:r w:rsidR="009037DA">
        <w:rPr>
          <w:rFonts w:eastAsia="Calibri"/>
        </w:rPr>
        <w:t xml:space="preserve"> </w:t>
      </w:r>
      <w:r w:rsidRPr="00032309">
        <w:rPr>
          <w:rFonts w:eastAsia="Calibri"/>
        </w:rPr>
        <w:t>in</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Global</w:t>
      </w:r>
      <w:r w:rsidR="009037DA">
        <w:rPr>
          <w:rFonts w:eastAsia="Calibri"/>
        </w:rPr>
        <w:t xml:space="preserve"> </w:t>
      </w:r>
      <w:r w:rsidRPr="00032309">
        <w:rPr>
          <w:rFonts w:eastAsia="Calibri"/>
        </w:rPr>
        <w:t>Assembly</w:t>
      </w:r>
      <w:r w:rsidR="009037DA">
        <w:rPr>
          <w:rFonts w:eastAsia="Calibri"/>
        </w:rPr>
        <w:t xml:space="preserve"> </w:t>
      </w:r>
      <w:r w:rsidRPr="00032309">
        <w:rPr>
          <w:rFonts w:eastAsia="Calibri"/>
        </w:rPr>
        <w:t>Cache</w:t>
      </w:r>
      <w:r w:rsidR="009037DA">
        <w:rPr>
          <w:rFonts w:eastAsia="Calibri"/>
        </w:rPr>
        <w:t xml:space="preserve"> </w:t>
      </w:r>
      <w:r w:rsidRPr="00032309">
        <w:rPr>
          <w:rFonts w:eastAsia="Calibri"/>
        </w:rPr>
        <w:t>(GAC)</w:t>
      </w:r>
      <w:r w:rsidR="009037DA">
        <w:rPr>
          <w:rFonts w:eastAsia="Calibri"/>
        </w:rPr>
        <w:t xml:space="preserve"> </w:t>
      </w:r>
      <w:r w:rsidRPr="00032309">
        <w:rPr>
          <w:rFonts w:eastAsia="Calibri"/>
        </w:rPr>
        <w:t>(\windows\assembly</w:t>
      </w:r>
      <w:r w:rsidR="009037DA">
        <w:rPr>
          <w:rFonts w:eastAsia="Calibri"/>
        </w:rPr>
        <w:t xml:space="preserve"> </w:t>
      </w:r>
      <w:r w:rsidRPr="00032309">
        <w:rPr>
          <w:rFonts w:eastAsia="Calibri"/>
        </w:rPr>
        <w:t>folder)</w:t>
      </w:r>
      <w:r w:rsidR="009037DA">
        <w:rPr>
          <w:rFonts w:eastAsia="Calibri"/>
        </w:rPr>
        <w:t xml:space="preserve"> </w:t>
      </w:r>
      <w:r w:rsidRPr="00032309">
        <w:rPr>
          <w:rFonts w:eastAsia="Calibri"/>
        </w:rPr>
        <w:t>by</w:t>
      </w:r>
      <w:r w:rsidR="009037DA">
        <w:rPr>
          <w:rFonts w:eastAsia="Calibri"/>
        </w:rPr>
        <w:t xml:space="preserve"> </w:t>
      </w:r>
      <w:r w:rsidRPr="00032309">
        <w:rPr>
          <w:rFonts w:eastAsia="Calibri"/>
        </w:rPr>
        <w:t>another</w:t>
      </w:r>
      <w:r w:rsidR="009037DA">
        <w:rPr>
          <w:rFonts w:eastAsia="Calibri"/>
        </w:rPr>
        <w:t xml:space="preserve"> </w:t>
      </w:r>
      <w:r w:rsidRPr="00032309">
        <w:rPr>
          <w:rFonts w:eastAsia="Calibri"/>
        </w:rPr>
        <w:t>program.</w:t>
      </w:r>
      <w:r w:rsidR="009037DA">
        <w:rPr>
          <w:rFonts w:eastAsia="Calibri"/>
        </w:rPr>
        <w:t xml:space="preserve">  </w:t>
      </w:r>
      <w:r>
        <w:rPr>
          <w:rFonts w:eastAsia="Calibri"/>
        </w:rPr>
        <w:t>T</w:t>
      </w:r>
      <w:r w:rsidRPr="00032309">
        <w:rPr>
          <w:rFonts w:eastAsia="Calibri"/>
        </w:rPr>
        <w:t>o</w:t>
      </w:r>
      <w:r w:rsidR="009037DA">
        <w:rPr>
          <w:rFonts w:eastAsia="Calibri"/>
        </w:rPr>
        <w:t xml:space="preserve"> </w:t>
      </w:r>
      <w:r w:rsidRPr="00032309">
        <w:rPr>
          <w:rFonts w:eastAsia="Calibri"/>
        </w:rPr>
        <w:t>resolve</w:t>
      </w:r>
      <w:r w:rsidR="009037DA">
        <w:rPr>
          <w:rFonts w:eastAsia="Calibri"/>
        </w:rPr>
        <w:t xml:space="preserve"> </w:t>
      </w:r>
      <w:r w:rsidRPr="00032309">
        <w:rPr>
          <w:rFonts w:eastAsia="Calibri"/>
        </w:rPr>
        <w:t>this</w:t>
      </w:r>
      <w:r w:rsidR="009037DA">
        <w:rPr>
          <w:rFonts w:eastAsia="Calibri"/>
        </w:rPr>
        <w:t xml:space="preserve"> </w:t>
      </w:r>
      <w:r w:rsidRPr="00032309">
        <w:rPr>
          <w:rFonts w:eastAsia="Calibri"/>
        </w:rPr>
        <w:t>problem</w:t>
      </w:r>
      <w:r>
        <w:rPr>
          <w:rFonts w:eastAsia="Calibri"/>
        </w:rPr>
        <w:t>:</w:t>
      </w:r>
    </w:p>
    <w:p w:rsidR="00032309" w:rsidRDefault="00032309" w:rsidP="00032309">
      <w:pPr>
        <w:rPr>
          <w:rFonts w:eastAsia="Calibri"/>
        </w:rPr>
      </w:pPr>
      <w:r>
        <w:rPr>
          <w:rFonts w:eastAsia="Calibri"/>
          <w:b/>
        </w:rPr>
        <w:t>Step</w:t>
      </w:r>
      <w:r w:rsidR="009037DA">
        <w:rPr>
          <w:rFonts w:eastAsia="Calibri"/>
          <w:b/>
        </w:rPr>
        <w:t xml:space="preserve"> </w:t>
      </w:r>
      <w:r>
        <w:rPr>
          <w:rFonts w:eastAsia="Calibri"/>
          <w:b/>
        </w:rPr>
        <w:t>1:</w:t>
      </w:r>
      <w:r w:rsidR="009037DA">
        <w:rPr>
          <w:rFonts w:eastAsia="Calibri"/>
        </w:rPr>
        <w:t xml:space="preserve">  </w:t>
      </w:r>
      <w:r>
        <w:rPr>
          <w:rFonts w:eastAsia="Calibri"/>
        </w:rPr>
        <w:t>U</w:t>
      </w:r>
      <w:r w:rsidRPr="00032309">
        <w:rPr>
          <w:rFonts w:eastAsia="Calibri"/>
        </w:rPr>
        <w:t>ninstall</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other</w:t>
      </w:r>
      <w:r w:rsidR="009037DA">
        <w:rPr>
          <w:rFonts w:eastAsia="Calibri"/>
        </w:rPr>
        <w:t xml:space="preserve"> </w:t>
      </w:r>
      <w:r w:rsidRPr="00032309">
        <w:rPr>
          <w:rFonts w:eastAsia="Calibri"/>
        </w:rPr>
        <w:t>program</w:t>
      </w:r>
      <w:r w:rsidR="009037DA">
        <w:rPr>
          <w:rFonts w:eastAsia="Calibri"/>
        </w:rPr>
        <w:t xml:space="preserve"> </w:t>
      </w:r>
      <w:r>
        <w:rPr>
          <w:rFonts w:eastAsia="Calibri"/>
        </w:rPr>
        <w:t>using</w:t>
      </w:r>
      <w:r w:rsidR="009037DA">
        <w:rPr>
          <w:rFonts w:eastAsia="Calibri"/>
        </w:rPr>
        <w:t xml:space="preserve"> </w:t>
      </w:r>
      <w:r>
        <w:rPr>
          <w:rFonts w:eastAsia="Calibri"/>
        </w:rPr>
        <w:t>Xheo.Licensing.dll.</w:t>
      </w:r>
    </w:p>
    <w:p w:rsidR="00032309" w:rsidRPr="00032309" w:rsidRDefault="00032309" w:rsidP="00032309">
      <w:pPr>
        <w:rPr>
          <w:rFonts w:eastAsia="Calibri"/>
        </w:rPr>
      </w:pPr>
      <w:r>
        <w:rPr>
          <w:rFonts w:eastAsia="Calibri"/>
          <w:b/>
        </w:rPr>
        <w:t>Step</w:t>
      </w:r>
      <w:r w:rsidR="009037DA">
        <w:rPr>
          <w:rFonts w:eastAsia="Calibri"/>
          <w:b/>
        </w:rPr>
        <w:t xml:space="preserve"> </w:t>
      </w:r>
      <w:r>
        <w:rPr>
          <w:rFonts w:eastAsia="Calibri"/>
          <w:b/>
        </w:rPr>
        <w:t>2:</w:t>
      </w:r>
      <w:r w:rsidR="009037DA">
        <w:rPr>
          <w:rFonts w:eastAsia="Calibri"/>
        </w:rPr>
        <w:t xml:space="preserve">  </w:t>
      </w:r>
      <w:r>
        <w:rPr>
          <w:rFonts w:eastAsia="Calibri"/>
        </w:rPr>
        <w:t>A</w:t>
      </w:r>
      <w:r w:rsidRPr="00032309">
        <w:rPr>
          <w:rFonts w:eastAsia="Calibri"/>
        </w:rPr>
        <w:t>ctivate</w:t>
      </w:r>
      <w:r w:rsidR="009037DA">
        <w:rPr>
          <w:rFonts w:eastAsia="Calibri"/>
        </w:rPr>
        <w:t xml:space="preserve"> </w:t>
      </w:r>
      <w:r>
        <w:rPr>
          <w:rFonts w:eastAsia="Calibri"/>
        </w:rPr>
        <w:t>Iron</w:t>
      </w:r>
      <w:r w:rsidR="009037DA">
        <w:rPr>
          <w:rFonts w:eastAsia="Calibri"/>
        </w:rPr>
        <w:t xml:space="preserve"> </w:t>
      </w:r>
      <w:r>
        <w:rPr>
          <w:rFonts w:eastAsia="Calibri"/>
        </w:rPr>
        <w:t>Speed</w:t>
      </w:r>
      <w:r w:rsidR="009037DA">
        <w:rPr>
          <w:rFonts w:eastAsia="Calibri"/>
        </w:rPr>
        <w:t xml:space="preserve"> </w:t>
      </w:r>
      <w:r w:rsidRPr="00032309">
        <w:rPr>
          <w:rFonts w:eastAsia="Calibri"/>
        </w:rPr>
        <w:t>Designer</w:t>
      </w:r>
      <w:r w:rsidR="009037DA">
        <w:rPr>
          <w:rFonts w:eastAsia="Calibri"/>
        </w:rPr>
        <w:t xml:space="preserve"> </w:t>
      </w:r>
      <w:r>
        <w:rPr>
          <w:rFonts w:eastAsia="Calibri"/>
        </w:rPr>
        <w:t>with</w:t>
      </w:r>
      <w:r w:rsidR="009037DA">
        <w:rPr>
          <w:rFonts w:eastAsia="Calibri"/>
        </w:rPr>
        <w:t xml:space="preserve"> </w:t>
      </w:r>
      <w:r>
        <w:rPr>
          <w:rFonts w:eastAsia="Calibri"/>
        </w:rPr>
        <w:t>your</w:t>
      </w:r>
      <w:r w:rsidR="009037DA">
        <w:rPr>
          <w:rFonts w:eastAsia="Calibri"/>
        </w:rPr>
        <w:t xml:space="preserve"> </w:t>
      </w:r>
      <w:r>
        <w:rPr>
          <w:rFonts w:eastAsia="Calibri"/>
        </w:rPr>
        <w:t>product</w:t>
      </w:r>
      <w:r w:rsidR="009037DA">
        <w:rPr>
          <w:rFonts w:eastAsia="Calibri"/>
        </w:rPr>
        <w:t xml:space="preserve"> </w:t>
      </w:r>
      <w:r>
        <w:rPr>
          <w:rFonts w:eastAsia="Calibri"/>
        </w:rPr>
        <w:t>key</w:t>
      </w:r>
      <w:r w:rsidRPr="00032309">
        <w:rPr>
          <w:rFonts w:eastAsia="Calibri"/>
        </w:rPr>
        <w:t>.</w:t>
      </w:r>
    </w:p>
    <w:p w:rsidR="00032309" w:rsidRPr="00032309" w:rsidRDefault="00032309" w:rsidP="00032309">
      <w:pPr>
        <w:rPr>
          <w:rFonts w:eastAsia="Calibri"/>
        </w:rPr>
      </w:pPr>
      <w:r w:rsidRPr="00032309">
        <w:rPr>
          <w:rFonts w:eastAsia="Calibri"/>
        </w:rPr>
        <w:t>In</w:t>
      </w:r>
      <w:r w:rsidR="009037DA">
        <w:rPr>
          <w:rFonts w:eastAsia="Calibri"/>
        </w:rPr>
        <w:t xml:space="preserve"> </w:t>
      </w:r>
      <w:r w:rsidRPr="00032309">
        <w:rPr>
          <w:rFonts w:eastAsia="Calibri"/>
        </w:rPr>
        <w:t>some</w:t>
      </w:r>
      <w:r w:rsidR="009037DA">
        <w:rPr>
          <w:rFonts w:eastAsia="Calibri"/>
        </w:rPr>
        <w:t xml:space="preserve"> </w:t>
      </w:r>
      <w:r w:rsidRPr="00032309">
        <w:rPr>
          <w:rFonts w:eastAsia="Calibri"/>
        </w:rPr>
        <w:t>cases,</w:t>
      </w:r>
      <w:r w:rsidR="009037DA">
        <w:rPr>
          <w:rFonts w:eastAsia="Calibri"/>
        </w:rPr>
        <w:t xml:space="preserve"> </w:t>
      </w:r>
      <w:r w:rsidRPr="00032309">
        <w:rPr>
          <w:rFonts w:eastAsia="Calibri"/>
        </w:rPr>
        <w:t>you</w:t>
      </w:r>
      <w:r w:rsidR="009037DA">
        <w:rPr>
          <w:rFonts w:eastAsia="Calibri"/>
        </w:rPr>
        <w:t xml:space="preserve"> </w:t>
      </w:r>
      <w:r w:rsidRPr="00032309">
        <w:rPr>
          <w:rFonts w:eastAsia="Calibri"/>
        </w:rPr>
        <w:t>can</w:t>
      </w:r>
      <w:r w:rsidR="009037DA">
        <w:rPr>
          <w:rFonts w:eastAsia="Calibri"/>
        </w:rPr>
        <w:t xml:space="preserve"> </w:t>
      </w:r>
      <w:r w:rsidRPr="00032309">
        <w:rPr>
          <w:rFonts w:eastAsia="Calibri"/>
        </w:rPr>
        <w:t>use</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Microsoft</w:t>
      </w:r>
      <w:r w:rsidR="009037DA">
        <w:rPr>
          <w:rFonts w:eastAsia="Calibri"/>
        </w:rPr>
        <w:t xml:space="preserve"> </w:t>
      </w:r>
      <w:proofErr w:type="spellStart"/>
      <w:r w:rsidRPr="00032309">
        <w:rPr>
          <w:rFonts w:eastAsia="Calibri"/>
        </w:rPr>
        <w:t>Gacutil</w:t>
      </w:r>
      <w:proofErr w:type="spellEnd"/>
      <w:r w:rsidR="009037DA">
        <w:rPr>
          <w:rFonts w:eastAsia="Calibri"/>
        </w:rPr>
        <w:t xml:space="preserve"> </w:t>
      </w:r>
      <w:r w:rsidRPr="00032309">
        <w:rPr>
          <w:rFonts w:eastAsia="Calibri"/>
        </w:rPr>
        <w:t>utility</w:t>
      </w:r>
      <w:r w:rsidR="009037DA">
        <w:rPr>
          <w:rFonts w:eastAsia="Calibri"/>
        </w:rPr>
        <w:t xml:space="preserve"> </w:t>
      </w:r>
      <w:r w:rsidRPr="00032309">
        <w:rPr>
          <w:rFonts w:eastAsia="Calibri"/>
        </w:rPr>
        <w:t>to</w:t>
      </w:r>
      <w:r w:rsidR="009037DA">
        <w:rPr>
          <w:rFonts w:eastAsia="Calibri"/>
        </w:rPr>
        <w:t xml:space="preserve"> </w:t>
      </w:r>
      <w:r w:rsidRPr="00032309">
        <w:rPr>
          <w:rFonts w:eastAsia="Calibri"/>
        </w:rPr>
        <w:t>remove</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Xheo</w:t>
      </w:r>
      <w:r w:rsidR="009037DA">
        <w:rPr>
          <w:rFonts w:eastAsia="Calibri"/>
        </w:rPr>
        <w:t xml:space="preserve"> </w:t>
      </w:r>
      <w:r w:rsidRPr="00032309">
        <w:rPr>
          <w:rFonts w:eastAsia="Calibri"/>
        </w:rPr>
        <w:t>entry</w:t>
      </w:r>
      <w:r w:rsidR="009037DA">
        <w:rPr>
          <w:rFonts w:eastAsia="Calibri"/>
        </w:rPr>
        <w:t xml:space="preserve"> </w:t>
      </w:r>
      <w:r w:rsidRPr="00032309">
        <w:rPr>
          <w:rFonts w:eastAsia="Calibri"/>
        </w:rPr>
        <w:t>from</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GAC.</w:t>
      </w:r>
      <w:r w:rsidR="009037DA">
        <w:rPr>
          <w:rFonts w:eastAsia="Calibri"/>
        </w:rPr>
        <w:t xml:space="preserve">  </w:t>
      </w:r>
      <w:r>
        <w:rPr>
          <w:rFonts w:eastAsia="Calibri"/>
        </w:rPr>
        <w:t>Instructions</w:t>
      </w:r>
      <w:r w:rsidR="009037DA">
        <w:rPr>
          <w:rFonts w:eastAsia="Calibri"/>
        </w:rPr>
        <w:t xml:space="preserve"> </w:t>
      </w:r>
      <w:r>
        <w:rPr>
          <w:rFonts w:eastAsia="Calibri"/>
        </w:rPr>
        <w:t>for</w:t>
      </w:r>
      <w:r w:rsidR="009037DA">
        <w:rPr>
          <w:rFonts w:eastAsia="Calibri"/>
        </w:rPr>
        <w:t xml:space="preserve"> </w:t>
      </w:r>
      <w:proofErr w:type="spellStart"/>
      <w:r>
        <w:rPr>
          <w:rFonts w:eastAsia="Calibri"/>
        </w:rPr>
        <w:t>G</w:t>
      </w:r>
      <w:r w:rsidRPr="00032309">
        <w:rPr>
          <w:rFonts w:eastAsia="Calibri"/>
        </w:rPr>
        <w:t>acutil</w:t>
      </w:r>
      <w:proofErr w:type="spellEnd"/>
      <w:r w:rsidR="009037DA">
        <w:rPr>
          <w:rFonts w:eastAsia="Calibri"/>
        </w:rPr>
        <w:t xml:space="preserve"> </w:t>
      </w:r>
      <w:r>
        <w:rPr>
          <w:rFonts w:eastAsia="Calibri"/>
        </w:rPr>
        <w:t>can</w:t>
      </w:r>
      <w:r w:rsidR="009037DA">
        <w:rPr>
          <w:rFonts w:eastAsia="Calibri"/>
        </w:rPr>
        <w:t xml:space="preserve"> </w:t>
      </w:r>
      <w:r>
        <w:rPr>
          <w:rFonts w:eastAsia="Calibri"/>
        </w:rPr>
        <w:t>be</w:t>
      </w:r>
      <w:r w:rsidR="009037DA">
        <w:rPr>
          <w:rFonts w:eastAsia="Calibri"/>
        </w:rPr>
        <w:t xml:space="preserve"> </w:t>
      </w:r>
      <w:r>
        <w:rPr>
          <w:rFonts w:eastAsia="Calibri"/>
        </w:rPr>
        <w:t>found</w:t>
      </w:r>
      <w:r w:rsidR="009037DA">
        <w:rPr>
          <w:rFonts w:eastAsia="Calibri"/>
        </w:rPr>
        <w:t xml:space="preserve"> </w:t>
      </w:r>
      <w:r w:rsidRPr="00032309">
        <w:rPr>
          <w:rFonts w:eastAsia="Calibri"/>
        </w:rPr>
        <w:t>at:</w:t>
      </w:r>
    </w:p>
    <w:p w:rsidR="00032309" w:rsidRPr="00032309" w:rsidRDefault="00032309" w:rsidP="00032309">
      <w:pPr>
        <w:rPr>
          <w:rFonts w:eastAsia="Calibri"/>
        </w:rPr>
      </w:pPr>
      <w:r w:rsidRPr="00032309">
        <w:rPr>
          <w:rFonts w:eastAsia="Calibri"/>
        </w:rPr>
        <w:t>http://msdn.microsoft.com/en-us/library/</w:t>
      </w:r>
      <w:proofErr w:type="gramStart"/>
      <w:r w:rsidRPr="00032309">
        <w:rPr>
          <w:rFonts w:eastAsia="Calibri"/>
        </w:rPr>
        <w:t>ex0ss12c(</w:t>
      </w:r>
      <w:proofErr w:type="gramEnd"/>
      <w:r w:rsidRPr="00032309">
        <w:rPr>
          <w:rFonts w:eastAsia="Calibri"/>
        </w:rPr>
        <w:t>VS.71).aspx</w:t>
      </w:r>
    </w:p>
    <w:p w:rsidR="00032309" w:rsidRPr="00032309" w:rsidRDefault="00032309" w:rsidP="00032309">
      <w:pPr>
        <w:rPr>
          <w:rFonts w:eastAsia="Calibri"/>
        </w:rPr>
      </w:pPr>
    </w:p>
    <w:p w:rsidR="00032309" w:rsidRPr="00032309" w:rsidRDefault="00032309" w:rsidP="00032309">
      <w:pPr>
        <w:pStyle w:val="Heading3"/>
        <w:rPr>
          <w:rFonts w:eastAsia="Calibri"/>
        </w:rPr>
      </w:pPr>
      <w:bookmarkStart w:id="98" w:name="_Ref203208731"/>
      <w:bookmarkStart w:id="99" w:name="_Toc414885712"/>
      <w:r>
        <w:rPr>
          <w:rFonts w:eastAsia="Calibri"/>
        </w:rPr>
        <w:t>Product</w:t>
      </w:r>
      <w:r w:rsidR="009037DA">
        <w:rPr>
          <w:rFonts w:eastAsia="Calibri"/>
        </w:rPr>
        <w:t xml:space="preserve"> </w:t>
      </w:r>
      <w:r>
        <w:rPr>
          <w:rFonts w:eastAsia="Calibri"/>
        </w:rPr>
        <w:t>key</w:t>
      </w:r>
      <w:r w:rsidR="009037DA">
        <w:rPr>
          <w:rFonts w:eastAsia="Calibri"/>
        </w:rPr>
        <w:t xml:space="preserve"> </w:t>
      </w:r>
      <w:r>
        <w:rPr>
          <w:rFonts w:eastAsia="Calibri"/>
        </w:rPr>
        <w:t>a</w:t>
      </w:r>
      <w:r w:rsidRPr="00032309">
        <w:rPr>
          <w:rFonts w:eastAsia="Calibri"/>
        </w:rPr>
        <w:t>ctivation</w:t>
      </w:r>
      <w:r w:rsidR="009037DA">
        <w:rPr>
          <w:rFonts w:eastAsia="Calibri"/>
        </w:rPr>
        <w:t xml:space="preserve"> </w:t>
      </w:r>
      <w:r w:rsidRPr="00032309">
        <w:rPr>
          <w:rFonts w:eastAsia="Calibri"/>
        </w:rPr>
        <w:t>fails</w:t>
      </w:r>
      <w:r w:rsidR="009037DA">
        <w:rPr>
          <w:rFonts w:eastAsia="Calibri"/>
        </w:rPr>
        <w:t xml:space="preserve"> </w:t>
      </w:r>
      <w:r w:rsidRPr="00032309">
        <w:rPr>
          <w:rFonts w:eastAsia="Calibri"/>
        </w:rPr>
        <w:t>to</w:t>
      </w:r>
      <w:r w:rsidR="009037DA">
        <w:rPr>
          <w:rFonts w:eastAsia="Calibri"/>
        </w:rPr>
        <w:t xml:space="preserve"> </w:t>
      </w:r>
      <w:r w:rsidRPr="00032309">
        <w:rPr>
          <w:rFonts w:eastAsia="Calibri"/>
        </w:rPr>
        <w:t>register</w:t>
      </w:r>
      <w:bookmarkEnd w:id="98"/>
      <w:bookmarkEnd w:id="99"/>
    </w:p>
    <w:p w:rsidR="00032309" w:rsidRPr="00032309" w:rsidRDefault="00032309" w:rsidP="00032309">
      <w:pPr>
        <w:pStyle w:val="Heading5"/>
        <w:rPr>
          <w:rFonts w:eastAsia="Calibri"/>
        </w:rPr>
      </w:pPr>
      <w:r w:rsidRPr="00032309">
        <w:rPr>
          <w:rFonts w:eastAsia="Calibri"/>
        </w:rPr>
        <w:t>Problem</w:t>
      </w:r>
    </w:p>
    <w:p w:rsidR="00032309" w:rsidRPr="00032309" w:rsidRDefault="00032309" w:rsidP="00032309">
      <w:pPr>
        <w:rPr>
          <w:rFonts w:eastAsia="Calibri"/>
        </w:rPr>
      </w:pPr>
      <w:r w:rsidRPr="00032309">
        <w:rPr>
          <w:rFonts w:eastAsia="Calibri"/>
        </w:rPr>
        <w:t>When</w:t>
      </w:r>
      <w:r w:rsidR="009037DA">
        <w:rPr>
          <w:rFonts w:eastAsia="Calibri"/>
        </w:rPr>
        <w:t xml:space="preserve"> </w:t>
      </w:r>
      <w:r w:rsidRPr="00032309">
        <w:rPr>
          <w:rFonts w:eastAsia="Calibri"/>
        </w:rPr>
        <w:t>activating</w:t>
      </w:r>
      <w:r w:rsidR="009037DA">
        <w:rPr>
          <w:rFonts w:eastAsia="Calibri"/>
        </w:rPr>
        <w:t xml:space="preserve"> </w:t>
      </w:r>
      <w:r>
        <w:rPr>
          <w:rFonts w:eastAsia="Calibri"/>
        </w:rPr>
        <w:t>a</w:t>
      </w:r>
      <w:r w:rsidR="009037DA">
        <w:rPr>
          <w:rFonts w:eastAsia="Calibri"/>
        </w:rPr>
        <w:t xml:space="preserve"> </w:t>
      </w:r>
      <w:r>
        <w:rPr>
          <w:rFonts w:eastAsia="Calibri"/>
        </w:rPr>
        <w:t>product</w:t>
      </w:r>
      <w:r w:rsidR="009037DA">
        <w:rPr>
          <w:rFonts w:eastAsia="Calibri"/>
        </w:rPr>
        <w:t xml:space="preserve"> </w:t>
      </w:r>
      <w:r>
        <w:rPr>
          <w:rFonts w:eastAsia="Calibri"/>
        </w:rPr>
        <w:t>key</w:t>
      </w:r>
      <w:r w:rsidRPr="00032309">
        <w:rPr>
          <w:rFonts w:eastAsia="Calibri"/>
        </w:rPr>
        <w:t>,</w:t>
      </w:r>
      <w:r w:rsidR="009037DA">
        <w:rPr>
          <w:rFonts w:eastAsia="Calibri"/>
        </w:rPr>
        <w:t xml:space="preserve"> </w:t>
      </w:r>
      <w:r>
        <w:rPr>
          <w:rFonts w:eastAsia="Calibri"/>
        </w:rPr>
        <w:t>Iron</w:t>
      </w:r>
      <w:r w:rsidR="009037DA">
        <w:rPr>
          <w:rFonts w:eastAsia="Calibri"/>
        </w:rPr>
        <w:t xml:space="preserve"> </w:t>
      </w:r>
      <w:r>
        <w:rPr>
          <w:rFonts w:eastAsia="Calibri"/>
        </w:rPr>
        <w:t>Speed</w:t>
      </w:r>
      <w:r w:rsidR="009037DA">
        <w:rPr>
          <w:rFonts w:eastAsia="Calibri"/>
        </w:rPr>
        <w:t xml:space="preserve"> </w:t>
      </w:r>
      <w:r w:rsidRPr="00032309">
        <w:rPr>
          <w:rFonts w:eastAsia="Calibri"/>
        </w:rPr>
        <w:t>Designer</w:t>
      </w:r>
      <w:r w:rsidR="009037DA">
        <w:rPr>
          <w:rFonts w:eastAsia="Calibri"/>
        </w:rPr>
        <w:t xml:space="preserve"> </w:t>
      </w:r>
      <w:r w:rsidRPr="00032309">
        <w:rPr>
          <w:rFonts w:eastAsia="Calibri"/>
        </w:rPr>
        <w:t>accepts</w:t>
      </w:r>
      <w:r w:rsidR="009037DA">
        <w:rPr>
          <w:rFonts w:eastAsia="Calibri"/>
        </w:rPr>
        <w:t xml:space="preserve"> </w:t>
      </w:r>
      <w:r w:rsidRPr="00032309">
        <w:rPr>
          <w:rFonts w:eastAsia="Calibri"/>
        </w:rPr>
        <w:t>the</w:t>
      </w:r>
      <w:r w:rsidR="009037DA">
        <w:rPr>
          <w:rFonts w:eastAsia="Calibri"/>
        </w:rPr>
        <w:t xml:space="preserve"> </w:t>
      </w:r>
      <w:r>
        <w:rPr>
          <w:rFonts w:eastAsia="Calibri"/>
        </w:rPr>
        <w:t>product</w:t>
      </w:r>
      <w:r w:rsidR="009037DA">
        <w:rPr>
          <w:rFonts w:eastAsia="Calibri"/>
        </w:rPr>
        <w:t xml:space="preserve"> </w:t>
      </w:r>
      <w:r>
        <w:rPr>
          <w:rFonts w:eastAsia="Calibri"/>
        </w:rPr>
        <w:t>key</w:t>
      </w:r>
      <w:r w:rsidR="009037DA">
        <w:rPr>
          <w:rFonts w:eastAsia="Calibri"/>
        </w:rPr>
        <w:t xml:space="preserve"> </w:t>
      </w:r>
      <w:r w:rsidRPr="00032309">
        <w:rPr>
          <w:rFonts w:eastAsia="Calibri"/>
        </w:rPr>
        <w:t>as</w:t>
      </w:r>
      <w:r w:rsidR="009037DA">
        <w:rPr>
          <w:rFonts w:eastAsia="Calibri"/>
        </w:rPr>
        <w:t xml:space="preserve"> </w:t>
      </w:r>
      <w:r w:rsidRPr="00032309">
        <w:rPr>
          <w:rFonts w:eastAsia="Calibri"/>
        </w:rPr>
        <w:t>valid</w:t>
      </w:r>
      <w:r w:rsidR="009037DA">
        <w:rPr>
          <w:rFonts w:eastAsia="Calibri"/>
        </w:rPr>
        <w:t xml:space="preserve"> </w:t>
      </w:r>
      <w:r w:rsidRPr="00032309">
        <w:rPr>
          <w:rFonts w:eastAsia="Calibri"/>
        </w:rPr>
        <w:t>but</w:t>
      </w:r>
      <w:r w:rsidR="009037DA">
        <w:rPr>
          <w:rFonts w:eastAsia="Calibri"/>
        </w:rPr>
        <w:t xml:space="preserve"> </w:t>
      </w:r>
      <w:r w:rsidRPr="00032309">
        <w:rPr>
          <w:rFonts w:eastAsia="Calibri"/>
        </w:rPr>
        <w:t>then</w:t>
      </w:r>
      <w:r w:rsidR="009037DA">
        <w:rPr>
          <w:rFonts w:eastAsia="Calibri"/>
        </w:rPr>
        <w:t xml:space="preserve"> </w:t>
      </w:r>
      <w:r w:rsidRPr="00032309">
        <w:rPr>
          <w:rFonts w:eastAsia="Calibri"/>
        </w:rPr>
        <w:t>returns</w:t>
      </w:r>
      <w:r w:rsidR="009037DA">
        <w:rPr>
          <w:rFonts w:eastAsia="Calibri"/>
        </w:rPr>
        <w:t xml:space="preserve"> </w:t>
      </w:r>
      <w:r w:rsidRPr="00032309">
        <w:rPr>
          <w:rFonts w:eastAsia="Calibri"/>
        </w:rPr>
        <w:t>to</w:t>
      </w:r>
      <w:r w:rsidR="009037DA">
        <w:rPr>
          <w:rFonts w:eastAsia="Calibri"/>
        </w:rPr>
        <w:t xml:space="preserve"> </w:t>
      </w:r>
      <w:r w:rsidRPr="00032309">
        <w:rPr>
          <w:rFonts w:eastAsia="Calibri"/>
        </w:rPr>
        <w:t>the</w:t>
      </w:r>
      <w:r w:rsidR="009037DA">
        <w:rPr>
          <w:rFonts w:eastAsia="Calibri"/>
        </w:rPr>
        <w:t xml:space="preserve"> </w:t>
      </w:r>
      <w:r w:rsidRPr="00032309">
        <w:rPr>
          <w:rFonts w:eastAsia="Calibri"/>
        </w:rPr>
        <w:t>activation</w:t>
      </w:r>
      <w:r w:rsidR="009037DA">
        <w:rPr>
          <w:rFonts w:eastAsia="Calibri"/>
        </w:rPr>
        <w:t xml:space="preserve"> </w:t>
      </w:r>
      <w:r w:rsidRPr="00032309">
        <w:rPr>
          <w:rFonts w:eastAsia="Calibri"/>
        </w:rPr>
        <w:t>screen,</w:t>
      </w:r>
      <w:r w:rsidR="009037DA">
        <w:rPr>
          <w:rFonts w:eastAsia="Calibri"/>
        </w:rPr>
        <w:t xml:space="preserve"> </w:t>
      </w:r>
      <w:r w:rsidRPr="00032309">
        <w:rPr>
          <w:rFonts w:eastAsia="Calibri"/>
        </w:rPr>
        <w:t>remaining</w:t>
      </w:r>
      <w:r w:rsidR="009037DA">
        <w:rPr>
          <w:rFonts w:eastAsia="Calibri"/>
        </w:rPr>
        <w:t xml:space="preserve"> </w:t>
      </w:r>
      <w:r w:rsidRPr="00032309">
        <w:rPr>
          <w:rFonts w:eastAsia="Calibri"/>
        </w:rPr>
        <w:t>stuck</w:t>
      </w:r>
      <w:r w:rsidR="009037DA">
        <w:rPr>
          <w:rFonts w:eastAsia="Calibri"/>
        </w:rPr>
        <w:t xml:space="preserve"> </w:t>
      </w:r>
      <w:r w:rsidRPr="00032309">
        <w:rPr>
          <w:rFonts w:eastAsia="Calibri"/>
        </w:rPr>
        <w:t>at</w:t>
      </w:r>
      <w:r w:rsidR="009037DA">
        <w:rPr>
          <w:rFonts w:eastAsia="Calibri"/>
        </w:rPr>
        <w:t xml:space="preserve"> </w:t>
      </w:r>
      <w:r w:rsidRPr="00032309">
        <w:rPr>
          <w:rFonts w:eastAsia="Calibri"/>
        </w:rPr>
        <w:t>that</w:t>
      </w:r>
      <w:r w:rsidR="009037DA">
        <w:rPr>
          <w:rFonts w:eastAsia="Calibri"/>
        </w:rPr>
        <w:t xml:space="preserve"> </w:t>
      </w:r>
      <w:r w:rsidRPr="00032309">
        <w:rPr>
          <w:rFonts w:eastAsia="Calibri"/>
        </w:rPr>
        <w:t>point.</w:t>
      </w:r>
    </w:p>
    <w:p w:rsidR="006F1AEF" w:rsidRDefault="006F1AEF" w:rsidP="006F1AEF">
      <w:pPr>
        <w:rPr>
          <w:rFonts w:eastAsia="Calibri"/>
        </w:rPr>
      </w:pPr>
      <w:r>
        <w:rPr>
          <w:rFonts w:eastAsia="Calibri"/>
        </w:rPr>
        <w:t xml:space="preserve">This is usually caused by </w:t>
      </w:r>
      <w:r w:rsidRPr="00032309">
        <w:rPr>
          <w:rFonts w:eastAsia="Calibri"/>
        </w:rPr>
        <w:t>an</w:t>
      </w:r>
      <w:r>
        <w:rPr>
          <w:rFonts w:eastAsia="Calibri"/>
        </w:rPr>
        <w:t xml:space="preserve"> incorrect version of the Xheo licensing DLL </w:t>
      </w:r>
      <w:r w:rsidRPr="00032309">
        <w:rPr>
          <w:rFonts w:eastAsia="Calibri"/>
        </w:rPr>
        <w:t>installed</w:t>
      </w:r>
      <w:r>
        <w:rPr>
          <w:rFonts w:eastAsia="Calibri"/>
        </w:rPr>
        <w:t xml:space="preserve"> </w:t>
      </w:r>
      <w:r w:rsidRPr="00032309">
        <w:rPr>
          <w:rFonts w:eastAsia="Calibri"/>
        </w:rPr>
        <w:t>on</w:t>
      </w:r>
      <w:r>
        <w:rPr>
          <w:rFonts w:eastAsia="Calibri"/>
        </w:rPr>
        <w:t xml:space="preserve"> your </w:t>
      </w:r>
      <w:r w:rsidRPr="00032309">
        <w:rPr>
          <w:rFonts w:eastAsia="Calibri"/>
        </w:rPr>
        <w:t>system.</w:t>
      </w:r>
    </w:p>
    <w:p w:rsidR="00032309" w:rsidRPr="00032309" w:rsidRDefault="00032309" w:rsidP="00032309">
      <w:pPr>
        <w:pStyle w:val="Heading5"/>
        <w:rPr>
          <w:rFonts w:eastAsia="Calibri"/>
        </w:rPr>
      </w:pPr>
      <w:r w:rsidRPr="00032309">
        <w:rPr>
          <w:rFonts w:eastAsia="Calibri"/>
        </w:rPr>
        <w:t>Solution</w:t>
      </w:r>
    </w:p>
    <w:p w:rsidR="006D3615" w:rsidRPr="006D3615" w:rsidRDefault="006D3615" w:rsidP="006D3615">
      <w:pPr>
        <w:rPr>
          <w:rFonts w:eastAsia="Calibri"/>
        </w:rPr>
      </w:pPr>
      <w:r w:rsidRPr="006D3615">
        <w:rPr>
          <w:rFonts w:eastAsia="Calibri"/>
        </w:rPr>
        <w:t xml:space="preserve">The Xheo DLL may have been installed in </w:t>
      </w:r>
      <w:r>
        <w:rPr>
          <w:rFonts w:eastAsia="Calibri"/>
        </w:rPr>
        <w:t xml:space="preserve">the Global Assembly Cache (GAC) and should be removed </w:t>
      </w:r>
      <w:r w:rsidRPr="006D3615">
        <w:rPr>
          <w:rFonts w:eastAsia="Calibri"/>
        </w:rPr>
        <w:t>from the GAC</w:t>
      </w:r>
      <w:r>
        <w:rPr>
          <w:rFonts w:eastAsia="Calibri"/>
        </w:rPr>
        <w:t>.</w:t>
      </w:r>
    </w:p>
    <w:p w:rsidR="006D3615" w:rsidRPr="006D3615" w:rsidRDefault="006D3615" w:rsidP="006D3615">
      <w:pPr>
        <w:rPr>
          <w:rFonts w:eastAsia="Calibri"/>
        </w:rPr>
      </w:pPr>
      <w:r>
        <w:rPr>
          <w:rFonts w:eastAsia="Calibri"/>
          <w:b/>
        </w:rPr>
        <w:t xml:space="preserve">Step </w:t>
      </w:r>
      <w:r w:rsidRPr="006D3615">
        <w:rPr>
          <w:rFonts w:eastAsia="Calibri"/>
        </w:rPr>
        <w:t>1</w:t>
      </w:r>
      <w:r>
        <w:rPr>
          <w:rFonts w:eastAsia="Calibri"/>
        </w:rPr>
        <w:t>:  Using Windows Explorer, g</w:t>
      </w:r>
      <w:r w:rsidRPr="006D3615">
        <w:rPr>
          <w:rFonts w:eastAsia="Calibri"/>
        </w:rPr>
        <w:t xml:space="preserve">o to your Windows folder (usually c:\windows) where you should find a folder named </w:t>
      </w:r>
      <w:r>
        <w:rPr>
          <w:rFonts w:eastAsia="Calibri"/>
        </w:rPr>
        <w:t>“</w:t>
      </w:r>
      <w:r w:rsidRPr="006D3615">
        <w:rPr>
          <w:rFonts w:eastAsia="Calibri"/>
        </w:rPr>
        <w:t>assembly</w:t>
      </w:r>
      <w:r>
        <w:rPr>
          <w:rFonts w:eastAsia="Calibri"/>
        </w:rPr>
        <w:t>”</w:t>
      </w:r>
      <w:r w:rsidRPr="006D3615">
        <w:rPr>
          <w:rFonts w:eastAsia="Calibri"/>
        </w:rPr>
        <w:t xml:space="preserve">. </w:t>
      </w:r>
      <w:r>
        <w:rPr>
          <w:rFonts w:eastAsia="Calibri"/>
        </w:rPr>
        <w:t xml:space="preserve"> </w:t>
      </w:r>
      <w:r w:rsidRPr="006D3615">
        <w:rPr>
          <w:rFonts w:eastAsia="Calibri"/>
        </w:rPr>
        <w:t xml:space="preserve">Open this folder and look for an entry for </w:t>
      </w:r>
      <w:r>
        <w:rPr>
          <w:rFonts w:eastAsia="Calibri"/>
        </w:rPr>
        <w:t>“</w:t>
      </w:r>
      <w:proofErr w:type="spellStart"/>
      <w:r w:rsidRPr="006D3615">
        <w:rPr>
          <w:rFonts w:eastAsia="Calibri"/>
        </w:rPr>
        <w:t>xheo.licensing</w:t>
      </w:r>
      <w:proofErr w:type="spellEnd"/>
      <w:r>
        <w:rPr>
          <w:rFonts w:eastAsia="Calibri"/>
        </w:rPr>
        <w:t>”</w:t>
      </w:r>
      <w:r w:rsidRPr="006D3615">
        <w:rPr>
          <w:rFonts w:eastAsia="Calibri"/>
        </w:rPr>
        <w:t>.</w:t>
      </w:r>
    </w:p>
    <w:p w:rsidR="006D3615" w:rsidRPr="006D3615" w:rsidRDefault="006D3615" w:rsidP="006D3615">
      <w:pPr>
        <w:rPr>
          <w:rFonts w:eastAsia="Calibri"/>
        </w:rPr>
      </w:pPr>
      <w:r w:rsidRPr="006D3615">
        <w:rPr>
          <w:rFonts w:eastAsia="Calibri"/>
        </w:rPr>
        <w:t>If you find this entry, that is the cause of the activation problem.</w:t>
      </w:r>
    </w:p>
    <w:p w:rsidR="006D3615" w:rsidRPr="006D3615" w:rsidRDefault="006D3615" w:rsidP="006D3615">
      <w:pPr>
        <w:rPr>
          <w:rFonts w:eastAsia="Calibri"/>
        </w:rPr>
      </w:pPr>
      <w:r>
        <w:rPr>
          <w:rFonts w:eastAsia="Calibri"/>
          <w:b/>
        </w:rPr>
        <w:t>Step 2</w:t>
      </w:r>
      <w:r>
        <w:rPr>
          <w:rFonts w:eastAsia="Calibri"/>
        </w:rPr>
        <w:t xml:space="preserve">: </w:t>
      </w:r>
      <w:r w:rsidRPr="006D3615">
        <w:rPr>
          <w:rFonts w:eastAsia="Calibri"/>
        </w:rPr>
        <w:t xml:space="preserve"> Open a Command Prompt</w:t>
      </w:r>
      <w:r>
        <w:rPr>
          <w:rFonts w:eastAsia="Calibri"/>
        </w:rPr>
        <w:t xml:space="preserve"> window.</w:t>
      </w:r>
    </w:p>
    <w:p w:rsidR="006D3615" w:rsidRDefault="006D3615" w:rsidP="006D3615">
      <w:pPr>
        <w:rPr>
          <w:rFonts w:eastAsia="Calibri"/>
        </w:rPr>
      </w:pPr>
      <w:r>
        <w:rPr>
          <w:rFonts w:eastAsia="Calibri"/>
          <w:b/>
        </w:rPr>
        <w:t>Step 3</w:t>
      </w:r>
      <w:r>
        <w:rPr>
          <w:rFonts w:eastAsia="Calibri"/>
        </w:rPr>
        <w:t xml:space="preserve">: </w:t>
      </w:r>
      <w:r w:rsidRPr="006D3615">
        <w:rPr>
          <w:rFonts w:eastAsia="Calibri"/>
        </w:rPr>
        <w:t xml:space="preserve"> </w:t>
      </w:r>
      <w:r>
        <w:rPr>
          <w:rFonts w:eastAsia="Calibri"/>
        </w:rPr>
        <w:t>In the command prompt window, g</w:t>
      </w:r>
      <w:r w:rsidRPr="006D3615">
        <w:rPr>
          <w:rFonts w:eastAsia="Calibri"/>
        </w:rPr>
        <w:t xml:space="preserve">o to </w:t>
      </w:r>
      <w:r>
        <w:rPr>
          <w:rFonts w:eastAsia="Calibri"/>
        </w:rPr>
        <w:t xml:space="preserve">the </w:t>
      </w:r>
      <w:r w:rsidRPr="006D3615">
        <w:rPr>
          <w:rFonts w:eastAsia="Calibri"/>
        </w:rPr>
        <w:t xml:space="preserve">system folder where your .NET framework </w:t>
      </w:r>
      <w:r>
        <w:rPr>
          <w:rFonts w:eastAsia="Calibri"/>
        </w:rPr>
        <w:t>software is installed, usually:</w:t>
      </w:r>
    </w:p>
    <w:p w:rsidR="006D3615" w:rsidRPr="006D3615" w:rsidRDefault="006D3615" w:rsidP="006D3615">
      <w:pPr>
        <w:pStyle w:val="Example"/>
        <w:rPr>
          <w:rFonts w:eastAsia="Calibri"/>
        </w:rPr>
      </w:pPr>
      <w:r w:rsidRPr="006D3615">
        <w:rPr>
          <w:rFonts w:eastAsia="Calibri"/>
        </w:rPr>
        <w:t>C:\Windows\Microsoft.NET\Framework\v2.0.50727</w:t>
      </w:r>
    </w:p>
    <w:p w:rsidR="006D3615" w:rsidRDefault="006D3615" w:rsidP="006D3615">
      <w:pPr>
        <w:rPr>
          <w:rFonts w:eastAsia="Calibri"/>
        </w:rPr>
      </w:pPr>
      <w:r>
        <w:rPr>
          <w:rFonts w:eastAsia="Calibri"/>
          <w:b/>
        </w:rPr>
        <w:t>Step 4</w:t>
      </w:r>
      <w:r>
        <w:rPr>
          <w:rFonts w:eastAsia="Calibri"/>
        </w:rPr>
        <w:t>:</w:t>
      </w:r>
      <w:r w:rsidRPr="006D3615">
        <w:rPr>
          <w:rFonts w:eastAsia="Calibri"/>
        </w:rPr>
        <w:t xml:space="preserve"> </w:t>
      </w:r>
      <w:r>
        <w:rPr>
          <w:rFonts w:eastAsia="Calibri"/>
        </w:rPr>
        <w:t xml:space="preserve"> </w:t>
      </w:r>
      <w:r w:rsidRPr="006D3615">
        <w:rPr>
          <w:rFonts w:eastAsia="Calibri"/>
        </w:rPr>
        <w:t xml:space="preserve">Run </w:t>
      </w:r>
      <w:r>
        <w:rPr>
          <w:rFonts w:eastAsia="Calibri"/>
        </w:rPr>
        <w:t>this utility to clear the GAC.</w:t>
      </w:r>
    </w:p>
    <w:p w:rsidR="006D3615" w:rsidRPr="006D3615" w:rsidRDefault="006D3615" w:rsidP="006D3615">
      <w:pPr>
        <w:pStyle w:val="Example"/>
        <w:rPr>
          <w:rFonts w:eastAsia="Calibri"/>
        </w:rPr>
      </w:pPr>
      <w:r w:rsidRPr="006D3615">
        <w:rPr>
          <w:rFonts w:eastAsia="Calibri"/>
        </w:rPr>
        <w:t>gacutil.exe /u Xheo.Licensing.dll</w:t>
      </w:r>
    </w:p>
    <w:p w:rsidR="006D3615" w:rsidRPr="006D3615" w:rsidRDefault="006D3615" w:rsidP="006D3615">
      <w:pPr>
        <w:rPr>
          <w:rFonts w:eastAsia="Calibri"/>
        </w:rPr>
      </w:pPr>
      <w:r>
        <w:rPr>
          <w:rFonts w:eastAsia="Calibri"/>
          <w:b/>
        </w:rPr>
        <w:t xml:space="preserve">Step </w:t>
      </w:r>
      <w:r w:rsidRPr="006D3615">
        <w:rPr>
          <w:rFonts w:eastAsia="Calibri"/>
        </w:rPr>
        <w:t>5</w:t>
      </w:r>
      <w:r>
        <w:rPr>
          <w:rFonts w:eastAsia="Calibri"/>
        </w:rPr>
        <w:t xml:space="preserve">:  </w:t>
      </w:r>
      <w:r w:rsidRPr="006D3615">
        <w:rPr>
          <w:rFonts w:eastAsia="Calibri"/>
        </w:rPr>
        <w:t>If this does not</w:t>
      </w:r>
      <w:r>
        <w:rPr>
          <w:rFonts w:eastAsia="Calibri"/>
        </w:rPr>
        <w:t xml:space="preserve"> eliminate the problem</w:t>
      </w:r>
      <w:r w:rsidRPr="006D3615">
        <w:rPr>
          <w:rFonts w:eastAsia="Calibri"/>
        </w:rPr>
        <w:t xml:space="preserve">, then the old Xheo software has most likely been installed by some other software which </w:t>
      </w:r>
      <w:r>
        <w:rPr>
          <w:rFonts w:eastAsia="Calibri"/>
        </w:rPr>
        <w:t xml:space="preserve">also </w:t>
      </w:r>
      <w:r w:rsidRPr="006D3615">
        <w:rPr>
          <w:rFonts w:eastAsia="Calibri"/>
        </w:rPr>
        <w:t>uses it.</w:t>
      </w:r>
      <w:r>
        <w:rPr>
          <w:rFonts w:eastAsia="Calibri"/>
        </w:rPr>
        <w:t xml:space="preserve">  </w:t>
      </w:r>
      <w:r w:rsidRPr="006D3615">
        <w:rPr>
          <w:rFonts w:eastAsia="Calibri"/>
        </w:rPr>
        <w:t>You must remove that other software to get rid of the old Xheo software.</w:t>
      </w:r>
    </w:p>
    <w:p w:rsidR="006D3615" w:rsidRPr="006D3615" w:rsidRDefault="006D3615" w:rsidP="006D3615">
      <w:pPr>
        <w:rPr>
          <w:rFonts w:eastAsia="Calibri"/>
        </w:rPr>
      </w:pPr>
      <w:r>
        <w:rPr>
          <w:rFonts w:eastAsia="Calibri"/>
        </w:rPr>
        <w:t>Search</w:t>
      </w:r>
      <w:r w:rsidRPr="006D3615">
        <w:rPr>
          <w:rFonts w:eastAsia="Calibri"/>
        </w:rPr>
        <w:t xml:space="preserve"> your file system for Xheo.Licensing.dll and delete it if </w:t>
      </w:r>
      <w:r>
        <w:rPr>
          <w:rFonts w:eastAsia="Calibri"/>
        </w:rPr>
        <w:t>no other</w:t>
      </w:r>
      <w:r w:rsidRPr="006D3615">
        <w:rPr>
          <w:rFonts w:eastAsia="Calibri"/>
        </w:rPr>
        <w:t xml:space="preserve"> program </w:t>
      </w:r>
      <w:r>
        <w:rPr>
          <w:rFonts w:eastAsia="Calibri"/>
        </w:rPr>
        <w:t>uses this X</w:t>
      </w:r>
      <w:r w:rsidRPr="006D3615">
        <w:rPr>
          <w:rFonts w:eastAsia="Calibri"/>
        </w:rPr>
        <w:t>heo file.</w:t>
      </w:r>
    </w:p>
    <w:p w:rsidR="006D3615" w:rsidRPr="006D3615" w:rsidRDefault="006D3615" w:rsidP="006D3615">
      <w:pPr>
        <w:pStyle w:val="Heading5"/>
      </w:pPr>
      <w:r>
        <w:t>Related</w:t>
      </w:r>
    </w:p>
    <w:p w:rsidR="006D3615" w:rsidRDefault="00C042EC" w:rsidP="006D3615">
      <w:pPr>
        <w:rPr>
          <w:rFonts w:eastAsia="Calibri"/>
        </w:rPr>
      </w:pPr>
      <w:hyperlink r:id="rId35" w:history="1">
        <w:r w:rsidR="006D3615" w:rsidRPr="00CE23EB">
          <w:rPr>
            <w:rStyle w:val="Hyperlink"/>
            <w:rFonts w:eastAsia="Calibri"/>
          </w:rPr>
          <w:t>http://www.ironspeed.com/Designer/6.0.0/WebHelp/Part_IX/Incorrect_version_of_the_Xheo_DLL_loaded.htm</w:t>
        </w:r>
      </w:hyperlink>
    </w:p>
    <w:p w:rsidR="00032309" w:rsidRPr="00BC3C30" w:rsidRDefault="00032309" w:rsidP="00BC3C30"/>
    <w:p w:rsidR="00E65117" w:rsidRDefault="00E65117" w:rsidP="002B2BCD">
      <w:pPr>
        <w:pStyle w:val="Heading2"/>
        <w:numPr>
          <w:ilvl w:val="0"/>
          <w:numId w:val="0"/>
        </w:numPr>
      </w:pPr>
      <w:bookmarkStart w:id="100" w:name="_Toc38781450"/>
      <w:bookmarkStart w:id="101" w:name="_Toc46301673"/>
      <w:bookmarkStart w:id="102" w:name="_Toc46553047"/>
      <w:bookmarkStart w:id="103" w:name="_Ref48454426"/>
      <w:bookmarkStart w:id="104" w:name="_Toc53046174"/>
      <w:bookmarkStart w:id="105" w:name="_Toc74648751"/>
      <w:bookmarkStart w:id="106" w:name="_Toc82415951"/>
      <w:bookmarkStart w:id="107" w:name="_Toc105586955"/>
      <w:bookmarkStart w:id="108" w:name="_Toc414885713"/>
      <w:bookmarkStart w:id="109" w:name="_Toc46301678"/>
      <w:bookmarkStart w:id="110" w:name="_Toc46553052"/>
      <w:bookmarkStart w:id="111" w:name="_Ref48482226"/>
      <w:bookmarkStart w:id="112" w:name="_Toc53046176"/>
      <w:bookmarkStart w:id="113" w:name="_Toc74649079"/>
      <w:bookmarkStart w:id="114" w:name="_Toc26187473"/>
      <w:bookmarkStart w:id="115" w:name="_Toc38781592"/>
      <w:bookmarkStart w:id="116" w:name="_Toc46301808"/>
      <w:bookmarkStart w:id="117" w:name="_Toc46553206"/>
      <w:bookmarkStart w:id="118" w:name="_Toc53046307"/>
      <w:bookmarkStart w:id="119" w:name="_Toc82415706"/>
      <w:bookmarkStart w:id="120" w:name="_Toc74648708"/>
      <w:bookmarkStart w:id="121" w:name="_Toc81301964"/>
      <w:bookmarkEnd w:id="93"/>
      <w:r>
        <w:t>Table</w:t>
      </w:r>
      <w:r w:rsidR="009037DA">
        <w:t xml:space="preserve"> </w:t>
      </w:r>
      <w:r>
        <w:t>Controls</w:t>
      </w:r>
      <w:r w:rsidR="009037DA">
        <w:t xml:space="preserve"> </w:t>
      </w:r>
      <w:r>
        <w:t>and</w:t>
      </w:r>
      <w:r w:rsidR="009037DA">
        <w:t xml:space="preserve"> </w:t>
      </w:r>
      <w:r>
        <w:t>.NET</w:t>
      </w:r>
      <w:r w:rsidR="009037DA">
        <w:t xml:space="preserve"> </w:t>
      </w:r>
      <w:r>
        <w:t>DataGrid</w:t>
      </w:r>
      <w:r w:rsidR="009037DA">
        <w:t xml:space="preserve"> </w:t>
      </w:r>
      <w:r>
        <w:t>Controls</w:t>
      </w:r>
      <w:bookmarkEnd w:id="100"/>
      <w:bookmarkEnd w:id="101"/>
      <w:bookmarkEnd w:id="102"/>
      <w:bookmarkEnd w:id="103"/>
      <w:bookmarkEnd w:id="104"/>
      <w:bookmarkEnd w:id="105"/>
      <w:bookmarkEnd w:id="106"/>
      <w:bookmarkEnd w:id="107"/>
      <w:bookmarkEnd w:id="108"/>
    </w:p>
    <w:p w:rsidR="00F94A59" w:rsidRDefault="007048F2" w:rsidP="007070AB">
      <w:r w:rsidRPr="007070AB">
        <w:fldChar w:fldCharType="begin"/>
      </w:r>
      <w:r w:rsidR="00E65117" w:rsidRPr="007070AB">
        <w:instrText>xe</w:instrText>
      </w:r>
      <w:r w:rsidR="009037DA">
        <w:instrText xml:space="preserve"> </w:instrText>
      </w:r>
      <w:r w:rsidR="00E65117" w:rsidRPr="007070AB">
        <w:instrText>"Table</w:instrText>
      </w:r>
      <w:r w:rsidR="009037DA">
        <w:instrText xml:space="preserve"> </w:instrText>
      </w:r>
      <w:r w:rsidR="00E65117" w:rsidRPr="007070AB">
        <w:instrText>Controls</w:instrText>
      </w:r>
      <w:r w:rsidR="009037DA">
        <w:instrText xml:space="preserve"> </w:instrText>
      </w:r>
      <w:r w:rsidR="00E65117" w:rsidRPr="007070AB">
        <w:instrText>and</w:instrText>
      </w:r>
      <w:r w:rsidR="009037DA">
        <w:instrText xml:space="preserve"> </w:instrText>
      </w:r>
      <w:r w:rsidR="00E65117" w:rsidRPr="007070AB">
        <w:instrText>.NET</w:instrText>
      </w:r>
      <w:r w:rsidR="009037DA">
        <w:instrText xml:space="preserve"> </w:instrText>
      </w:r>
      <w:r w:rsidR="00E65117" w:rsidRPr="007070AB">
        <w:instrText>DataGrid</w:instrText>
      </w:r>
      <w:r w:rsidR="009037DA">
        <w:instrText xml:space="preserve"> </w:instrText>
      </w:r>
      <w:r w:rsidR="00E65117" w:rsidRPr="007070AB">
        <w:instrText>Controls"</w:instrText>
      </w:r>
      <w:r w:rsidRPr="007070AB">
        <w:fldChar w:fldCharType="end"/>
      </w:r>
      <w:r w:rsidRPr="007070AB">
        <w:fldChar w:fldCharType="begin"/>
      </w:r>
      <w:r w:rsidR="00E65117" w:rsidRPr="007070AB">
        <w:instrText>xe</w:instrText>
      </w:r>
      <w:r w:rsidR="009037DA">
        <w:instrText xml:space="preserve"> </w:instrText>
      </w:r>
      <w:r w:rsidR="00E65117" w:rsidRPr="007070AB">
        <w:instrText>"Table</w:instrText>
      </w:r>
      <w:r w:rsidR="009037DA">
        <w:instrText xml:space="preserve"> </w:instrText>
      </w:r>
      <w:r w:rsidR="00E65117" w:rsidRPr="007070AB">
        <w:instrText>controls</w:instrText>
      </w:r>
      <w:r w:rsidR="00AA3AA3" w:rsidRPr="007070AB">
        <w:instrText>:Repeater</w:instrText>
      </w:r>
      <w:r w:rsidR="009037DA">
        <w:instrText xml:space="preserve"> </w:instrText>
      </w:r>
      <w:r w:rsidR="00AA3AA3" w:rsidRPr="007070AB">
        <w:instrText>controls</w:instrText>
      </w:r>
      <w:r w:rsidR="009037DA">
        <w:instrText xml:space="preserve"> </w:instrText>
      </w:r>
      <w:r w:rsidR="00AA3AA3" w:rsidRPr="007070AB">
        <w:instrText>in</w:instrText>
      </w:r>
      <w:r w:rsidR="00E65117" w:rsidRPr="007070AB">
        <w:instrText>"</w:instrText>
      </w:r>
      <w:r w:rsidRPr="007070AB">
        <w:fldChar w:fldCharType="end"/>
      </w:r>
      <w:r w:rsidRPr="007070AB">
        <w:fldChar w:fldCharType="begin"/>
      </w:r>
      <w:r w:rsidR="00E65117" w:rsidRPr="007070AB">
        <w:instrText>xe</w:instrText>
      </w:r>
      <w:r w:rsidR="009037DA">
        <w:instrText xml:space="preserve"> </w:instrText>
      </w:r>
      <w:r w:rsidR="00E65117" w:rsidRPr="007070AB">
        <w:instrText>".NET:DataGrid</w:instrText>
      </w:r>
      <w:r w:rsidR="009037DA">
        <w:instrText xml:space="preserve"> </w:instrText>
      </w:r>
      <w:r w:rsidR="00E65117" w:rsidRPr="007070AB">
        <w:instrText>controls"</w:instrText>
      </w:r>
      <w:r w:rsidRPr="007070AB">
        <w:fldChar w:fldCharType="end"/>
      </w:r>
      <w:r w:rsidRPr="007070AB">
        <w:fldChar w:fldCharType="begin"/>
      </w:r>
      <w:r w:rsidR="00E65117" w:rsidRPr="007070AB">
        <w:instrText>xe</w:instrText>
      </w:r>
      <w:r w:rsidR="009037DA">
        <w:instrText xml:space="preserve"> </w:instrText>
      </w:r>
      <w:r w:rsidR="00E65117" w:rsidRPr="007070AB">
        <w:instrText>"DataGrid</w:instrText>
      </w:r>
      <w:r w:rsidR="009037DA">
        <w:instrText xml:space="preserve"> </w:instrText>
      </w:r>
      <w:r w:rsidR="00E65117" w:rsidRPr="007070AB">
        <w:instrText>controls"</w:instrText>
      </w:r>
      <w:r w:rsidRPr="007070AB">
        <w:fldChar w:fldCharType="end"/>
      </w:r>
      <w:r w:rsidRPr="007070AB">
        <w:fldChar w:fldCharType="begin"/>
      </w:r>
      <w:r w:rsidR="00E65117" w:rsidRPr="007070AB">
        <w:instrText>xe</w:instrText>
      </w:r>
      <w:r w:rsidR="009037DA">
        <w:instrText xml:space="preserve"> </w:instrText>
      </w:r>
      <w:r w:rsidR="00E65117" w:rsidRPr="007070AB">
        <w:instrText>".NET:Repeater</w:instrText>
      </w:r>
      <w:r w:rsidR="009037DA">
        <w:instrText xml:space="preserve"> </w:instrText>
      </w:r>
      <w:r w:rsidR="00E65117" w:rsidRPr="007070AB">
        <w:instrText>controls"</w:instrText>
      </w:r>
      <w:r w:rsidRPr="007070AB">
        <w:fldChar w:fldCharType="end"/>
      </w:r>
      <w:r w:rsidRPr="007070AB">
        <w:fldChar w:fldCharType="begin"/>
      </w:r>
      <w:r w:rsidR="00E65117" w:rsidRPr="007070AB">
        <w:instrText>xe</w:instrText>
      </w:r>
      <w:r w:rsidR="009037DA">
        <w:instrText xml:space="preserve"> </w:instrText>
      </w:r>
      <w:r w:rsidR="00E65117" w:rsidRPr="007070AB">
        <w:instrText>"Repeater</w:instrText>
      </w:r>
      <w:r w:rsidR="009037DA">
        <w:instrText xml:space="preserve"> </w:instrText>
      </w:r>
      <w:r w:rsidR="00E65117" w:rsidRPr="007070AB">
        <w:instrText>controls</w:instrText>
      </w:r>
      <w:r w:rsidR="00C03284" w:rsidRPr="007070AB">
        <w:instrText>:For</w:instrText>
      </w:r>
      <w:r w:rsidR="009037DA">
        <w:instrText xml:space="preserve"> </w:instrText>
      </w:r>
      <w:r w:rsidR="00C03284" w:rsidRPr="007070AB">
        <w:instrText>tables</w:instrText>
      </w:r>
      <w:r w:rsidR="00E65117" w:rsidRPr="007070AB">
        <w:instrText>"</w:instrText>
      </w:r>
      <w:r w:rsidRPr="007070AB">
        <w:fldChar w:fldCharType="end"/>
      </w:r>
      <w:r w:rsidRPr="007070AB">
        <w:fldChar w:fldCharType="begin"/>
      </w:r>
      <w:r w:rsidR="00E65117" w:rsidRPr="007070AB">
        <w:instrText>xe</w:instrText>
      </w:r>
      <w:r w:rsidR="009037DA">
        <w:instrText xml:space="preserve"> </w:instrText>
      </w:r>
      <w:r w:rsidR="00E65117" w:rsidRPr="007070AB">
        <w:instrText>".NET:DataList</w:instrText>
      </w:r>
      <w:r w:rsidR="009037DA">
        <w:instrText xml:space="preserve"> </w:instrText>
      </w:r>
      <w:r w:rsidR="00E65117" w:rsidRPr="007070AB">
        <w:instrText>controls"</w:instrText>
      </w:r>
      <w:r w:rsidRPr="007070AB">
        <w:fldChar w:fldCharType="end"/>
      </w:r>
      <w:r w:rsidRPr="007070AB">
        <w:fldChar w:fldCharType="begin"/>
      </w:r>
      <w:r w:rsidR="00E65117" w:rsidRPr="007070AB">
        <w:instrText>xe</w:instrText>
      </w:r>
      <w:r w:rsidR="009037DA">
        <w:instrText xml:space="preserve"> </w:instrText>
      </w:r>
      <w:r w:rsidR="00E65117" w:rsidRPr="007070AB">
        <w:instrText>"DataList</w:instrText>
      </w:r>
      <w:r w:rsidR="009037DA">
        <w:instrText xml:space="preserve"> </w:instrText>
      </w:r>
      <w:r w:rsidR="00E65117" w:rsidRPr="007070AB">
        <w:instrText>controls"</w:instrText>
      </w:r>
      <w:r w:rsidRPr="007070AB">
        <w:fldChar w:fldCharType="end"/>
      </w:r>
      <w:r w:rsidR="00E65117" w:rsidRPr="007070AB">
        <w:t>There</w:t>
      </w:r>
      <w:r w:rsidR="009037DA">
        <w:t xml:space="preserve"> </w:t>
      </w:r>
      <w:r w:rsidR="00E65117" w:rsidRPr="007070AB">
        <w:t>are</w:t>
      </w:r>
      <w:r w:rsidR="009037DA">
        <w:t xml:space="preserve"> </w:t>
      </w:r>
      <w:r w:rsidR="00E65117" w:rsidRPr="007070AB">
        <w:t>three</w:t>
      </w:r>
      <w:r w:rsidR="009037DA">
        <w:t xml:space="preserve"> </w:t>
      </w:r>
      <w:r w:rsidR="00E65117" w:rsidRPr="007070AB">
        <w:t>main</w:t>
      </w:r>
      <w:r w:rsidR="009037DA">
        <w:t xml:space="preserve"> </w:t>
      </w:r>
      <w:r w:rsidR="00E65117" w:rsidRPr="007070AB">
        <w:t>"</w:t>
      </w:r>
      <w:proofErr w:type="spellStart"/>
      <w:r w:rsidR="00E65117" w:rsidRPr="007070AB">
        <w:t>templated</w:t>
      </w:r>
      <w:proofErr w:type="spellEnd"/>
      <w:r w:rsidR="00E65117" w:rsidRPr="007070AB">
        <w:t>,</w:t>
      </w:r>
      <w:r w:rsidR="009037DA">
        <w:t xml:space="preserve"> </w:t>
      </w:r>
      <w:proofErr w:type="spellStart"/>
      <w:r w:rsidR="00E65117" w:rsidRPr="007070AB">
        <w:t>databound</w:t>
      </w:r>
      <w:proofErr w:type="spellEnd"/>
      <w:r w:rsidR="009037DA">
        <w:t xml:space="preserve"> </w:t>
      </w:r>
      <w:r w:rsidR="00E65117" w:rsidRPr="007070AB">
        <w:t>controls"</w:t>
      </w:r>
      <w:r w:rsidR="009037DA">
        <w:t xml:space="preserve"> </w:t>
      </w:r>
      <w:r w:rsidR="00E65117" w:rsidRPr="007070AB">
        <w:t>in</w:t>
      </w:r>
      <w:r w:rsidR="009037DA">
        <w:t xml:space="preserve"> </w:t>
      </w:r>
      <w:r w:rsidR="00E65117" w:rsidRPr="007070AB">
        <w:t>.NET:</w:t>
      </w:r>
      <w:r w:rsidR="009037DA">
        <w:t xml:space="preserve"> </w:t>
      </w:r>
      <w:r w:rsidR="00E65117" w:rsidRPr="007070AB">
        <w:t>the</w:t>
      </w:r>
      <w:r w:rsidR="009037DA">
        <w:t xml:space="preserve"> </w:t>
      </w:r>
      <w:r w:rsidR="00E65117" w:rsidRPr="007070AB">
        <w:t>Repeater,</w:t>
      </w:r>
      <w:r w:rsidR="009037DA">
        <w:t xml:space="preserve"> </w:t>
      </w:r>
      <w:r w:rsidR="00E65117" w:rsidRPr="007070AB">
        <w:t>the</w:t>
      </w:r>
      <w:r w:rsidR="009037DA">
        <w:t xml:space="preserve"> </w:t>
      </w:r>
      <w:proofErr w:type="spellStart"/>
      <w:r w:rsidR="00E65117" w:rsidRPr="007070AB">
        <w:t>DataList</w:t>
      </w:r>
      <w:proofErr w:type="spellEnd"/>
      <w:r w:rsidR="00E65117" w:rsidRPr="007070AB">
        <w:t>,</w:t>
      </w:r>
      <w:r w:rsidR="009037DA">
        <w:t xml:space="preserve"> </w:t>
      </w:r>
      <w:r w:rsidR="00E65117" w:rsidRPr="007070AB">
        <w:t>and</w:t>
      </w:r>
      <w:r w:rsidR="009037DA">
        <w:t xml:space="preserve"> </w:t>
      </w:r>
      <w:r w:rsidR="00E65117" w:rsidRPr="007070AB">
        <w:t>the</w:t>
      </w:r>
      <w:r w:rsidR="009037DA">
        <w:t xml:space="preserve"> </w:t>
      </w:r>
      <w:proofErr w:type="spellStart"/>
      <w:r w:rsidR="00E65117" w:rsidRPr="007070AB">
        <w:t>DataGrid</w:t>
      </w:r>
      <w:proofErr w:type="spellEnd"/>
      <w:r w:rsidR="00E65117" w:rsidRPr="007070AB">
        <w:t>.</w:t>
      </w:r>
      <w:r w:rsidR="009037DA">
        <w:t xml:space="preserve">  </w:t>
      </w:r>
      <w:r w:rsidR="00E65117" w:rsidRPr="007070AB">
        <w:t>All</w:t>
      </w:r>
      <w:r w:rsidR="009037DA">
        <w:t xml:space="preserve"> </w:t>
      </w:r>
      <w:r w:rsidR="00E65117" w:rsidRPr="007070AB">
        <w:t>three</w:t>
      </w:r>
      <w:r w:rsidR="009037DA">
        <w:t xml:space="preserve"> </w:t>
      </w:r>
      <w:r w:rsidR="00E65117" w:rsidRPr="007070AB">
        <w:t>allow</w:t>
      </w:r>
      <w:r w:rsidR="009037DA">
        <w:t xml:space="preserve"> </w:t>
      </w:r>
      <w:r w:rsidR="00E65117" w:rsidRPr="007070AB">
        <w:t>you</w:t>
      </w:r>
      <w:r w:rsidR="009037DA">
        <w:t xml:space="preserve"> </w:t>
      </w:r>
      <w:r w:rsidR="00E65117" w:rsidRPr="007070AB">
        <w:t>to</w:t>
      </w:r>
      <w:r w:rsidR="009037DA">
        <w:t xml:space="preserve"> </w:t>
      </w:r>
      <w:r w:rsidR="00E65117" w:rsidRPr="007070AB">
        <w:t>define</w:t>
      </w:r>
      <w:r w:rsidR="009037DA">
        <w:t xml:space="preserve"> </w:t>
      </w:r>
      <w:r w:rsidR="00E65117" w:rsidRPr="007070AB">
        <w:t>a</w:t>
      </w:r>
      <w:r w:rsidR="009037DA">
        <w:t xml:space="preserve"> </w:t>
      </w:r>
      <w:r w:rsidR="00E65117" w:rsidRPr="007070AB">
        <w:t>user</w:t>
      </w:r>
      <w:r w:rsidR="009037DA">
        <w:t xml:space="preserve"> </w:t>
      </w:r>
      <w:r w:rsidR="00E65117" w:rsidRPr="007070AB">
        <w:t>interface</w:t>
      </w:r>
      <w:r w:rsidR="009037DA">
        <w:t xml:space="preserve"> </w:t>
      </w:r>
      <w:r w:rsidR="00E65117" w:rsidRPr="007070AB">
        <w:t>for</w:t>
      </w:r>
      <w:r w:rsidR="009037DA">
        <w:t xml:space="preserve"> </w:t>
      </w:r>
      <w:r w:rsidR="00E65117" w:rsidRPr="007070AB">
        <w:t>an</w:t>
      </w:r>
      <w:r w:rsidR="009037DA">
        <w:t xml:space="preserve"> </w:t>
      </w:r>
      <w:r w:rsidR="00E65117" w:rsidRPr="007070AB">
        <w:t>arbitrary</w:t>
      </w:r>
      <w:r w:rsidR="009037DA">
        <w:t xml:space="preserve"> </w:t>
      </w:r>
      <w:r w:rsidR="00E65117" w:rsidRPr="007070AB">
        <w:t>number</w:t>
      </w:r>
      <w:r w:rsidR="009037DA">
        <w:t xml:space="preserve"> </w:t>
      </w:r>
      <w:r w:rsidR="00E65117" w:rsidRPr="007070AB">
        <w:t>of</w:t>
      </w:r>
      <w:r w:rsidR="009037DA">
        <w:t xml:space="preserve"> </w:t>
      </w:r>
      <w:r w:rsidR="00E65117" w:rsidRPr="007070AB">
        <w:t>data</w:t>
      </w:r>
      <w:r w:rsidR="009037DA">
        <w:t xml:space="preserve"> </w:t>
      </w:r>
      <w:r w:rsidR="00E65117" w:rsidRPr="007070AB">
        <w:t>items</w:t>
      </w:r>
      <w:r w:rsidR="00F94A59">
        <w:t>.</w:t>
      </w:r>
    </w:p>
    <w:p w:rsidR="00E65117" w:rsidRPr="007070AB" w:rsidRDefault="00E65117" w:rsidP="007070AB">
      <w:r w:rsidRPr="007070AB">
        <w:t>The</w:t>
      </w:r>
      <w:r w:rsidR="009037DA">
        <w:t xml:space="preserve"> </w:t>
      </w:r>
      <w:r w:rsidRPr="007070AB">
        <w:t>Repeater</w:t>
      </w:r>
      <w:r w:rsidR="009037DA">
        <w:t xml:space="preserve"> </w:t>
      </w:r>
      <w:r w:rsidRPr="007070AB">
        <w:t>control</w:t>
      </w:r>
      <w:r w:rsidR="009037DA">
        <w:t xml:space="preserve"> </w:t>
      </w:r>
      <w:r w:rsidRPr="007070AB">
        <w:t>has</w:t>
      </w:r>
      <w:r w:rsidR="009037DA">
        <w:t xml:space="preserve"> </w:t>
      </w:r>
      <w:r w:rsidRPr="007070AB">
        <w:t>no</w:t>
      </w:r>
      <w:r w:rsidR="009037DA">
        <w:t xml:space="preserve"> </w:t>
      </w:r>
      <w:r w:rsidRPr="007070AB">
        <w:t>"built</w:t>
      </w:r>
      <w:r w:rsidR="009037DA">
        <w:t xml:space="preserve"> </w:t>
      </w:r>
      <w:r w:rsidRPr="007070AB">
        <w:t>in"</w:t>
      </w:r>
      <w:r w:rsidR="009037DA">
        <w:t xml:space="preserve"> </w:t>
      </w:r>
      <w:r w:rsidRPr="007070AB">
        <w:t>layout</w:t>
      </w:r>
      <w:r w:rsidR="009037DA">
        <w:t xml:space="preserve"> </w:t>
      </w:r>
      <w:r w:rsidRPr="007070AB">
        <w:t>restrictions</w:t>
      </w:r>
      <w:r w:rsidR="009037DA">
        <w:t xml:space="preserve"> </w:t>
      </w:r>
      <w:r w:rsidRPr="007070AB">
        <w:t>or</w:t>
      </w:r>
      <w:r w:rsidR="009037DA">
        <w:t xml:space="preserve"> </w:t>
      </w:r>
      <w:r w:rsidRPr="007070AB">
        <w:t>features;</w:t>
      </w:r>
      <w:r w:rsidR="009037DA">
        <w:t xml:space="preserve"> </w:t>
      </w:r>
      <w:r w:rsidRPr="007070AB">
        <w:t>it</w:t>
      </w:r>
      <w:r w:rsidR="009037DA">
        <w:t xml:space="preserve"> </w:t>
      </w:r>
      <w:r w:rsidRPr="007070AB">
        <w:t>just</w:t>
      </w:r>
      <w:r w:rsidR="009037DA">
        <w:t xml:space="preserve"> </w:t>
      </w:r>
      <w:r w:rsidRPr="007070AB">
        <w:t>allows</w:t>
      </w:r>
      <w:r w:rsidR="009037DA">
        <w:t xml:space="preserve"> </w:t>
      </w:r>
      <w:r w:rsidRPr="007070AB">
        <w:t>you</w:t>
      </w:r>
      <w:r w:rsidR="009037DA">
        <w:t xml:space="preserve"> </w:t>
      </w:r>
      <w:r w:rsidRPr="007070AB">
        <w:t>to</w:t>
      </w:r>
      <w:r w:rsidR="009037DA">
        <w:t xml:space="preserve"> </w:t>
      </w:r>
      <w:r w:rsidRPr="007070AB">
        <w:t>define</w:t>
      </w:r>
      <w:r w:rsidR="009037DA">
        <w:t xml:space="preserve"> </w:t>
      </w:r>
      <w:r w:rsidRPr="007070AB">
        <w:t>what</w:t>
      </w:r>
      <w:r w:rsidR="009037DA">
        <w:t xml:space="preserve"> </w:t>
      </w:r>
      <w:r w:rsidRPr="007070AB">
        <w:t>the</w:t>
      </w:r>
      <w:r w:rsidR="009037DA">
        <w:t xml:space="preserve"> </w:t>
      </w:r>
      <w:r w:rsidRPr="007070AB">
        <w:t>header,</w:t>
      </w:r>
      <w:r w:rsidR="009037DA">
        <w:t xml:space="preserve"> </w:t>
      </w:r>
      <w:proofErr w:type="gramStart"/>
      <w:r w:rsidRPr="007070AB">
        <w:t>item,</w:t>
      </w:r>
      <w:proofErr w:type="gramEnd"/>
      <w:r w:rsidR="009037DA">
        <w:t xml:space="preserve"> </w:t>
      </w:r>
      <w:r w:rsidRPr="007070AB">
        <w:t>alternate</w:t>
      </w:r>
      <w:r w:rsidR="009037DA">
        <w:t xml:space="preserve"> </w:t>
      </w:r>
      <w:r w:rsidRPr="007070AB">
        <w:t>item,</w:t>
      </w:r>
      <w:r w:rsidR="009037DA">
        <w:t xml:space="preserve"> </w:t>
      </w:r>
      <w:r w:rsidRPr="007070AB">
        <w:t>separator,</w:t>
      </w:r>
      <w:r w:rsidR="009037DA">
        <w:t xml:space="preserve"> </w:t>
      </w:r>
      <w:r w:rsidRPr="007070AB">
        <w:t>and</w:t>
      </w:r>
      <w:r w:rsidR="009037DA">
        <w:t xml:space="preserve"> </w:t>
      </w:r>
      <w:r w:rsidRPr="007070AB">
        <w:t>footer</w:t>
      </w:r>
      <w:r w:rsidR="009037DA">
        <w:t xml:space="preserve"> </w:t>
      </w:r>
      <w:r w:rsidRPr="007070AB">
        <w:t>sections</w:t>
      </w:r>
      <w:r w:rsidR="009037DA">
        <w:t xml:space="preserve"> </w:t>
      </w:r>
      <w:r w:rsidRPr="007070AB">
        <w:t>look</w:t>
      </w:r>
      <w:r w:rsidR="009037DA">
        <w:t xml:space="preserve"> </w:t>
      </w:r>
      <w:r w:rsidRPr="007070AB">
        <w:t>like.</w:t>
      </w:r>
      <w:r w:rsidR="009037DA">
        <w:t xml:space="preserve">  </w:t>
      </w:r>
      <w:r w:rsidRPr="007070AB">
        <w:t>The</w:t>
      </w:r>
      <w:r w:rsidR="009037DA">
        <w:t xml:space="preserve"> </w:t>
      </w:r>
      <w:proofErr w:type="spellStart"/>
      <w:r w:rsidRPr="007070AB">
        <w:t>DataGrid</w:t>
      </w:r>
      <w:proofErr w:type="spellEnd"/>
      <w:r w:rsidR="009037DA">
        <w:t xml:space="preserve"> </w:t>
      </w:r>
      <w:r w:rsidRPr="007070AB">
        <w:t>control</w:t>
      </w:r>
      <w:r w:rsidR="009037DA">
        <w:t xml:space="preserve"> </w:t>
      </w:r>
      <w:r w:rsidRPr="007070AB">
        <w:t>has</w:t>
      </w:r>
      <w:r w:rsidR="009037DA">
        <w:t xml:space="preserve"> </w:t>
      </w:r>
      <w:r w:rsidRPr="007070AB">
        <w:t>"built</w:t>
      </w:r>
      <w:r w:rsidR="009037DA">
        <w:t xml:space="preserve"> </w:t>
      </w:r>
      <w:r w:rsidRPr="007070AB">
        <w:t>in"</w:t>
      </w:r>
      <w:r w:rsidR="009037DA">
        <w:t xml:space="preserve"> </w:t>
      </w:r>
      <w:r w:rsidRPr="007070AB">
        <w:t>support</w:t>
      </w:r>
      <w:r w:rsidR="009037DA">
        <w:t xml:space="preserve"> </w:t>
      </w:r>
      <w:r w:rsidRPr="007070AB">
        <w:t>for</w:t>
      </w:r>
      <w:r w:rsidR="009037DA">
        <w:t xml:space="preserve"> </w:t>
      </w:r>
      <w:r w:rsidRPr="007070AB">
        <w:t>displaying</w:t>
      </w:r>
      <w:r w:rsidR="009037DA">
        <w:t xml:space="preserve"> </w:t>
      </w:r>
      <w:r w:rsidRPr="007070AB">
        <w:t>data</w:t>
      </w:r>
      <w:r w:rsidR="009037DA">
        <w:t xml:space="preserve"> </w:t>
      </w:r>
      <w:r w:rsidRPr="007070AB">
        <w:t>in</w:t>
      </w:r>
      <w:r w:rsidR="009037DA">
        <w:t xml:space="preserve"> </w:t>
      </w:r>
      <w:r w:rsidRPr="007070AB">
        <w:t>a</w:t>
      </w:r>
      <w:r w:rsidR="009037DA">
        <w:t xml:space="preserve"> </w:t>
      </w:r>
      <w:r w:rsidRPr="007070AB">
        <w:t>table</w:t>
      </w:r>
      <w:r w:rsidR="009037DA">
        <w:t xml:space="preserve"> </w:t>
      </w:r>
      <w:r w:rsidRPr="007070AB">
        <w:t>/</w:t>
      </w:r>
      <w:r w:rsidR="009037DA">
        <w:t xml:space="preserve"> </w:t>
      </w:r>
      <w:r w:rsidRPr="007070AB">
        <w:t>grid.</w:t>
      </w:r>
      <w:r w:rsidR="009037DA">
        <w:t xml:space="preserve">  </w:t>
      </w:r>
      <w:r w:rsidRPr="007070AB">
        <w:t>This</w:t>
      </w:r>
      <w:r w:rsidR="009037DA">
        <w:t xml:space="preserve"> </w:t>
      </w:r>
      <w:r w:rsidRPr="007070AB">
        <w:t>means</w:t>
      </w:r>
      <w:r w:rsidR="009037DA">
        <w:t xml:space="preserve"> </w:t>
      </w:r>
      <w:r w:rsidRPr="007070AB">
        <w:t>that</w:t>
      </w:r>
      <w:r w:rsidR="009037DA">
        <w:t xml:space="preserve"> </w:t>
      </w:r>
      <w:r w:rsidRPr="007070AB">
        <w:t>you</w:t>
      </w:r>
      <w:r w:rsidR="009037DA">
        <w:t xml:space="preserve"> </w:t>
      </w:r>
      <w:r w:rsidRPr="007070AB">
        <w:t>can</w:t>
      </w:r>
      <w:r w:rsidR="009037DA">
        <w:t xml:space="preserve"> </w:t>
      </w:r>
      <w:r w:rsidRPr="007070AB">
        <w:t>specify</w:t>
      </w:r>
      <w:r w:rsidR="009037DA">
        <w:t xml:space="preserve"> </w:t>
      </w:r>
      <w:r w:rsidRPr="007070AB">
        <w:t>things</w:t>
      </w:r>
      <w:r w:rsidR="009037DA">
        <w:t xml:space="preserve"> </w:t>
      </w:r>
      <w:r w:rsidRPr="007070AB">
        <w:t>like</w:t>
      </w:r>
      <w:r w:rsidR="009037DA">
        <w:t xml:space="preserve"> </w:t>
      </w:r>
      <w:r w:rsidRPr="007070AB">
        <w:t>column</w:t>
      </w:r>
      <w:r w:rsidR="009037DA">
        <w:t xml:space="preserve"> </w:t>
      </w:r>
      <w:r w:rsidRPr="007070AB">
        <w:t>width</w:t>
      </w:r>
      <w:r w:rsidR="009037DA">
        <w:t xml:space="preserve"> </w:t>
      </w:r>
      <w:r w:rsidRPr="007070AB">
        <w:t>and</w:t>
      </w:r>
      <w:r w:rsidR="009037DA">
        <w:t xml:space="preserve"> </w:t>
      </w:r>
      <w:r w:rsidRPr="007070AB">
        <w:t>justification</w:t>
      </w:r>
      <w:r w:rsidR="009037DA">
        <w:t xml:space="preserve"> </w:t>
      </w:r>
      <w:r w:rsidRPr="007070AB">
        <w:t>without</w:t>
      </w:r>
      <w:r w:rsidR="009037DA">
        <w:t xml:space="preserve"> </w:t>
      </w:r>
      <w:r w:rsidRPr="007070AB">
        <w:t>worrying</w:t>
      </w:r>
      <w:r w:rsidR="009037DA">
        <w:t xml:space="preserve"> </w:t>
      </w:r>
      <w:r w:rsidRPr="007070AB">
        <w:t>about</w:t>
      </w:r>
      <w:r w:rsidR="009037DA">
        <w:t xml:space="preserve"> </w:t>
      </w:r>
      <w:r w:rsidRPr="007070AB">
        <w:t>&lt;</w:t>
      </w:r>
      <w:proofErr w:type="spellStart"/>
      <w:proofErr w:type="gramStart"/>
      <w:r w:rsidR="00857B98">
        <w:t>tr</w:t>
      </w:r>
      <w:proofErr w:type="spellEnd"/>
      <w:proofErr w:type="gramEnd"/>
      <w:r w:rsidRPr="007070AB">
        <w:t>&gt;</w:t>
      </w:r>
      <w:r w:rsidR="009037DA">
        <w:t xml:space="preserve"> </w:t>
      </w:r>
      <w:r w:rsidRPr="007070AB">
        <w:t>tags,</w:t>
      </w:r>
      <w:r w:rsidR="009037DA">
        <w:t xml:space="preserve"> </w:t>
      </w:r>
      <w:r w:rsidR="00857B98">
        <w:t>&lt;td</w:t>
      </w:r>
      <w:r w:rsidRPr="007070AB">
        <w:t>&gt;</w:t>
      </w:r>
      <w:r w:rsidR="009037DA">
        <w:t xml:space="preserve"> </w:t>
      </w:r>
      <w:r w:rsidRPr="007070AB">
        <w:t>tags,</w:t>
      </w:r>
      <w:r w:rsidR="009037DA">
        <w:t xml:space="preserve"> </w:t>
      </w:r>
      <w:r w:rsidRPr="007070AB">
        <w:t>and</w:t>
      </w:r>
      <w:r w:rsidR="009037DA">
        <w:t xml:space="preserve"> </w:t>
      </w:r>
      <w:r w:rsidRPr="007070AB">
        <w:t>HTML</w:t>
      </w:r>
      <w:r w:rsidR="009037DA">
        <w:t xml:space="preserve"> </w:t>
      </w:r>
      <w:r w:rsidRPr="007070AB">
        <w:t>formatting</w:t>
      </w:r>
      <w:r w:rsidR="009037DA">
        <w:t xml:space="preserve"> </w:t>
      </w:r>
      <w:r w:rsidRPr="007070AB">
        <w:t>attributes.</w:t>
      </w:r>
      <w:r w:rsidR="009037DA">
        <w:t xml:space="preserve">  </w:t>
      </w:r>
      <w:r w:rsidRPr="007070AB">
        <w:t>However,</w:t>
      </w:r>
      <w:r w:rsidR="009037DA">
        <w:t xml:space="preserve"> </w:t>
      </w:r>
      <w:r w:rsidRPr="007070AB">
        <w:t>it</w:t>
      </w:r>
      <w:r w:rsidR="009037DA">
        <w:t xml:space="preserve"> </w:t>
      </w:r>
      <w:r w:rsidRPr="007070AB">
        <w:t>also</w:t>
      </w:r>
      <w:r w:rsidR="009037DA">
        <w:t xml:space="preserve"> </w:t>
      </w:r>
      <w:r w:rsidRPr="007070AB">
        <w:t>imposes</w:t>
      </w:r>
      <w:r w:rsidR="009037DA">
        <w:t xml:space="preserve"> </w:t>
      </w:r>
      <w:r w:rsidRPr="007070AB">
        <w:t>certain</w:t>
      </w:r>
      <w:r w:rsidR="009037DA">
        <w:t xml:space="preserve"> </w:t>
      </w:r>
      <w:r w:rsidRPr="007070AB">
        <w:t>restrictions.</w:t>
      </w:r>
      <w:r w:rsidR="009037DA">
        <w:t xml:space="preserve">  </w:t>
      </w:r>
      <w:r w:rsidRPr="007070AB">
        <w:t>For</w:t>
      </w:r>
      <w:r w:rsidR="009037DA">
        <w:t xml:space="preserve"> </w:t>
      </w:r>
      <w:r w:rsidRPr="007070AB">
        <w:t>example,</w:t>
      </w:r>
      <w:r w:rsidR="009037DA">
        <w:t xml:space="preserve"> </w:t>
      </w:r>
      <w:r w:rsidRPr="007070AB">
        <w:t>every</w:t>
      </w:r>
      <w:r w:rsidR="009037DA">
        <w:t xml:space="preserve"> </w:t>
      </w:r>
      <w:r w:rsidRPr="007070AB">
        <w:t>data</w:t>
      </w:r>
      <w:r w:rsidR="009037DA">
        <w:t xml:space="preserve"> </w:t>
      </w:r>
      <w:r w:rsidRPr="007070AB">
        <w:t>item</w:t>
      </w:r>
      <w:r w:rsidR="009037DA">
        <w:t xml:space="preserve"> </w:t>
      </w:r>
      <w:r w:rsidRPr="007070AB">
        <w:t>is</w:t>
      </w:r>
      <w:r w:rsidR="009037DA">
        <w:t xml:space="preserve"> </w:t>
      </w:r>
      <w:r w:rsidRPr="007070AB">
        <w:t>automatically</w:t>
      </w:r>
      <w:r w:rsidR="009037DA">
        <w:t xml:space="preserve"> </w:t>
      </w:r>
      <w:r w:rsidRPr="007070AB">
        <w:t>displayed</w:t>
      </w:r>
      <w:r w:rsidR="009037DA">
        <w:t xml:space="preserve"> </w:t>
      </w:r>
      <w:r w:rsidRPr="007070AB">
        <w:t>in</w:t>
      </w:r>
      <w:r w:rsidR="009037DA">
        <w:t xml:space="preserve"> </w:t>
      </w:r>
      <w:r w:rsidRPr="007070AB">
        <w:t>its</w:t>
      </w:r>
      <w:r w:rsidR="009037DA">
        <w:t xml:space="preserve"> </w:t>
      </w:r>
      <w:r w:rsidRPr="007070AB">
        <w:t>own</w:t>
      </w:r>
      <w:r w:rsidR="009037DA">
        <w:t xml:space="preserve"> </w:t>
      </w:r>
      <w:r w:rsidRPr="007070AB">
        <w:t>row</w:t>
      </w:r>
      <w:r w:rsidR="009037DA">
        <w:t xml:space="preserve"> </w:t>
      </w:r>
      <w:r w:rsidRPr="007070AB">
        <w:t>(i.e.</w:t>
      </w:r>
      <w:r w:rsidR="009037DA">
        <w:t xml:space="preserve"> </w:t>
      </w:r>
      <w:r w:rsidRPr="007070AB">
        <w:t>&lt;</w:t>
      </w:r>
      <w:proofErr w:type="spellStart"/>
      <w:proofErr w:type="gramStart"/>
      <w:r w:rsidR="00857B98">
        <w:t>tr</w:t>
      </w:r>
      <w:proofErr w:type="spellEnd"/>
      <w:proofErr w:type="gramEnd"/>
      <w:r w:rsidRPr="007070AB">
        <w:t>&gt;).</w:t>
      </w:r>
      <w:r w:rsidR="009037DA">
        <w:t xml:space="preserve">  </w:t>
      </w:r>
      <w:r w:rsidRPr="007070AB">
        <w:t>When</w:t>
      </w:r>
      <w:r w:rsidR="009037DA">
        <w:t xml:space="preserve"> </w:t>
      </w:r>
      <w:r w:rsidRPr="007070AB">
        <w:t>you</w:t>
      </w:r>
      <w:r w:rsidR="009037DA">
        <w:t xml:space="preserve"> </w:t>
      </w:r>
      <w:r w:rsidRPr="007070AB">
        <w:t>want</w:t>
      </w:r>
      <w:r w:rsidR="009037DA">
        <w:t xml:space="preserve"> </w:t>
      </w:r>
      <w:r w:rsidRPr="007070AB">
        <w:t>to</w:t>
      </w:r>
      <w:r w:rsidR="009037DA">
        <w:t xml:space="preserve"> </w:t>
      </w:r>
      <w:r w:rsidRPr="007070AB">
        <w:t>build</w:t>
      </w:r>
      <w:r w:rsidR="009037DA">
        <w:t xml:space="preserve"> </w:t>
      </w:r>
      <w:r w:rsidRPr="007070AB">
        <w:t>a</w:t>
      </w:r>
      <w:r w:rsidR="009037DA">
        <w:t xml:space="preserve"> </w:t>
      </w:r>
      <w:r w:rsidRPr="007070AB">
        <w:t>"table"</w:t>
      </w:r>
      <w:r w:rsidR="009037DA">
        <w:t xml:space="preserve"> </w:t>
      </w:r>
      <w:r w:rsidRPr="007070AB">
        <w:t>that</w:t>
      </w:r>
      <w:r w:rsidR="009037DA">
        <w:t xml:space="preserve"> </w:t>
      </w:r>
      <w:r w:rsidRPr="007070AB">
        <w:t>is</w:t>
      </w:r>
      <w:r w:rsidR="009037DA">
        <w:t xml:space="preserve"> </w:t>
      </w:r>
      <w:r w:rsidRPr="007070AB">
        <w:t>not</w:t>
      </w:r>
      <w:r w:rsidR="009037DA">
        <w:t xml:space="preserve"> </w:t>
      </w:r>
      <w:r w:rsidRPr="007070AB">
        <w:t>completely</w:t>
      </w:r>
      <w:r w:rsidR="009037DA">
        <w:t xml:space="preserve"> </w:t>
      </w:r>
      <w:r w:rsidRPr="007070AB">
        <w:t>tabular,</w:t>
      </w:r>
      <w:r w:rsidR="009037DA">
        <w:t xml:space="preserve"> </w:t>
      </w:r>
      <w:r w:rsidRPr="007070AB">
        <w:t>using</w:t>
      </w:r>
      <w:r w:rsidR="009037DA">
        <w:t xml:space="preserve"> </w:t>
      </w:r>
      <w:r w:rsidRPr="007070AB">
        <w:t>the</w:t>
      </w:r>
      <w:r w:rsidR="009037DA">
        <w:t xml:space="preserve"> </w:t>
      </w:r>
      <w:proofErr w:type="spellStart"/>
      <w:r w:rsidRPr="007070AB">
        <w:t>DataGrid</w:t>
      </w:r>
      <w:proofErr w:type="spellEnd"/>
      <w:r w:rsidR="009037DA">
        <w:t xml:space="preserve"> </w:t>
      </w:r>
      <w:r w:rsidRPr="007070AB">
        <w:t>becomes</w:t>
      </w:r>
      <w:r w:rsidR="009037DA">
        <w:t xml:space="preserve"> </w:t>
      </w:r>
      <w:r w:rsidRPr="007070AB">
        <w:t>more</w:t>
      </w:r>
      <w:r w:rsidR="009037DA">
        <w:t xml:space="preserve"> </w:t>
      </w:r>
      <w:r w:rsidRPr="007070AB">
        <w:t>difficult</w:t>
      </w:r>
      <w:r w:rsidR="009037DA">
        <w:t xml:space="preserve"> </w:t>
      </w:r>
      <w:r w:rsidRPr="007070AB">
        <w:t>or</w:t>
      </w:r>
      <w:r w:rsidR="009037DA">
        <w:t xml:space="preserve"> </w:t>
      </w:r>
      <w:r w:rsidRPr="007070AB">
        <w:t>outright</w:t>
      </w:r>
      <w:r w:rsidR="009037DA">
        <w:t xml:space="preserve"> </w:t>
      </w:r>
      <w:r w:rsidRPr="007070AB">
        <w:t>unfeasible.</w:t>
      </w:r>
    </w:p>
    <w:p w:rsidR="00E65117" w:rsidRPr="007070AB" w:rsidRDefault="00E65117" w:rsidP="007070AB">
      <w:r w:rsidRPr="007070AB">
        <w:t>The</w:t>
      </w:r>
      <w:r w:rsidR="009037DA">
        <w:t xml:space="preserve"> </w:t>
      </w:r>
      <w:r w:rsidR="00857B98">
        <w:t>T</w:t>
      </w:r>
      <w:r w:rsidRPr="007070AB">
        <w:t>able</w:t>
      </w:r>
      <w:r w:rsidR="009037DA">
        <w:t xml:space="preserve"> </w:t>
      </w:r>
      <w:r w:rsidRPr="007070AB">
        <w:t>components</w:t>
      </w:r>
      <w:r w:rsidR="009037DA">
        <w:t xml:space="preserve"> </w:t>
      </w:r>
      <w:r w:rsidR="00AF7AC6">
        <w:t>created by</w:t>
      </w:r>
      <w:r w:rsidR="009037DA">
        <w:t xml:space="preserve"> </w:t>
      </w:r>
      <w:r w:rsidRPr="007070AB">
        <w:t>Iron</w:t>
      </w:r>
      <w:r w:rsidR="009037DA">
        <w:t xml:space="preserve"> </w:t>
      </w:r>
      <w:r w:rsidRPr="007070AB">
        <w:t>Speed</w:t>
      </w:r>
      <w:r w:rsidR="009037DA">
        <w:t xml:space="preserve"> </w:t>
      </w:r>
      <w:r w:rsidRPr="007070AB">
        <w:t>Designer</w:t>
      </w:r>
      <w:r w:rsidR="009037DA">
        <w:t xml:space="preserve"> </w:t>
      </w:r>
      <w:r w:rsidRPr="007070AB">
        <w:t>use</w:t>
      </w:r>
      <w:r w:rsidR="009037DA">
        <w:t xml:space="preserve"> </w:t>
      </w:r>
      <w:r w:rsidRPr="007070AB">
        <w:t>the</w:t>
      </w:r>
      <w:r w:rsidR="009037DA">
        <w:t xml:space="preserve"> </w:t>
      </w:r>
      <w:r w:rsidRPr="007070AB">
        <w:t>.NET</w:t>
      </w:r>
      <w:r w:rsidR="009037DA">
        <w:t xml:space="preserve"> </w:t>
      </w:r>
      <w:r w:rsidRPr="007070AB">
        <w:t>Repeater</w:t>
      </w:r>
      <w:r w:rsidR="009037DA">
        <w:t xml:space="preserve"> </w:t>
      </w:r>
      <w:r w:rsidRPr="007070AB">
        <w:t>control</w:t>
      </w:r>
      <w:r w:rsidR="009037DA">
        <w:t xml:space="preserve"> </w:t>
      </w:r>
      <w:r w:rsidRPr="007070AB">
        <w:t>internally.</w:t>
      </w:r>
      <w:r w:rsidR="009037DA">
        <w:t xml:space="preserve">  </w:t>
      </w:r>
      <w:r w:rsidRPr="007070AB">
        <w:t>This</w:t>
      </w:r>
      <w:r w:rsidR="009037DA">
        <w:t xml:space="preserve"> </w:t>
      </w:r>
      <w:r w:rsidRPr="007070AB">
        <w:t>allows</w:t>
      </w:r>
      <w:r w:rsidR="009037DA">
        <w:t xml:space="preserve"> </w:t>
      </w:r>
      <w:r w:rsidRPr="007070AB">
        <w:t>all</w:t>
      </w:r>
      <w:r w:rsidR="009037DA">
        <w:t xml:space="preserve"> </w:t>
      </w:r>
      <w:r w:rsidRPr="007070AB">
        <w:t>of</w:t>
      </w:r>
      <w:r w:rsidR="009037DA">
        <w:t xml:space="preserve"> </w:t>
      </w:r>
      <w:r w:rsidRPr="007070AB">
        <w:t>the</w:t>
      </w:r>
      <w:r w:rsidR="009037DA">
        <w:t xml:space="preserve"> </w:t>
      </w:r>
      <w:r w:rsidRPr="007070AB">
        <w:t>layout</w:t>
      </w:r>
      <w:r w:rsidR="009037DA">
        <w:t xml:space="preserve"> </w:t>
      </w:r>
      <w:r w:rsidRPr="007070AB">
        <w:t>commands</w:t>
      </w:r>
      <w:r w:rsidR="009037DA">
        <w:t xml:space="preserve"> </w:t>
      </w:r>
      <w:r w:rsidRPr="007070AB">
        <w:t>(&lt;</w:t>
      </w:r>
      <w:proofErr w:type="spellStart"/>
      <w:proofErr w:type="gramStart"/>
      <w:r w:rsidR="00857B98">
        <w:t>tr</w:t>
      </w:r>
      <w:proofErr w:type="spellEnd"/>
      <w:proofErr w:type="gramEnd"/>
      <w:r w:rsidRPr="007070AB">
        <w:t>&gt;’s,</w:t>
      </w:r>
      <w:r w:rsidR="009037DA">
        <w:t xml:space="preserve"> </w:t>
      </w:r>
      <w:r w:rsidRPr="007070AB">
        <w:t>&lt;</w:t>
      </w:r>
      <w:r w:rsidR="00857B98">
        <w:t>td</w:t>
      </w:r>
      <w:r w:rsidRPr="007070AB">
        <w:t>&gt;’s,</w:t>
      </w:r>
      <w:r w:rsidR="009037DA">
        <w:t xml:space="preserve"> </w:t>
      </w:r>
      <w:r w:rsidRPr="007070AB">
        <w:t>align=Right,</w:t>
      </w:r>
      <w:r w:rsidR="009037DA">
        <w:t xml:space="preserve"> </w:t>
      </w:r>
      <w:r w:rsidRPr="007070AB">
        <w:t>etc.)</w:t>
      </w:r>
      <w:r w:rsidR="009037DA">
        <w:t xml:space="preserve"> </w:t>
      </w:r>
      <w:r w:rsidRPr="007070AB">
        <w:t>to</w:t>
      </w:r>
      <w:r w:rsidR="009037DA">
        <w:t xml:space="preserve"> </w:t>
      </w:r>
      <w:r w:rsidRPr="007070AB">
        <w:t>be</w:t>
      </w:r>
      <w:r w:rsidR="009037DA">
        <w:t xml:space="preserve"> </w:t>
      </w:r>
      <w:r w:rsidRPr="007070AB">
        <w:t>specified</w:t>
      </w:r>
      <w:r w:rsidR="009037DA">
        <w:t xml:space="preserve"> </w:t>
      </w:r>
      <w:r w:rsidRPr="007070AB">
        <w:t>together,</w:t>
      </w:r>
      <w:r w:rsidR="009037DA">
        <w:t xml:space="preserve"> </w:t>
      </w:r>
      <w:r w:rsidRPr="007070AB">
        <w:t>separate</w:t>
      </w:r>
      <w:r w:rsidR="009037DA">
        <w:t xml:space="preserve"> </w:t>
      </w:r>
      <w:r w:rsidRPr="007070AB">
        <w:t>from</w:t>
      </w:r>
      <w:r w:rsidR="009037DA">
        <w:t xml:space="preserve"> </w:t>
      </w:r>
      <w:r w:rsidRPr="007070AB">
        <w:t>the</w:t>
      </w:r>
      <w:r w:rsidR="009037DA">
        <w:t xml:space="preserve"> </w:t>
      </w:r>
      <w:r w:rsidRPr="007070AB">
        <w:t>data</w:t>
      </w:r>
      <w:r w:rsidR="009037DA">
        <w:t xml:space="preserve"> </w:t>
      </w:r>
      <w:r w:rsidRPr="007070AB">
        <w:t>binding.</w:t>
      </w:r>
      <w:r w:rsidR="009037DA">
        <w:t xml:space="preserve">  </w:t>
      </w:r>
      <w:r w:rsidRPr="007070AB">
        <w:t>This</w:t>
      </w:r>
      <w:r w:rsidR="009037DA">
        <w:t xml:space="preserve"> </w:t>
      </w:r>
      <w:r w:rsidRPr="007070AB">
        <w:t>also</w:t>
      </w:r>
      <w:r w:rsidR="009037DA">
        <w:t xml:space="preserve"> </w:t>
      </w:r>
      <w:r w:rsidRPr="007070AB">
        <w:t>means</w:t>
      </w:r>
      <w:r w:rsidR="009037DA">
        <w:t xml:space="preserve"> </w:t>
      </w:r>
      <w:r w:rsidRPr="007070AB">
        <w:t>that</w:t>
      </w:r>
      <w:r w:rsidR="009037DA">
        <w:t xml:space="preserve"> </w:t>
      </w:r>
      <w:r w:rsidRPr="007070AB">
        <w:t>Iron</w:t>
      </w:r>
      <w:r w:rsidR="009037DA">
        <w:t xml:space="preserve"> </w:t>
      </w:r>
      <w:r w:rsidRPr="007070AB">
        <w:t>Speed</w:t>
      </w:r>
      <w:r w:rsidR="009037DA">
        <w:t xml:space="preserve"> </w:t>
      </w:r>
      <w:r w:rsidRPr="007070AB">
        <w:t>Designer</w:t>
      </w:r>
      <w:r w:rsidR="009037DA">
        <w:t xml:space="preserve"> </w:t>
      </w:r>
      <w:r w:rsidRPr="007070AB">
        <w:t>table</w:t>
      </w:r>
      <w:r w:rsidR="009037DA">
        <w:t xml:space="preserve"> </w:t>
      </w:r>
      <w:r w:rsidRPr="007070AB">
        <w:t>components</w:t>
      </w:r>
      <w:r w:rsidR="009037DA">
        <w:t xml:space="preserve"> </w:t>
      </w:r>
      <w:r w:rsidRPr="007070AB">
        <w:t>support</w:t>
      </w:r>
      <w:r w:rsidR="009037DA">
        <w:t xml:space="preserve"> </w:t>
      </w:r>
      <w:r w:rsidRPr="007070AB">
        <w:t>semi-tabular</w:t>
      </w:r>
      <w:r w:rsidR="009037DA">
        <w:t xml:space="preserve"> </w:t>
      </w:r>
      <w:r w:rsidRPr="007070AB">
        <w:t>and</w:t>
      </w:r>
      <w:r w:rsidR="009037DA">
        <w:t xml:space="preserve"> </w:t>
      </w:r>
      <w:r w:rsidRPr="007070AB">
        <w:t>non-tabular</w:t>
      </w:r>
      <w:r w:rsidR="009037DA">
        <w:t xml:space="preserve"> </w:t>
      </w:r>
      <w:r w:rsidRPr="007070AB">
        <w:t>layouts,</w:t>
      </w:r>
      <w:r w:rsidR="009037DA">
        <w:t xml:space="preserve"> </w:t>
      </w:r>
      <w:r w:rsidRPr="007070AB">
        <w:t>which</w:t>
      </w:r>
      <w:r w:rsidR="009037DA">
        <w:t xml:space="preserve"> </w:t>
      </w:r>
      <w:proofErr w:type="spellStart"/>
      <w:r w:rsidRPr="007070AB">
        <w:t>DataGrids</w:t>
      </w:r>
      <w:proofErr w:type="spellEnd"/>
      <w:r w:rsidR="009037DA">
        <w:t xml:space="preserve"> </w:t>
      </w:r>
      <w:r w:rsidRPr="007070AB">
        <w:t>do</w:t>
      </w:r>
      <w:r w:rsidR="009037DA">
        <w:t xml:space="preserve"> </w:t>
      </w:r>
      <w:r w:rsidRPr="007070AB">
        <w:t>not</w:t>
      </w:r>
      <w:r w:rsidR="009037DA">
        <w:t xml:space="preserve"> </w:t>
      </w:r>
      <w:r w:rsidRPr="007070AB">
        <w:t>easily</w:t>
      </w:r>
      <w:r w:rsidR="009037DA">
        <w:t xml:space="preserve"> </w:t>
      </w:r>
      <w:r w:rsidRPr="007070AB">
        <w:t>handle.</w:t>
      </w:r>
    </w:p>
    <w:p w:rsidR="00E65117" w:rsidRDefault="00E65117" w:rsidP="007070AB">
      <w:r w:rsidRPr="007070AB">
        <w:t>The</w:t>
      </w:r>
      <w:r w:rsidR="009037DA">
        <w:t xml:space="preserve"> </w:t>
      </w:r>
      <w:proofErr w:type="spellStart"/>
      <w:r w:rsidRPr="007070AB">
        <w:t>DataGrid</w:t>
      </w:r>
      <w:proofErr w:type="spellEnd"/>
      <w:r w:rsidR="009037DA">
        <w:t xml:space="preserve"> </w:t>
      </w:r>
      <w:r w:rsidRPr="007070AB">
        <w:t>control</w:t>
      </w:r>
      <w:r w:rsidR="009037DA">
        <w:t xml:space="preserve"> </w:t>
      </w:r>
      <w:r w:rsidRPr="007070AB">
        <w:t>has</w:t>
      </w:r>
      <w:r w:rsidR="009037DA">
        <w:t xml:space="preserve"> </w:t>
      </w:r>
      <w:r w:rsidRPr="007070AB">
        <w:t>"built</w:t>
      </w:r>
      <w:r w:rsidR="009037DA">
        <w:t xml:space="preserve"> </w:t>
      </w:r>
      <w:r w:rsidRPr="007070AB">
        <w:t>in"</w:t>
      </w:r>
      <w:r w:rsidR="009037DA">
        <w:t xml:space="preserve"> </w:t>
      </w:r>
      <w:r w:rsidRPr="007070AB">
        <w:t>support</w:t>
      </w:r>
      <w:r w:rsidR="009037DA">
        <w:t xml:space="preserve"> </w:t>
      </w:r>
      <w:r w:rsidRPr="007070AB">
        <w:t>for</w:t>
      </w:r>
      <w:r w:rsidR="009037DA">
        <w:t xml:space="preserve"> </w:t>
      </w:r>
      <w:r w:rsidRPr="007070AB">
        <w:t>paging,</w:t>
      </w:r>
      <w:r w:rsidR="009037DA">
        <w:t xml:space="preserve"> </w:t>
      </w:r>
      <w:r w:rsidRPr="007070AB">
        <w:t>sorting,</w:t>
      </w:r>
      <w:r w:rsidR="009037DA">
        <w:t xml:space="preserve"> </w:t>
      </w:r>
      <w:r w:rsidRPr="007070AB">
        <w:t>and</w:t>
      </w:r>
      <w:r w:rsidR="009037DA">
        <w:t xml:space="preserve"> </w:t>
      </w:r>
      <w:r w:rsidRPr="007070AB">
        <w:t>filtering,</w:t>
      </w:r>
      <w:r w:rsidR="009037DA">
        <w:t xml:space="preserve"> </w:t>
      </w:r>
      <w:r w:rsidRPr="007070AB">
        <w:t>but</w:t>
      </w:r>
      <w:r w:rsidR="009037DA">
        <w:t xml:space="preserve"> </w:t>
      </w:r>
      <w:r w:rsidRPr="007070AB">
        <w:t>the</w:t>
      </w:r>
      <w:r w:rsidR="009037DA">
        <w:t xml:space="preserve"> </w:t>
      </w:r>
      <w:r w:rsidRPr="007070AB">
        <w:t>default</w:t>
      </w:r>
      <w:r w:rsidR="009037DA">
        <w:t xml:space="preserve"> </w:t>
      </w:r>
      <w:r w:rsidRPr="007070AB">
        <w:t>support</w:t>
      </w:r>
      <w:r w:rsidR="009037DA">
        <w:t xml:space="preserve"> </w:t>
      </w:r>
      <w:r w:rsidRPr="007070AB">
        <w:t>requires</w:t>
      </w:r>
      <w:r w:rsidR="009037DA">
        <w:t xml:space="preserve"> </w:t>
      </w:r>
      <w:r w:rsidRPr="007070AB">
        <w:t>that</w:t>
      </w:r>
      <w:r w:rsidR="009037DA">
        <w:t xml:space="preserve"> </w:t>
      </w:r>
      <w:r w:rsidRPr="007070AB">
        <w:t>you</w:t>
      </w:r>
      <w:r w:rsidR="009037DA">
        <w:t xml:space="preserve"> </w:t>
      </w:r>
      <w:r w:rsidRPr="007070AB">
        <w:t>retrieve</w:t>
      </w:r>
      <w:r w:rsidR="009037DA">
        <w:t xml:space="preserve"> </w:t>
      </w:r>
      <w:r w:rsidRPr="007070AB">
        <w:t>all</w:t>
      </w:r>
      <w:r w:rsidR="009037DA">
        <w:t xml:space="preserve"> </w:t>
      </w:r>
      <w:r w:rsidRPr="007070AB">
        <w:t>of</w:t>
      </w:r>
      <w:r w:rsidR="009037DA">
        <w:t xml:space="preserve"> </w:t>
      </w:r>
      <w:r w:rsidRPr="007070AB">
        <w:t>the</w:t>
      </w:r>
      <w:r w:rsidR="009037DA">
        <w:t xml:space="preserve"> </w:t>
      </w:r>
      <w:r w:rsidRPr="007070AB">
        <w:t>database</w:t>
      </w:r>
      <w:r w:rsidR="009037DA">
        <w:t xml:space="preserve"> </w:t>
      </w:r>
      <w:r w:rsidRPr="007070AB">
        <w:t>records</w:t>
      </w:r>
      <w:r w:rsidR="009037DA">
        <w:t xml:space="preserve"> </w:t>
      </w:r>
      <w:r w:rsidRPr="007070AB">
        <w:t>from</w:t>
      </w:r>
      <w:r w:rsidR="009037DA">
        <w:t xml:space="preserve"> </w:t>
      </w:r>
      <w:r w:rsidRPr="007070AB">
        <w:t>the</w:t>
      </w:r>
      <w:r w:rsidR="009037DA">
        <w:t xml:space="preserve"> </w:t>
      </w:r>
      <w:r w:rsidRPr="007070AB">
        <w:t>database,</w:t>
      </w:r>
      <w:r w:rsidR="009037DA">
        <w:t xml:space="preserve"> </w:t>
      </w:r>
      <w:r w:rsidRPr="007070AB">
        <w:t>and</w:t>
      </w:r>
      <w:r w:rsidR="009037DA">
        <w:t xml:space="preserve"> </w:t>
      </w:r>
      <w:r w:rsidRPr="007070AB">
        <w:t>then</w:t>
      </w:r>
      <w:r w:rsidR="009037DA">
        <w:t xml:space="preserve"> </w:t>
      </w:r>
      <w:r w:rsidRPr="007070AB">
        <w:t>sort,</w:t>
      </w:r>
      <w:r w:rsidR="009037DA">
        <w:t xml:space="preserve"> </w:t>
      </w:r>
      <w:r w:rsidRPr="007070AB">
        <w:t>paginate,</w:t>
      </w:r>
      <w:r w:rsidR="009037DA">
        <w:t xml:space="preserve"> </w:t>
      </w:r>
      <w:r w:rsidRPr="007070AB">
        <w:t>and</w:t>
      </w:r>
      <w:r w:rsidR="009037DA">
        <w:t xml:space="preserve"> </w:t>
      </w:r>
      <w:r w:rsidRPr="007070AB">
        <w:t>filter</w:t>
      </w:r>
      <w:r w:rsidR="009037DA">
        <w:t xml:space="preserve"> </w:t>
      </w:r>
      <w:r w:rsidRPr="007070AB">
        <w:t>them</w:t>
      </w:r>
      <w:r w:rsidR="009037DA">
        <w:t xml:space="preserve"> </w:t>
      </w:r>
      <w:r w:rsidRPr="007070AB">
        <w:t>in</w:t>
      </w:r>
      <w:r w:rsidR="009037DA">
        <w:t xml:space="preserve"> </w:t>
      </w:r>
      <w:r w:rsidRPr="007070AB">
        <w:t>the</w:t>
      </w:r>
      <w:r w:rsidR="009037DA">
        <w:t xml:space="preserve"> </w:t>
      </w:r>
      <w:r w:rsidR="00820D37">
        <w:t>Data</w:t>
      </w:r>
      <w:r w:rsidR="009037DA">
        <w:t xml:space="preserve"> </w:t>
      </w:r>
      <w:r w:rsidR="00820D37">
        <w:t>Access</w:t>
      </w:r>
      <w:r w:rsidR="009037DA">
        <w:t xml:space="preserve"> </w:t>
      </w:r>
      <w:r w:rsidR="00820D37">
        <w:t>Layer</w:t>
      </w:r>
      <w:r w:rsidRPr="007070AB">
        <w:t>.</w:t>
      </w:r>
      <w:r w:rsidR="009037DA">
        <w:t xml:space="preserve">  </w:t>
      </w:r>
      <w:r w:rsidRPr="007070AB">
        <w:t>This</w:t>
      </w:r>
      <w:r w:rsidR="009037DA">
        <w:t xml:space="preserve"> </w:t>
      </w:r>
      <w:r w:rsidRPr="007070AB">
        <w:t>technique,</w:t>
      </w:r>
      <w:r w:rsidR="009037DA">
        <w:t xml:space="preserve"> </w:t>
      </w:r>
      <w:r w:rsidRPr="007070AB">
        <w:t>called</w:t>
      </w:r>
      <w:r w:rsidR="009037DA">
        <w:t xml:space="preserve"> </w:t>
      </w:r>
      <w:r w:rsidRPr="007070AB">
        <w:t>in-memory</w:t>
      </w:r>
      <w:r w:rsidR="009037DA">
        <w:t xml:space="preserve"> </w:t>
      </w:r>
      <w:r w:rsidRPr="007070AB">
        <w:t>paging,</w:t>
      </w:r>
      <w:r w:rsidR="009037DA">
        <w:t xml:space="preserve"> </w:t>
      </w:r>
      <w:r w:rsidRPr="007070AB">
        <w:t>is</w:t>
      </w:r>
      <w:r w:rsidR="009037DA">
        <w:t xml:space="preserve"> </w:t>
      </w:r>
      <w:r w:rsidRPr="007070AB">
        <w:t>impractical</w:t>
      </w:r>
      <w:r w:rsidR="009037DA">
        <w:t xml:space="preserve"> </w:t>
      </w:r>
      <w:r w:rsidRPr="007070AB">
        <w:t>for</w:t>
      </w:r>
      <w:r w:rsidR="009037DA">
        <w:t xml:space="preserve"> </w:t>
      </w:r>
      <w:r w:rsidRPr="007070AB">
        <w:t>most</w:t>
      </w:r>
      <w:r w:rsidR="009037DA">
        <w:t xml:space="preserve"> </w:t>
      </w:r>
      <w:r w:rsidRPr="007070AB">
        <w:t>applications.</w:t>
      </w:r>
      <w:r w:rsidR="009037DA">
        <w:t xml:space="preserve">  </w:t>
      </w:r>
      <w:r w:rsidRPr="007070AB">
        <w:t>Repeaters</w:t>
      </w:r>
      <w:r w:rsidR="009037DA">
        <w:t xml:space="preserve"> </w:t>
      </w:r>
      <w:r w:rsidRPr="007070AB">
        <w:t>also</w:t>
      </w:r>
      <w:r w:rsidR="009037DA">
        <w:t xml:space="preserve"> </w:t>
      </w:r>
      <w:r w:rsidRPr="007070AB">
        <w:t>have</w:t>
      </w:r>
      <w:r w:rsidR="009037DA">
        <w:t xml:space="preserve"> </w:t>
      </w:r>
      <w:r w:rsidRPr="007070AB">
        <w:t>no</w:t>
      </w:r>
      <w:r w:rsidR="009037DA">
        <w:t xml:space="preserve"> </w:t>
      </w:r>
      <w:r w:rsidRPr="007070AB">
        <w:t>built</w:t>
      </w:r>
      <w:r w:rsidR="009037DA">
        <w:t xml:space="preserve"> </w:t>
      </w:r>
      <w:r w:rsidRPr="007070AB">
        <w:t>in</w:t>
      </w:r>
      <w:r w:rsidR="009037DA">
        <w:t xml:space="preserve"> </w:t>
      </w:r>
      <w:r w:rsidRPr="007070AB">
        <w:t>support</w:t>
      </w:r>
      <w:r w:rsidR="009037DA">
        <w:t xml:space="preserve"> </w:t>
      </w:r>
      <w:r w:rsidRPr="007070AB">
        <w:t>for</w:t>
      </w:r>
      <w:r w:rsidR="009037DA">
        <w:t xml:space="preserve"> </w:t>
      </w:r>
      <w:r w:rsidRPr="007070AB">
        <w:t>paging,</w:t>
      </w:r>
      <w:r w:rsidR="009037DA">
        <w:t xml:space="preserve"> </w:t>
      </w:r>
      <w:r w:rsidRPr="007070AB">
        <w:t>sorting,</w:t>
      </w:r>
      <w:r w:rsidR="009037DA">
        <w:t xml:space="preserve"> </w:t>
      </w:r>
      <w:r w:rsidRPr="007070AB">
        <w:t>and</w:t>
      </w:r>
      <w:r w:rsidR="009037DA">
        <w:t xml:space="preserve"> </w:t>
      </w:r>
      <w:r w:rsidRPr="007070AB">
        <w:t>filtering.</w:t>
      </w:r>
    </w:p>
    <w:p w:rsidR="002B2BCD" w:rsidRDefault="002B2BCD" w:rsidP="0055570D">
      <w:bookmarkStart w:id="122" w:name="_Toc26187437"/>
      <w:bookmarkStart w:id="123" w:name="_Toc38781453"/>
      <w:bookmarkStart w:id="124" w:name="OLE_LINK7"/>
      <w:bookmarkStart w:id="125" w:name="_Ref48389546"/>
    </w:p>
    <w:p w:rsidR="00797C3D" w:rsidRDefault="00797C3D" w:rsidP="00797C3D">
      <w:pPr>
        <w:pStyle w:val="Heading2"/>
        <w:numPr>
          <w:ilvl w:val="0"/>
          <w:numId w:val="0"/>
        </w:numPr>
      </w:pPr>
      <w:bookmarkStart w:id="126" w:name="_Ref198711588"/>
      <w:bookmarkStart w:id="127" w:name="_Toc412314138"/>
      <w:bookmarkStart w:id="128" w:name="_Toc414885714"/>
      <w:r>
        <w:t>Application Function Buttons</w:t>
      </w:r>
      <w:bookmarkEnd w:id="126"/>
      <w:bookmarkEnd w:id="127"/>
      <w:bookmarkEnd w:id="128"/>
    </w:p>
    <w:p w:rsidR="00797C3D" w:rsidRDefault="00797C3D" w:rsidP="00797C3D">
      <w:r w:rsidRPr="00DD7412">
        <w:fldChar w:fldCharType="begin"/>
      </w:r>
      <w:r w:rsidRPr="00DD7412">
        <w:instrText xml:space="preserve"> XE "</w:instrText>
      </w:r>
      <w:r>
        <w:instrText>Application Function Buttons</w:instrText>
      </w:r>
      <w:r w:rsidRPr="00DD7412">
        <w:instrText xml:space="preserve">" </w:instrText>
      </w:r>
      <w:r w:rsidRPr="00DD7412">
        <w:fldChar w:fldCharType="end"/>
      </w:r>
      <w:r w:rsidRPr="00DD7412">
        <w:fldChar w:fldCharType="begin"/>
      </w:r>
      <w:r w:rsidRPr="00DD7412">
        <w:instrText xml:space="preserve"> XE "Page templates:</w:instrText>
      </w:r>
      <w:r>
        <w:instrText>Function Buttons</w:instrText>
      </w:r>
      <w:r w:rsidRPr="00DD7412">
        <w:instrText xml:space="preserve">" </w:instrText>
      </w:r>
      <w:r w:rsidRPr="00DD7412">
        <w:fldChar w:fldCharType="end"/>
      </w:r>
      <w:r w:rsidRPr="00DD7412">
        <w:t xml:space="preserve">By default, Iron Speed Designer </w:t>
      </w:r>
      <w:r>
        <w:t>creates</w:t>
      </w:r>
      <w:r w:rsidRPr="00DD7412">
        <w:t xml:space="preserve"> a </w:t>
      </w:r>
      <w:r>
        <w:t>set of function buttons for Table Report and Edit Table panels.</w:t>
      </w:r>
      <w:r w:rsidRPr="00DD7412">
        <w:t xml:space="preserve">  A button for this operation appears above the table in </w:t>
      </w:r>
      <w:r>
        <w:t xml:space="preserve">a row of function buttons.  Note that not all buttons are applicable in both the Table Report and Edit Table panels. </w:t>
      </w:r>
      <w:r w:rsidRPr="00FF7D35">
        <w:t>You can configure which button to include using Configure menu button in the Application Wizard before creating a page.</w:t>
      </w:r>
    </w:p>
    <w:tbl>
      <w:tblPr>
        <w:tblW w:w="987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673"/>
        <w:gridCol w:w="8198"/>
      </w:tblGrid>
      <w:tr w:rsidR="00797C3D" w:rsidTr="00BB2B24">
        <w:trPr>
          <w:tblHeader/>
        </w:trPr>
        <w:tc>
          <w:tcPr>
            <w:tcW w:w="1673"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Button</w:t>
            </w:r>
          </w:p>
        </w:tc>
        <w:tc>
          <w:tcPr>
            <w:tcW w:w="8198"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Description</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Add</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05C94" w:rsidRDefault="00797C3D" w:rsidP="00BB2B24">
            <w:r>
              <w:t>Links to an associated Add Record page.</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Edit</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05C94" w:rsidRDefault="00797C3D" w:rsidP="00BB2B24">
            <w:r>
              <w:t>Links to an associated Edit Record page.  The first selected record is edited.</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Copy</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AA4BE4" w:rsidRDefault="00797C3D" w:rsidP="00BB2B24">
            <w:pPr>
              <w:rPr>
                <w:i/>
              </w:rPr>
            </w:pPr>
            <w:r>
              <w:t xml:space="preserve">Copies a selected record for quick editing in an Add Record page. </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42043" w:rsidRDefault="00797C3D" w:rsidP="00BB2B24">
            <w:r>
              <w:t>Delete</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rsidRPr="00805C94">
              <w:t>Delete</w:t>
            </w:r>
            <w:r>
              <w:t>s</w:t>
            </w:r>
            <w:r w:rsidRPr="00805C94">
              <w:t xml:space="preserve"> </w:t>
            </w:r>
            <w:r>
              <w:t>one or more selected records</w:t>
            </w:r>
            <w:r w:rsidRPr="00805C94">
              <w:t>.</w:t>
            </w:r>
          </w:p>
          <w:p w:rsidR="00797C3D" w:rsidRPr="00842043" w:rsidRDefault="00797C3D" w:rsidP="00BB2B24">
            <w:r>
              <w:t>The Delete button behaves differently on a Table Report page than on an Edit Table page.  On a Table Report page, the records are deleted when the button is clicked.  On an Edit Table page records are removed from the page, but not actually deleted until the Save button is clicked.  If the Save button is not subsequently clicked, records that appear to have been deleted will re-appear.</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PDF Report</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 xml:space="preserve">Creates a PDF file for the displayed data.  See </w:t>
            </w:r>
            <w:r>
              <w:fldChar w:fldCharType="begin"/>
            </w:r>
            <w:r>
              <w:instrText xml:space="preserve"> REF _Ref172970344 \h </w:instrText>
            </w:r>
            <w:r>
              <w:fldChar w:fldCharType="separate"/>
            </w:r>
            <w:r>
              <w:t>Microsoft Word Report</w:t>
            </w:r>
            <w:r>
              <w:fldChar w:fldCharType="end"/>
            </w:r>
            <w:r>
              <w:t xml:space="preserve"> for details.</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Word Report</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 xml:space="preserve">Creates a Microsoft Word report for the displayed data.  See </w:t>
            </w:r>
            <w:r>
              <w:fldChar w:fldCharType="begin"/>
            </w:r>
            <w:r>
              <w:instrText xml:space="preserve"> REF _Ref172970344 \h </w:instrText>
            </w:r>
            <w:r>
              <w:fldChar w:fldCharType="separate"/>
            </w:r>
            <w:r>
              <w:t>Microsoft Word Report</w:t>
            </w:r>
            <w:r>
              <w:fldChar w:fldCharType="end"/>
            </w:r>
            <w:r>
              <w:t xml:space="preserve"> for details.</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Export to Excel</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 xml:space="preserve">Exports the displayed data to Microsoft Excel.  See </w:t>
            </w:r>
            <w:r>
              <w:fldChar w:fldCharType="begin"/>
            </w:r>
            <w:r>
              <w:instrText xml:space="preserve"> REF _Ref168823477 \h </w:instrText>
            </w:r>
            <w:r>
              <w:fldChar w:fldCharType="separate"/>
            </w:r>
            <w:r>
              <w:t>Export to Microsoft Excel</w:t>
            </w:r>
            <w:r>
              <w:fldChar w:fldCharType="end"/>
            </w:r>
            <w:r>
              <w:t xml:space="preserve"> for details.</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Export to CSV</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 xml:space="preserve">Exports the data displayed in the table to ASCII CSV.  See </w:t>
            </w:r>
            <w:r>
              <w:fldChar w:fldCharType="begin"/>
            </w:r>
            <w:r>
              <w:instrText xml:space="preserve"> REF _Ref105899254 \h </w:instrText>
            </w:r>
            <w:r>
              <w:fldChar w:fldCharType="separate"/>
            </w:r>
            <w:r>
              <w:t>Export to ASCII CSV</w:t>
            </w:r>
            <w:r>
              <w:fldChar w:fldCharType="end"/>
            </w:r>
            <w:r>
              <w:t xml:space="preserve"> for details.</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Import data</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Imports ASCII CSV files.</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Refresh</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AA4BE4" w:rsidRDefault="00797C3D" w:rsidP="00BB2B24">
            <w:pPr>
              <w:rPr>
                <w:i/>
              </w:rPr>
            </w:pPr>
            <w:r>
              <w:t>Refresh (reload) the data from the database.</w:t>
            </w:r>
          </w:p>
        </w:tc>
      </w:tr>
      <w:tr w:rsidR="00797C3D" w:rsidRPr="00842043" w:rsidTr="00BB2B24">
        <w:tc>
          <w:tcPr>
            <w:tcW w:w="1673"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Reset</w:t>
            </w:r>
          </w:p>
        </w:tc>
        <w:tc>
          <w:tcPr>
            <w:tcW w:w="8198"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AA4BE4" w:rsidRDefault="00797C3D" w:rsidP="00BB2B24">
            <w:pPr>
              <w:rPr>
                <w:i/>
              </w:rPr>
            </w:pPr>
            <w:r>
              <w:t>Resets the filters, search controls and column sorting to their original (unselected) states.</w:t>
            </w:r>
          </w:p>
        </w:tc>
      </w:tr>
    </w:tbl>
    <w:p w:rsidR="00797C3D" w:rsidRDefault="00797C3D" w:rsidP="00475C7A">
      <w:pPr>
        <w:pStyle w:val="Heading5"/>
        <w:numPr>
          <w:ilvl w:val="4"/>
          <w:numId w:val="39"/>
        </w:numPr>
      </w:pPr>
      <w:r>
        <w:t>See</w:t>
      </w:r>
    </w:p>
    <w:p w:rsidR="00797C3D" w:rsidRDefault="00797C3D" w:rsidP="00797C3D">
      <w:r>
        <w:fldChar w:fldCharType="begin"/>
      </w:r>
      <w:r>
        <w:instrText xml:space="preserve"> REF _Ref189644820 \h </w:instrText>
      </w:r>
      <w:r>
        <w:fldChar w:fldCharType="separate"/>
      </w:r>
      <w:r w:rsidR="005B3157">
        <w:t>PDF Report</w:t>
      </w:r>
      <w:r>
        <w:fldChar w:fldCharType="end"/>
      </w:r>
    </w:p>
    <w:p w:rsidR="00797C3D" w:rsidRDefault="00797C3D" w:rsidP="00797C3D">
      <w:r>
        <w:fldChar w:fldCharType="begin"/>
      </w:r>
      <w:r>
        <w:instrText xml:space="preserve"> REF _Ref172970344 \h </w:instrText>
      </w:r>
      <w:r>
        <w:fldChar w:fldCharType="separate"/>
      </w:r>
      <w:r w:rsidR="005B3157">
        <w:t>Microsoft Word Report</w:t>
      </w:r>
      <w:r>
        <w:fldChar w:fldCharType="end"/>
      </w:r>
    </w:p>
    <w:p w:rsidR="00797C3D" w:rsidRDefault="00797C3D" w:rsidP="00797C3D">
      <w:r>
        <w:fldChar w:fldCharType="begin"/>
      </w:r>
      <w:r>
        <w:instrText xml:space="preserve"> REF _Ref168823477 \h </w:instrText>
      </w:r>
      <w:r>
        <w:fldChar w:fldCharType="separate"/>
      </w:r>
      <w:r w:rsidR="005B3157">
        <w:t>Export to Microsoft Excel</w:t>
      </w:r>
      <w:r>
        <w:fldChar w:fldCharType="end"/>
      </w:r>
    </w:p>
    <w:p w:rsidR="00797C3D" w:rsidRDefault="00797C3D" w:rsidP="00797C3D">
      <w:r>
        <w:fldChar w:fldCharType="begin"/>
      </w:r>
      <w:r>
        <w:instrText xml:space="preserve"> REF _Ref105899254 \h </w:instrText>
      </w:r>
      <w:r>
        <w:fldChar w:fldCharType="separate"/>
      </w:r>
      <w:r w:rsidR="005B3157">
        <w:t>Export to ASCII CSV</w:t>
      </w:r>
      <w:r>
        <w:fldChar w:fldCharType="end"/>
      </w:r>
    </w:p>
    <w:p w:rsidR="00797C3D" w:rsidRDefault="00797C3D" w:rsidP="00797C3D">
      <w:r>
        <w:fldChar w:fldCharType="begin"/>
      </w:r>
      <w:r>
        <w:instrText xml:space="preserve"> REF _Ref199054915 \h </w:instrText>
      </w:r>
      <w:r>
        <w:fldChar w:fldCharType="separate"/>
      </w:r>
      <w:r w:rsidR="005B3157">
        <w:t>Data Import Wizard</w:t>
      </w:r>
      <w:r>
        <w:fldChar w:fldCharType="end"/>
      </w:r>
    </w:p>
    <w:p w:rsidR="00797C3D" w:rsidRDefault="00797C3D" w:rsidP="00797C3D"/>
    <w:p w:rsidR="00797C3D" w:rsidRDefault="00797C3D" w:rsidP="00475C7A">
      <w:pPr>
        <w:pStyle w:val="Heading3"/>
        <w:numPr>
          <w:ilvl w:val="2"/>
          <w:numId w:val="39"/>
        </w:numPr>
      </w:pPr>
      <w:bookmarkStart w:id="129" w:name="_Ref189644820"/>
      <w:bookmarkStart w:id="130" w:name="_Toc412314139"/>
      <w:bookmarkStart w:id="131" w:name="_Toc414885715"/>
      <w:r>
        <w:t>PDF Report</w:t>
      </w:r>
      <w:bookmarkEnd w:id="129"/>
      <w:bookmarkEnd w:id="130"/>
      <w:bookmarkEnd w:id="131"/>
    </w:p>
    <w:p w:rsidR="00797C3D" w:rsidRDefault="00797C3D" w:rsidP="00797C3D">
      <w:r w:rsidRPr="00842043">
        <w:fldChar w:fldCharType="begin"/>
      </w:r>
      <w:r w:rsidRPr="00842043">
        <w:instrText xml:space="preserve"> XE "</w:instrText>
      </w:r>
      <w:r>
        <w:instrText>PDF Report</w:instrText>
      </w:r>
      <w:r w:rsidRPr="00842043">
        <w:instrText xml:space="preserve">" </w:instrText>
      </w:r>
      <w:r w:rsidRPr="00842043">
        <w:fldChar w:fldCharType="end"/>
      </w:r>
      <w:r w:rsidRPr="00842043">
        <w:fldChar w:fldCharType="begin"/>
      </w:r>
      <w:r w:rsidRPr="00842043">
        <w:instrText xml:space="preserve"> XE "Application Wizard:</w:instrText>
      </w:r>
      <w:r>
        <w:instrText>PDF Report</w:instrText>
      </w:r>
      <w:r w:rsidRPr="00842043">
        <w:instrText xml:space="preserve">" </w:instrText>
      </w:r>
      <w:r w:rsidRPr="00842043">
        <w:fldChar w:fldCharType="end"/>
      </w:r>
      <w:r w:rsidRPr="00DD7412">
        <w:t>By default, Iron Speed Designer</w:t>
      </w:r>
      <w:r>
        <w:t>’s Application places a</w:t>
      </w:r>
      <w:r w:rsidRPr="00DD7412">
        <w:t xml:space="preserve"> </w:t>
      </w:r>
      <w:r>
        <w:t>“PDF Report”</w:t>
      </w:r>
      <w:r w:rsidRPr="00DD7412">
        <w:t xml:space="preserve"> button </w:t>
      </w:r>
      <w:r>
        <w:t xml:space="preserve">in Table Report panels, such as is found </w:t>
      </w:r>
      <w:r w:rsidRPr="00DD7412">
        <w:t xml:space="preserve">on </w:t>
      </w:r>
      <w:r>
        <w:t>a Table Report</w:t>
      </w:r>
      <w:r w:rsidRPr="00DD7412">
        <w:t xml:space="preserve"> page.</w:t>
      </w:r>
    </w:p>
    <w:p w:rsidR="00797C3D" w:rsidRPr="00DD7412" w:rsidRDefault="00797C3D" w:rsidP="00475C7A">
      <w:pPr>
        <w:pStyle w:val="Heading5"/>
        <w:numPr>
          <w:ilvl w:val="4"/>
          <w:numId w:val="39"/>
        </w:numPr>
      </w:pPr>
      <w:r>
        <w:t>Included data rows</w:t>
      </w:r>
    </w:p>
    <w:p w:rsidR="00797C3D" w:rsidRDefault="00797C3D" w:rsidP="00797C3D">
      <w:r w:rsidRPr="00DD7412">
        <w:t xml:space="preserve">Only the rows in the currently </w:t>
      </w:r>
      <w:r>
        <w:t>displayed</w:t>
      </w:r>
      <w:r w:rsidRPr="00DD7412">
        <w:t xml:space="preserve"> data set are </w:t>
      </w:r>
      <w:r>
        <w:t>included in the PDF report</w:t>
      </w:r>
      <w:r w:rsidRPr="00DD7412">
        <w:t xml:space="preserve">.  This is convenient for </w:t>
      </w:r>
      <w:r w:rsidRPr="00F05E36">
        <w:t>application</w:t>
      </w:r>
      <w:r>
        <w:t xml:space="preserve"> </w:t>
      </w:r>
      <w:r w:rsidRPr="00DD7412">
        <w:t xml:space="preserve">users who perform a search using the Search control and wish to </w:t>
      </w:r>
      <w:r>
        <w:t>include</w:t>
      </w:r>
      <w:r w:rsidRPr="00DD7412">
        <w:t xml:space="preserve"> only the data subset that matches the search.</w:t>
      </w:r>
    </w:p>
    <w:p w:rsidR="00797C3D" w:rsidRDefault="00797C3D" w:rsidP="00475C7A">
      <w:pPr>
        <w:pStyle w:val="Heading5"/>
        <w:numPr>
          <w:ilvl w:val="4"/>
          <w:numId w:val="39"/>
        </w:numPr>
      </w:pPr>
      <w:r>
        <w:t>Included data columns</w:t>
      </w:r>
    </w:p>
    <w:p w:rsidR="00797C3D" w:rsidRDefault="00797C3D" w:rsidP="00797C3D">
      <w:r>
        <w:t>R</w:t>
      </w:r>
      <w:r w:rsidRPr="00DD7412">
        <w:t xml:space="preserve">ows include all data fields </w:t>
      </w:r>
      <w:r>
        <w:t xml:space="preserve">displayed in the associated table control; fields that are not displayed are not included.  There are </w:t>
      </w:r>
      <w:r w:rsidRPr="00DD7412">
        <w:t>several caveats:</w:t>
      </w:r>
    </w:p>
    <w:tbl>
      <w:tblPr>
        <w:tblW w:w="987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407"/>
        <w:gridCol w:w="7470"/>
      </w:tblGrid>
      <w:tr w:rsidR="00797C3D" w:rsidTr="00797C3D">
        <w:trPr>
          <w:tblHeader/>
        </w:trPr>
        <w:tc>
          <w:tcPr>
            <w:tcW w:w="2407"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Column Type</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Caveat</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Date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03810" w:rsidRDefault="00797C3D" w:rsidP="00BB2B24">
            <w:r w:rsidRPr="00F03810">
              <w:t xml:space="preserve">Date fields are </w:t>
            </w:r>
            <w:r>
              <w:t>included</w:t>
            </w:r>
            <w:r w:rsidRPr="00F03810">
              <w:t xml:space="preserve"> as per their display format strings and </w:t>
            </w:r>
            <w:r>
              <w:t>are shown</w:t>
            </w:r>
            <w:r w:rsidRPr="00F03810">
              <w:t xml:space="preserve"> as they are displayed in the </w:t>
            </w:r>
            <w:r>
              <w:t>Table Report</w:t>
            </w:r>
            <w:r w:rsidRPr="00F03810">
              <w:t xml:space="preserve"> panel.</w:t>
            </w:r>
          </w:p>
          <w:p w:rsidR="00797C3D" w:rsidRPr="00F03810" w:rsidRDefault="00797C3D" w:rsidP="00BB2B24">
            <w:r w:rsidRPr="00F03810">
              <w:t>The default format is m/d/</w:t>
            </w:r>
            <w:proofErr w:type="spellStart"/>
            <w:r w:rsidRPr="00F03810">
              <w:t>yyyy</w:t>
            </w:r>
            <w:proofErr w:type="spellEnd"/>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Foreign key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pPr>
              <w:rPr>
                <w:b/>
              </w:rPr>
            </w:pPr>
            <w:r w:rsidRPr="00DD7412">
              <w:fldChar w:fldCharType="begin"/>
            </w:r>
            <w:r w:rsidRPr="00DD7412">
              <w:instrText xml:space="preserve"> XE "Foreign keys:Exporting foreign key fields" </w:instrText>
            </w:r>
            <w:r w:rsidRPr="00DD7412">
              <w:fldChar w:fldCharType="end"/>
            </w:r>
            <w:r w:rsidRPr="00DD7412">
              <w:fldChar w:fldCharType="begin"/>
            </w:r>
            <w:r>
              <w:instrText xml:space="preserve"> XE "Exporting:F</w:instrText>
            </w:r>
            <w:r w:rsidRPr="00DD7412">
              <w:instrText xml:space="preserve">oreign key fields" </w:instrText>
            </w:r>
            <w:r w:rsidRPr="00DD7412">
              <w:fldChar w:fldCharType="end"/>
            </w:r>
            <w:r w:rsidRPr="00DD7412">
              <w:t xml:space="preserve">Foreign key fields </w:t>
            </w:r>
            <w:r>
              <w:t>are included as shown in the table panel.  If the “display as” is set for the field, then the selected text field will be used instead of the underlying key value.</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Password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42043" w:rsidRDefault="00797C3D" w:rsidP="00BB2B24">
            <w:r w:rsidRPr="00DD7412">
              <w:fldChar w:fldCharType="begin"/>
            </w:r>
            <w:r w:rsidRPr="00DD7412">
              <w:instrText xml:space="preserve"> XE "Exporting</w:instrText>
            </w:r>
            <w:r>
              <w:instrText>:Password fields</w:instrText>
            </w:r>
            <w:r w:rsidRPr="00DD7412">
              <w:instrText xml:space="preserve">" </w:instrText>
            </w:r>
            <w:r w:rsidRPr="00DD7412">
              <w:fldChar w:fldCharType="end"/>
            </w:r>
            <w:r w:rsidRPr="00DD7412">
              <w:fldChar w:fldCharType="begin"/>
            </w:r>
            <w:r w:rsidRPr="00DD7412">
              <w:instrText xml:space="preserve"> XE "Passwords:Exporting" </w:instrText>
            </w:r>
            <w:r w:rsidRPr="00DD7412">
              <w:fldChar w:fldCharType="end"/>
            </w:r>
            <w:r w:rsidRPr="00DD7412">
              <w:t xml:space="preserve">Password fields are </w:t>
            </w:r>
            <w:r>
              <w:t>included as shown in the table panel</w:t>
            </w:r>
            <w:r w:rsidRPr="00DD7412">
              <w:t>.</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Large text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DD7412" w:rsidRDefault="00797C3D" w:rsidP="00BB2B24">
            <w:r>
              <w:t xml:space="preserve">Large text fields, such as the </w:t>
            </w:r>
            <w:r w:rsidRPr="00EC4981">
              <w:t xml:space="preserve">Memo </w:t>
            </w:r>
            <w:r>
              <w:t xml:space="preserve">field </w:t>
            </w:r>
            <w:r w:rsidRPr="00EC4981">
              <w:t xml:space="preserve">in Microsoft Access </w:t>
            </w:r>
            <w:r>
              <w:t>and the</w:t>
            </w:r>
            <w:r w:rsidRPr="00EC4981">
              <w:t xml:space="preserve"> </w:t>
            </w:r>
            <w:proofErr w:type="spellStart"/>
            <w:r w:rsidRPr="00EC4981">
              <w:t>nText</w:t>
            </w:r>
            <w:proofErr w:type="spellEnd"/>
            <w:r w:rsidRPr="00EC4981">
              <w:t xml:space="preserve"> </w:t>
            </w:r>
            <w:r>
              <w:t xml:space="preserve">data type </w:t>
            </w:r>
            <w:r w:rsidRPr="00EC4981">
              <w:t>in Microsoft SQL Server</w:t>
            </w:r>
            <w:r>
              <w:t>, are shown as text strings.</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B</w:t>
            </w:r>
            <w:r w:rsidRPr="00F47EB5">
              <w:t xml:space="preserve">inary </w:t>
            </w:r>
            <w:r>
              <w:t xml:space="preserve">and image </w:t>
            </w:r>
            <w:r w:rsidRPr="00F47EB5">
              <w:t>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DD7412" w:rsidRDefault="00797C3D" w:rsidP="00BB2B24">
            <w:r w:rsidRPr="00DD7412">
              <w:fldChar w:fldCharType="begin"/>
            </w:r>
            <w:r w:rsidRPr="00DD7412">
              <w:instrText xml:space="preserve"> XE "Exporting</w:instrText>
            </w:r>
            <w:r>
              <w:instrText>:Binary and image fields</w:instrText>
            </w:r>
            <w:r w:rsidRPr="00DD7412">
              <w:instrText xml:space="preserve">" </w:instrText>
            </w:r>
            <w:r w:rsidRPr="00DD7412">
              <w:fldChar w:fldCharType="end"/>
            </w:r>
            <w:r>
              <w:t>Binary fields, such as I</w:t>
            </w:r>
            <w:r w:rsidRPr="00EC4981">
              <w:t xml:space="preserve">mage and </w:t>
            </w:r>
            <w:r>
              <w:t>BLOB</w:t>
            </w:r>
            <w:r w:rsidRPr="00EC4981">
              <w:t xml:space="preserve">'s </w:t>
            </w:r>
            <w:r>
              <w:t xml:space="preserve">(binary large object), </w:t>
            </w:r>
            <w:r w:rsidRPr="00EC4981">
              <w:t xml:space="preserve">are not </w:t>
            </w:r>
            <w:r>
              <w:t>included</w:t>
            </w:r>
            <w:r w:rsidRPr="00EC4981">
              <w:t>.</w:t>
            </w:r>
          </w:p>
        </w:tc>
      </w:tr>
    </w:tbl>
    <w:p w:rsidR="00797C3D" w:rsidRDefault="00797C3D" w:rsidP="00797C3D">
      <w:r w:rsidRPr="00DD7412">
        <w:t xml:space="preserve">The column order in the </w:t>
      </w:r>
      <w:r>
        <w:t>report</w:t>
      </w:r>
      <w:r w:rsidRPr="00DD7412">
        <w:t xml:space="preserve"> is the same as the column order in the database table schema.</w:t>
      </w:r>
    </w:p>
    <w:p w:rsidR="00797C3D" w:rsidRDefault="00797C3D" w:rsidP="00797C3D">
      <w:r w:rsidRPr="00F03810">
        <w:t>The data includes column headings in the first row</w:t>
      </w:r>
      <w:r>
        <w:t xml:space="preserve"> of the report</w:t>
      </w:r>
      <w:r w:rsidRPr="00F03810">
        <w:t>.</w:t>
      </w:r>
    </w:p>
    <w:p w:rsidR="00797C3D" w:rsidRDefault="00797C3D" w:rsidP="00797C3D"/>
    <w:p w:rsidR="00797C3D" w:rsidRDefault="00797C3D" w:rsidP="00475C7A">
      <w:pPr>
        <w:pStyle w:val="Heading3"/>
        <w:numPr>
          <w:ilvl w:val="2"/>
          <w:numId w:val="39"/>
        </w:numPr>
      </w:pPr>
      <w:bookmarkStart w:id="132" w:name="_Ref172970344"/>
      <w:bookmarkStart w:id="133" w:name="_Toc412314140"/>
      <w:bookmarkStart w:id="134" w:name="_Toc414885716"/>
      <w:r>
        <w:t>Microsoft Word Report</w:t>
      </w:r>
      <w:bookmarkEnd w:id="132"/>
      <w:bookmarkEnd w:id="133"/>
      <w:bookmarkEnd w:id="134"/>
    </w:p>
    <w:p w:rsidR="00797C3D" w:rsidRDefault="00797C3D" w:rsidP="00797C3D">
      <w:r w:rsidRPr="00842043">
        <w:fldChar w:fldCharType="begin"/>
      </w:r>
      <w:r w:rsidRPr="00842043">
        <w:instrText xml:space="preserve"> XE "</w:instrText>
      </w:r>
      <w:r>
        <w:instrText>Microsoft Word Report</w:instrText>
      </w:r>
      <w:r w:rsidRPr="00842043">
        <w:instrText xml:space="preserve">" </w:instrText>
      </w:r>
      <w:r w:rsidRPr="00842043">
        <w:fldChar w:fldCharType="end"/>
      </w:r>
      <w:r w:rsidRPr="00842043">
        <w:fldChar w:fldCharType="begin"/>
      </w:r>
      <w:r w:rsidRPr="00842043">
        <w:instrText xml:space="preserve"> XE "Application Wizard:</w:instrText>
      </w:r>
      <w:r>
        <w:instrText>Microsoft Word Report</w:instrText>
      </w:r>
      <w:r w:rsidRPr="00842043">
        <w:instrText xml:space="preserve">" </w:instrText>
      </w:r>
      <w:r w:rsidRPr="00842043">
        <w:fldChar w:fldCharType="end"/>
      </w:r>
      <w:r w:rsidRPr="00DD7412">
        <w:t>By default, Iron Speed Designer</w:t>
      </w:r>
      <w:r>
        <w:t>’s Application places a</w:t>
      </w:r>
      <w:r w:rsidRPr="00DD7412">
        <w:t xml:space="preserve"> </w:t>
      </w:r>
      <w:r>
        <w:t>“Microsoft Word Report”</w:t>
      </w:r>
      <w:r w:rsidRPr="00DD7412">
        <w:t xml:space="preserve"> button </w:t>
      </w:r>
      <w:r>
        <w:t xml:space="preserve">in Table Report panels, such as is found </w:t>
      </w:r>
      <w:r w:rsidRPr="00DD7412">
        <w:t xml:space="preserve">on </w:t>
      </w:r>
      <w:r>
        <w:t>a Table Report</w:t>
      </w:r>
      <w:r w:rsidRPr="00DD7412">
        <w:t xml:space="preserve"> page.</w:t>
      </w:r>
    </w:p>
    <w:p w:rsidR="00797C3D" w:rsidRPr="00DD7412" w:rsidRDefault="00797C3D" w:rsidP="00475C7A">
      <w:pPr>
        <w:pStyle w:val="Heading5"/>
        <w:numPr>
          <w:ilvl w:val="4"/>
          <w:numId w:val="39"/>
        </w:numPr>
      </w:pPr>
      <w:r>
        <w:t>Included data rows</w:t>
      </w:r>
    </w:p>
    <w:p w:rsidR="00797C3D" w:rsidRDefault="00797C3D" w:rsidP="00797C3D">
      <w:r w:rsidRPr="00DD7412">
        <w:t xml:space="preserve">Only the rows in the currently </w:t>
      </w:r>
      <w:r>
        <w:t>displayed</w:t>
      </w:r>
      <w:r w:rsidRPr="00DD7412">
        <w:t xml:space="preserve"> data set are </w:t>
      </w:r>
      <w:r>
        <w:t>included in the Microsoft Word Report</w:t>
      </w:r>
      <w:r w:rsidRPr="00DD7412">
        <w:t xml:space="preserve">.  This is convenient for </w:t>
      </w:r>
      <w:r w:rsidRPr="00F05E36">
        <w:t>application</w:t>
      </w:r>
      <w:r>
        <w:t xml:space="preserve"> </w:t>
      </w:r>
      <w:r w:rsidRPr="00DD7412">
        <w:t xml:space="preserve">users who perform a search using the Search control and wish to </w:t>
      </w:r>
      <w:r>
        <w:t>include</w:t>
      </w:r>
      <w:r w:rsidRPr="00DD7412">
        <w:t xml:space="preserve"> only the data subset that matches the search.</w:t>
      </w:r>
    </w:p>
    <w:p w:rsidR="00797C3D" w:rsidRDefault="00797C3D" w:rsidP="00475C7A">
      <w:pPr>
        <w:pStyle w:val="Heading5"/>
        <w:numPr>
          <w:ilvl w:val="4"/>
          <w:numId w:val="39"/>
        </w:numPr>
      </w:pPr>
      <w:r>
        <w:t>Included data columns</w:t>
      </w:r>
    </w:p>
    <w:p w:rsidR="00797C3D" w:rsidRDefault="00797C3D" w:rsidP="00797C3D">
      <w:r>
        <w:t>R</w:t>
      </w:r>
      <w:r w:rsidRPr="00DD7412">
        <w:t xml:space="preserve">ows include all data fields </w:t>
      </w:r>
      <w:r>
        <w:t xml:space="preserve">displayed in the associated table control; fields that are not displayed are not included.  There are </w:t>
      </w:r>
      <w:r w:rsidRPr="00DD7412">
        <w:t>several caveats:</w:t>
      </w:r>
    </w:p>
    <w:tbl>
      <w:tblPr>
        <w:tblW w:w="987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407"/>
        <w:gridCol w:w="7470"/>
      </w:tblGrid>
      <w:tr w:rsidR="00797C3D" w:rsidTr="00797C3D">
        <w:trPr>
          <w:tblHeader/>
        </w:trPr>
        <w:tc>
          <w:tcPr>
            <w:tcW w:w="2407"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Column Type</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Caveat</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Date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03810" w:rsidRDefault="00797C3D" w:rsidP="00BB2B24">
            <w:r w:rsidRPr="00F03810">
              <w:t xml:space="preserve">Date fields are </w:t>
            </w:r>
            <w:r>
              <w:t>included</w:t>
            </w:r>
            <w:r w:rsidRPr="00F03810">
              <w:t xml:space="preserve"> as per their display format strings and </w:t>
            </w:r>
            <w:r>
              <w:t>are shown</w:t>
            </w:r>
            <w:r w:rsidRPr="00F03810">
              <w:t xml:space="preserve"> as they are displayed in the </w:t>
            </w:r>
            <w:r>
              <w:t>Table Report</w:t>
            </w:r>
            <w:r w:rsidRPr="00F03810">
              <w:t xml:space="preserve"> panel.</w:t>
            </w:r>
          </w:p>
          <w:p w:rsidR="00797C3D" w:rsidRPr="00F03810" w:rsidRDefault="00797C3D" w:rsidP="00BB2B24">
            <w:r w:rsidRPr="00F03810">
              <w:t>The default format is m/d/</w:t>
            </w:r>
            <w:proofErr w:type="spellStart"/>
            <w:r w:rsidRPr="00F03810">
              <w:t>yyyy</w:t>
            </w:r>
            <w:proofErr w:type="spellEnd"/>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Foreign key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pPr>
              <w:rPr>
                <w:b/>
              </w:rPr>
            </w:pPr>
            <w:r w:rsidRPr="00DD7412">
              <w:fldChar w:fldCharType="begin"/>
            </w:r>
            <w:r w:rsidRPr="00DD7412">
              <w:instrText xml:space="preserve"> XE "Foreign keys:Exporting foreign key fields" </w:instrText>
            </w:r>
            <w:r w:rsidRPr="00DD7412">
              <w:fldChar w:fldCharType="end"/>
            </w:r>
            <w:r w:rsidRPr="00DD7412">
              <w:fldChar w:fldCharType="begin"/>
            </w:r>
            <w:r>
              <w:instrText xml:space="preserve"> XE "Exporting:F</w:instrText>
            </w:r>
            <w:r w:rsidRPr="00DD7412">
              <w:instrText xml:space="preserve">oreign key fields" </w:instrText>
            </w:r>
            <w:r w:rsidRPr="00DD7412">
              <w:fldChar w:fldCharType="end"/>
            </w:r>
            <w:r w:rsidRPr="00DD7412">
              <w:t xml:space="preserve">Foreign key fields </w:t>
            </w:r>
            <w:r>
              <w:t>are included as shown in the table panel.  If the “display as” database property is set for the field, then the selected text field will be used instead of the underlying key value.</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Password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42043" w:rsidRDefault="00797C3D" w:rsidP="00BB2B24">
            <w:r w:rsidRPr="00DD7412">
              <w:fldChar w:fldCharType="begin"/>
            </w:r>
            <w:r w:rsidRPr="00DD7412">
              <w:instrText xml:space="preserve"> XE "Exporting</w:instrText>
            </w:r>
            <w:r>
              <w:instrText>:Password fields</w:instrText>
            </w:r>
            <w:r w:rsidRPr="00DD7412">
              <w:instrText xml:space="preserve">" </w:instrText>
            </w:r>
            <w:r w:rsidRPr="00DD7412">
              <w:fldChar w:fldCharType="end"/>
            </w:r>
            <w:r w:rsidRPr="00DD7412">
              <w:fldChar w:fldCharType="begin"/>
            </w:r>
            <w:r w:rsidRPr="00DD7412">
              <w:instrText xml:space="preserve"> XE "Passwords:Exporting" </w:instrText>
            </w:r>
            <w:r w:rsidRPr="00DD7412">
              <w:fldChar w:fldCharType="end"/>
            </w:r>
            <w:r w:rsidRPr="00DD7412">
              <w:t xml:space="preserve">Password fields are </w:t>
            </w:r>
            <w:r>
              <w:t>included as shown in the table panel</w:t>
            </w:r>
            <w:r w:rsidRPr="00DD7412">
              <w:t>.</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Large text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DD7412" w:rsidRDefault="00797C3D" w:rsidP="00BB2B24">
            <w:r>
              <w:t xml:space="preserve">Large text fields, such as the </w:t>
            </w:r>
            <w:r w:rsidRPr="00EC4981">
              <w:t xml:space="preserve">Memo </w:t>
            </w:r>
            <w:r>
              <w:t xml:space="preserve">field </w:t>
            </w:r>
            <w:r w:rsidRPr="00EC4981">
              <w:t xml:space="preserve">in Microsoft Access </w:t>
            </w:r>
            <w:r>
              <w:t>and the</w:t>
            </w:r>
            <w:r w:rsidRPr="00EC4981">
              <w:t xml:space="preserve"> </w:t>
            </w:r>
            <w:proofErr w:type="spellStart"/>
            <w:r w:rsidRPr="00EC4981">
              <w:t>nText</w:t>
            </w:r>
            <w:proofErr w:type="spellEnd"/>
            <w:r w:rsidRPr="00EC4981">
              <w:t xml:space="preserve"> </w:t>
            </w:r>
            <w:r>
              <w:t xml:space="preserve">data type </w:t>
            </w:r>
            <w:r w:rsidRPr="00EC4981">
              <w:t>in Microsoft SQL Server</w:t>
            </w:r>
            <w:r>
              <w:t>, are shown as text strings.</w:t>
            </w:r>
          </w:p>
        </w:tc>
      </w:tr>
      <w:tr w:rsidR="00797C3D" w:rsidRPr="00842043" w:rsidTr="00797C3D">
        <w:tc>
          <w:tcPr>
            <w:tcW w:w="2407"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B</w:t>
            </w:r>
            <w:r w:rsidRPr="00F47EB5">
              <w:t xml:space="preserve">inary </w:t>
            </w:r>
            <w:r>
              <w:t xml:space="preserve">and image </w:t>
            </w:r>
            <w:r w:rsidRPr="00F47EB5">
              <w:t>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DD7412" w:rsidRDefault="00797C3D" w:rsidP="00BB2B24">
            <w:r w:rsidRPr="00DD7412">
              <w:fldChar w:fldCharType="begin"/>
            </w:r>
            <w:r w:rsidRPr="00DD7412">
              <w:instrText xml:space="preserve"> XE "Exporting</w:instrText>
            </w:r>
            <w:r>
              <w:instrText>:Binary and image fields</w:instrText>
            </w:r>
            <w:r w:rsidRPr="00DD7412">
              <w:instrText xml:space="preserve">" </w:instrText>
            </w:r>
            <w:r w:rsidRPr="00DD7412">
              <w:fldChar w:fldCharType="end"/>
            </w:r>
            <w:r>
              <w:t>Binary fields, such as I</w:t>
            </w:r>
            <w:r w:rsidRPr="00EC4981">
              <w:t xml:space="preserve">mage and </w:t>
            </w:r>
            <w:r>
              <w:t>BLOB</w:t>
            </w:r>
            <w:r w:rsidRPr="00EC4981">
              <w:t xml:space="preserve">'s </w:t>
            </w:r>
            <w:r>
              <w:t xml:space="preserve">(binary large object), </w:t>
            </w:r>
            <w:r w:rsidRPr="00EC4981">
              <w:t xml:space="preserve">are not </w:t>
            </w:r>
            <w:r>
              <w:t>included</w:t>
            </w:r>
            <w:r w:rsidRPr="00EC4981">
              <w:t>.</w:t>
            </w:r>
          </w:p>
        </w:tc>
      </w:tr>
    </w:tbl>
    <w:p w:rsidR="00797C3D" w:rsidRDefault="00797C3D" w:rsidP="00797C3D">
      <w:r w:rsidRPr="00DD7412">
        <w:t xml:space="preserve">The column order in the </w:t>
      </w:r>
      <w:r>
        <w:t>report</w:t>
      </w:r>
      <w:r w:rsidRPr="00DD7412">
        <w:t xml:space="preserve"> is the same as the column order in the database table schema.</w:t>
      </w:r>
    </w:p>
    <w:p w:rsidR="00797C3D" w:rsidRDefault="00797C3D" w:rsidP="00797C3D">
      <w:r w:rsidRPr="00F03810">
        <w:t>The data includes column headings in the first row</w:t>
      </w:r>
      <w:r>
        <w:t xml:space="preserve"> of the report</w:t>
      </w:r>
      <w:r w:rsidRPr="00F03810">
        <w:t>.</w:t>
      </w:r>
    </w:p>
    <w:p w:rsidR="00797C3D" w:rsidRDefault="00797C3D" w:rsidP="00797C3D"/>
    <w:p w:rsidR="00797C3D" w:rsidRDefault="00797C3D" w:rsidP="00475C7A">
      <w:pPr>
        <w:pStyle w:val="Heading3"/>
        <w:numPr>
          <w:ilvl w:val="2"/>
          <w:numId w:val="39"/>
        </w:numPr>
      </w:pPr>
      <w:bookmarkStart w:id="135" w:name="_Ref168823477"/>
      <w:bookmarkStart w:id="136" w:name="_Toc412314141"/>
      <w:bookmarkStart w:id="137" w:name="_Toc414885717"/>
      <w:r>
        <w:t>Export to Microsoft Excel</w:t>
      </w:r>
      <w:bookmarkEnd w:id="135"/>
      <w:bookmarkEnd w:id="136"/>
      <w:bookmarkEnd w:id="137"/>
    </w:p>
    <w:p w:rsidR="00797C3D" w:rsidRDefault="00797C3D" w:rsidP="00797C3D">
      <w:r w:rsidRPr="00842043">
        <w:fldChar w:fldCharType="begin"/>
      </w:r>
      <w:r w:rsidRPr="00842043">
        <w:instrText xml:space="preserve"> XE "</w:instrText>
      </w:r>
      <w:r>
        <w:instrText>Export to Microsoft Excel</w:instrText>
      </w:r>
      <w:r w:rsidRPr="00842043">
        <w:instrText xml:space="preserve">" </w:instrText>
      </w:r>
      <w:r w:rsidRPr="00842043">
        <w:fldChar w:fldCharType="end"/>
      </w:r>
      <w:r w:rsidRPr="00842043">
        <w:fldChar w:fldCharType="begin"/>
      </w:r>
      <w:r w:rsidRPr="00842043">
        <w:instrText xml:space="preserve"> XE "Application Wizard:</w:instrText>
      </w:r>
      <w:r>
        <w:instrText>Export to Microsoft Excel</w:instrText>
      </w:r>
      <w:r w:rsidRPr="00842043">
        <w:instrText xml:space="preserve">" </w:instrText>
      </w:r>
      <w:r w:rsidRPr="00842043">
        <w:fldChar w:fldCharType="end"/>
      </w:r>
      <w:r w:rsidRPr="00DD7412">
        <w:t>By default, Iron Speed Designer</w:t>
      </w:r>
      <w:r>
        <w:t>’s Application places an</w:t>
      </w:r>
      <w:r w:rsidRPr="00DD7412">
        <w:t xml:space="preserve"> </w:t>
      </w:r>
      <w:r>
        <w:t>“</w:t>
      </w:r>
      <w:r w:rsidRPr="00DD7412">
        <w:t>Export</w:t>
      </w:r>
      <w:r>
        <w:t xml:space="preserve"> to Excel”</w:t>
      </w:r>
      <w:r w:rsidRPr="00DD7412">
        <w:t xml:space="preserve"> button </w:t>
      </w:r>
      <w:r>
        <w:t xml:space="preserve">in each table panel, such as is found </w:t>
      </w:r>
      <w:r w:rsidRPr="00DD7412">
        <w:t xml:space="preserve">on </w:t>
      </w:r>
      <w:r>
        <w:t>a Table Report</w:t>
      </w:r>
      <w:r w:rsidRPr="00DD7412">
        <w:t xml:space="preserve"> page.</w:t>
      </w:r>
      <w:r w:rsidRPr="00DF5694">
        <w:t xml:space="preserve"> </w:t>
      </w:r>
      <w:r>
        <w:t xml:space="preserve"> Exported files</w:t>
      </w:r>
      <w:r w:rsidRPr="00DD7412">
        <w:t xml:space="preserve"> are saved in </w:t>
      </w:r>
      <w:r>
        <w:t xml:space="preserve">a special XML file </w:t>
      </w:r>
      <w:r w:rsidRPr="00DD7412">
        <w:t>format</w:t>
      </w:r>
      <w:r>
        <w:t xml:space="preserve"> that is recognized and imported by Microsoft Excel.</w:t>
      </w:r>
    </w:p>
    <w:p w:rsidR="00797C3D" w:rsidRDefault="00797C3D" w:rsidP="00797C3D">
      <w:pPr>
        <w:rPr>
          <w:rFonts w:cs="Arial"/>
        </w:rPr>
      </w:pPr>
      <w:r>
        <w:rPr>
          <w:rFonts w:cs="Arial"/>
          <w:noProof/>
        </w:rPr>
        <w:drawing>
          <wp:inline distT="0" distB="0" distL="0" distR="0" wp14:anchorId="1CFA88F8" wp14:editId="52655F58">
            <wp:extent cx="5715000" cy="1371600"/>
            <wp:effectExtent l="19050" t="19050" r="57150" b="571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5000" cy="13716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7C3D" w:rsidRDefault="00797C3D" w:rsidP="00475C7A">
      <w:pPr>
        <w:pStyle w:val="Heading5"/>
        <w:numPr>
          <w:ilvl w:val="4"/>
          <w:numId w:val="39"/>
        </w:numPr>
      </w:pPr>
      <w:r>
        <w:t>Excel versions supported</w:t>
      </w:r>
    </w:p>
    <w:p w:rsidR="00797C3D" w:rsidRDefault="00797C3D" w:rsidP="00797C3D">
      <w:r>
        <w:t xml:space="preserve">The </w:t>
      </w:r>
      <w:r w:rsidRPr="002A39D7">
        <w:t xml:space="preserve">Export to Excel </w:t>
      </w:r>
      <w:r>
        <w:t xml:space="preserve">feature </w:t>
      </w:r>
      <w:r w:rsidRPr="002A39D7">
        <w:t xml:space="preserve">works on </w:t>
      </w:r>
      <w:r>
        <w:t xml:space="preserve">Microsoft Excel 2003, Microsoft </w:t>
      </w:r>
      <w:r w:rsidRPr="002A39D7">
        <w:t>2007</w:t>
      </w:r>
      <w:r>
        <w:t xml:space="preserve"> and later versions</w:t>
      </w:r>
      <w:r w:rsidRPr="002A39D7">
        <w:t>.</w:t>
      </w:r>
      <w:r>
        <w:t xml:space="preserve">  </w:t>
      </w:r>
      <w:r w:rsidRPr="002A39D7">
        <w:t xml:space="preserve">The </w:t>
      </w:r>
      <w:r>
        <w:t xml:space="preserve">Export to </w:t>
      </w:r>
      <w:r w:rsidRPr="002A39D7">
        <w:t xml:space="preserve">Excel feature uses the Excel XML format that Microsoft </w:t>
      </w:r>
      <w:r>
        <w:t xml:space="preserve">developed for Excel 2003 and </w:t>
      </w:r>
      <w:r w:rsidRPr="002A39D7">
        <w:t>Excel 2007.</w:t>
      </w:r>
    </w:p>
    <w:p w:rsidR="00797C3D" w:rsidRPr="002A39D7" w:rsidRDefault="00797C3D" w:rsidP="00797C3D">
      <w:r>
        <w:t xml:space="preserve">Microsoft </w:t>
      </w:r>
      <w:r w:rsidRPr="002A39D7">
        <w:t xml:space="preserve">Excel 2000 does not support the Excel XML format and hence the data is displayed as XML in an Excel 2000 file. </w:t>
      </w:r>
      <w:r>
        <w:t xml:space="preserve"> T</w:t>
      </w:r>
      <w:r w:rsidRPr="002A39D7">
        <w:t xml:space="preserve">here may be an </w:t>
      </w:r>
      <w:r>
        <w:t xml:space="preserve">Excel 2000 </w:t>
      </w:r>
      <w:r w:rsidRPr="002A39D7">
        <w:t xml:space="preserve">add-in that </w:t>
      </w:r>
      <w:r>
        <w:t xml:space="preserve">provides this feature at </w:t>
      </w:r>
      <w:hyperlink r:id="rId37" w:tgtFrame="_blank" w:tooltip="http://support.microsoft.com/default.aspx/kb/924074" w:history="1"/>
      <w:hyperlink r:id="rId38" w:tgtFrame="_blank" w:tooltip="http://support.microsoft.com/default.aspx/kb/924074" w:history="1">
        <w:r w:rsidRPr="002A39D7">
          <w:rPr>
            <w:rStyle w:val="Hyperlink"/>
          </w:rPr>
          <w:t>http://support.microsoft.com/default.aspx/kb/924074</w:t>
        </w:r>
      </w:hyperlink>
      <w:r>
        <w:t>.</w:t>
      </w:r>
    </w:p>
    <w:p w:rsidR="00797C3D" w:rsidRPr="00DD7412" w:rsidRDefault="00797C3D" w:rsidP="00475C7A">
      <w:pPr>
        <w:pStyle w:val="Heading5"/>
        <w:numPr>
          <w:ilvl w:val="4"/>
          <w:numId w:val="39"/>
        </w:numPr>
      </w:pPr>
      <w:r>
        <w:t>Exported data rows</w:t>
      </w:r>
    </w:p>
    <w:p w:rsidR="00797C3D" w:rsidRDefault="00797C3D" w:rsidP="00797C3D">
      <w:r w:rsidRPr="00DD7412">
        <w:fldChar w:fldCharType="begin"/>
      </w:r>
      <w:r>
        <w:instrText xml:space="preserve"> XE "Exporting:Rows exported</w:instrText>
      </w:r>
      <w:r w:rsidRPr="00DD7412">
        <w:instrText xml:space="preserve">" </w:instrText>
      </w:r>
      <w:r w:rsidRPr="00DD7412">
        <w:fldChar w:fldCharType="end"/>
      </w:r>
      <w:r w:rsidRPr="00DD7412">
        <w:t xml:space="preserve">Only the rows in the currently </w:t>
      </w:r>
      <w:r>
        <w:t>displayed</w:t>
      </w:r>
      <w:r w:rsidRPr="00DD7412">
        <w:t xml:space="preserve"> data set are exported.  This is convenient for </w:t>
      </w:r>
      <w:r w:rsidRPr="00F05E36">
        <w:t>application</w:t>
      </w:r>
      <w:r>
        <w:t xml:space="preserve"> </w:t>
      </w:r>
      <w:r w:rsidRPr="00DD7412">
        <w:t>users who perform a search using the Search control and wish to export only the data subset that matches the search.</w:t>
      </w:r>
      <w:r>
        <w:t xml:space="preserve">  There is no limit to the number of rows that may be exported.</w:t>
      </w:r>
    </w:p>
    <w:p w:rsidR="00797C3D" w:rsidRDefault="00797C3D" w:rsidP="00475C7A">
      <w:pPr>
        <w:pStyle w:val="Heading5"/>
        <w:numPr>
          <w:ilvl w:val="4"/>
          <w:numId w:val="39"/>
        </w:numPr>
      </w:pPr>
      <w:r>
        <w:t>Exported data columns</w:t>
      </w:r>
    </w:p>
    <w:p w:rsidR="00797C3D" w:rsidRDefault="00797C3D" w:rsidP="00797C3D">
      <w:r>
        <w:t>T</w:t>
      </w:r>
      <w:r w:rsidRPr="00DD7412">
        <w:t xml:space="preserve">he exported rows include all data fields </w:t>
      </w:r>
      <w:r>
        <w:t xml:space="preserve">displayed in the associated table control; fields that are not displayed are not exported.  There are </w:t>
      </w:r>
      <w:r w:rsidRPr="00DD7412">
        <w:t>several caveats: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250"/>
        <w:gridCol w:w="7470"/>
      </w:tblGrid>
      <w:tr w:rsidR="00797C3D" w:rsidTr="00BB2B24">
        <w:trPr>
          <w:tblHeader/>
        </w:trPr>
        <w:tc>
          <w:tcPr>
            <w:tcW w:w="2250"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Column Type</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Caveat</w:t>
            </w:r>
          </w:p>
        </w:tc>
      </w:tr>
      <w:tr w:rsidR="00797C3D" w:rsidRPr="00842043" w:rsidTr="00BB2B24">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Date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03810" w:rsidRDefault="00797C3D" w:rsidP="00BB2B24">
            <w:r w:rsidRPr="00F03810">
              <w:t xml:space="preserve">Date fields are exported as per their display format strings and will be exported as they are displayed in the </w:t>
            </w:r>
            <w:r>
              <w:t>Table Report</w:t>
            </w:r>
            <w:r w:rsidRPr="00F03810">
              <w:t xml:space="preserve"> panel.</w:t>
            </w:r>
          </w:p>
          <w:p w:rsidR="00797C3D" w:rsidRPr="00F03810" w:rsidRDefault="00797C3D" w:rsidP="00BB2B24">
            <w:r w:rsidRPr="00F03810">
              <w:t>The default format is m/d/</w:t>
            </w:r>
            <w:proofErr w:type="spellStart"/>
            <w:r w:rsidRPr="00F03810">
              <w:t>yyyy</w:t>
            </w:r>
            <w:proofErr w:type="spellEnd"/>
          </w:p>
        </w:tc>
      </w:tr>
      <w:tr w:rsidR="00797C3D" w:rsidRPr="00842043" w:rsidTr="00BB2B24">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Currency, number and percentage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rsidRPr="00F03810">
              <w:t>Currency, number and percentage fields are exported as numeric values to enable sorting in Microsoft Excel.</w:t>
            </w:r>
          </w:p>
          <w:p w:rsidR="00797C3D" w:rsidRDefault="00797C3D" w:rsidP="00BB2B24">
            <w:r>
              <w:t>The default formats are:</w:t>
            </w:r>
          </w:p>
          <w:tbl>
            <w:tblPr>
              <w:tblW w:w="0" w:type="auto"/>
              <w:tblLook w:val="01E0" w:firstRow="1" w:lastRow="1" w:firstColumn="1" w:lastColumn="1" w:noHBand="0" w:noVBand="0"/>
            </w:tblPr>
            <w:tblGrid>
              <w:gridCol w:w="1873"/>
              <w:gridCol w:w="1106"/>
            </w:tblGrid>
            <w:tr w:rsidR="00797C3D" w:rsidRPr="00F03810" w:rsidTr="00BB2B24">
              <w:tc>
                <w:tcPr>
                  <w:tcW w:w="1873" w:type="dxa"/>
                  <w:shd w:val="clear" w:color="auto" w:fill="auto"/>
                </w:tcPr>
                <w:p w:rsidR="00797C3D" w:rsidRPr="00F03810" w:rsidRDefault="00797C3D" w:rsidP="00BB2B24">
                  <w:r w:rsidRPr="00F03810">
                    <w:t>Currency fields</w:t>
                  </w:r>
                </w:p>
              </w:tc>
              <w:tc>
                <w:tcPr>
                  <w:tcW w:w="1106" w:type="dxa"/>
                  <w:shd w:val="clear" w:color="auto" w:fill="auto"/>
                </w:tcPr>
                <w:p w:rsidR="00797C3D" w:rsidRPr="00F03810" w:rsidRDefault="00797C3D" w:rsidP="00BB2B24">
                  <w:r w:rsidRPr="00F03810">
                    <w:t>#,##0.00</w:t>
                  </w:r>
                </w:p>
              </w:tc>
            </w:tr>
            <w:tr w:rsidR="00797C3D" w:rsidRPr="00F03810" w:rsidTr="00BB2B24">
              <w:tc>
                <w:tcPr>
                  <w:tcW w:w="1873" w:type="dxa"/>
                  <w:shd w:val="clear" w:color="auto" w:fill="auto"/>
                </w:tcPr>
                <w:p w:rsidR="00797C3D" w:rsidRPr="00F03810" w:rsidRDefault="00797C3D" w:rsidP="00BB2B24">
                  <w:r w:rsidRPr="00F03810">
                    <w:t>Number fields</w:t>
                  </w:r>
                </w:p>
              </w:tc>
              <w:tc>
                <w:tcPr>
                  <w:tcW w:w="1106" w:type="dxa"/>
                  <w:shd w:val="clear" w:color="auto" w:fill="auto"/>
                </w:tcPr>
                <w:p w:rsidR="00797C3D" w:rsidRPr="00F03810" w:rsidRDefault="00797C3D" w:rsidP="00BB2B24">
                  <w:r w:rsidRPr="00F03810">
                    <w:t>#,##0</w:t>
                  </w:r>
                </w:p>
              </w:tc>
            </w:tr>
            <w:tr w:rsidR="00797C3D" w:rsidRPr="00F03810" w:rsidTr="00BB2B24">
              <w:tc>
                <w:tcPr>
                  <w:tcW w:w="1873" w:type="dxa"/>
                  <w:shd w:val="clear" w:color="auto" w:fill="auto"/>
                </w:tcPr>
                <w:p w:rsidR="00797C3D" w:rsidRPr="00F03810" w:rsidRDefault="00797C3D" w:rsidP="00BB2B24">
                  <w:r w:rsidRPr="00F03810">
                    <w:t>Percentage fields</w:t>
                  </w:r>
                </w:p>
              </w:tc>
              <w:tc>
                <w:tcPr>
                  <w:tcW w:w="1106" w:type="dxa"/>
                  <w:shd w:val="clear" w:color="auto" w:fill="auto"/>
                </w:tcPr>
                <w:p w:rsidR="00797C3D" w:rsidRPr="00F03810" w:rsidRDefault="00797C3D" w:rsidP="00BB2B24">
                  <w:r w:rsidRPr="00F03810">
                    <w:t>0.00%</w:t>
                  </w:r>
                </w:p>
              </w:tc>
            </w:tr>
          </w:tbl>
          <w:p w:rsidR="00797C3D" w:rsidRPr="00F03810" w:rsidRDefault="00797C3D" w:rsidP="00BB2B24"/>
        </w:tc>
      </w:tr>
      <w:tr w:rsidR="00797C3D" w:rsidRPr="00842043" w:rsidTr="00BB2B24">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Foreign key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pPr>
              <w:rPr>
                <w:b/>
              </w:rPr>
            </w:pPr>
            <w:r w:rsidRPr="00DD7412">
              <w:fldChar w:fldCharType="begin"/>
            </w:r>
            <w:r w:rsidRPr="00DD7412">
              <w:instrText xml:space="preserve"> XE "Foreign keys:Exporting foreign key fields" </w:instrText>
            </w:r>
            <w:r w:rsidRPr="00DD7412">
              <w:fldChar w:fldCharType="end"/>
            </w:r>
            <w:r w:rsidRPr="00DD7412">
              <w:fldChar w:fldCharType="begin"/>
            </w:r>
            <w:r>
              <w:instrText xml:space="preserve"> XE "Exporting:F</w:instrText>
            </w:r>
            <w:r w:rsidRPr="00DD7412">
              <w:instrText xml:space="preserve">oreign key fields" </w:instrText>
            </w:r>
            <w:r w:rsidRPr="00DD7412">
              <w:fldChar w:fldCharType="end"/>
            </w:r>
            <w:r w:rsidRPr="00DD7412">
              <w:t xml:space="preserve">Foreign key fields </w:t>
            </w:r>
            <w:r>
              <w:t>are exported as shown in the table control.  If the “Display as” database property is set for the field, then the selected text field will be exported instead of the underlying key value.</w:t>
            </w:r>
          </w:p>
        </w:tc>
      </w:tr>
      <w:tr w:rsidR="00797C3D" w:rsidRPr="00842043" w:rsidTr="00BB2B24">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Password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42043" w:rsidRDefault="00797C3D" w:rsidP="00BB2B24">
            <w:r w:rsidRPr="00DD7412">
              <w:fldChar w:fldCharType="begin"/>
            </w:r>
            <w:r w:rsidRPr="00DD7412">
              <w:instrText xml:space="preserve"> XE "Exporting</w:instrText>
            </w:r>
            <w:r>
              <w:instrText>:Password fields</w:instrText>
            </w:r>
            <w:r w:rsidRPr="00DD7412">
              <w:instrText xml:space="preserve">" </w:instrText>
            </w:r>
            <w:r w:rsidRPr="00DD7412">
              <w:fldChar w:fldCharType="end"/>
            </w:r>
            <w:r w:rsidRPr="00DD7412">
              <w:fldChar w:fldCharType="begin"/>
            </w:r>
            <w:r w:rsidRPr="00DD7412">
              <w:instrText xml:space="preserve"> XE "Passwords:Exporting" </w:instrText>
            </w:r>
            <w:r w:rsidRPr="00DD7412">
              <w:fldChar w:fldCharType="end"/>
            </w:r>
            <w:r w:rsidRPr="00DD7412">
              <w:t xml:space="preserve">Password fields are </w:t>
            </w:r>
            <w:r>
              <w:t>exported as shown in the table control</w:t>
            </w:r>
            <w:r w:rsidRPr="00DD7412">
              <w:t>.</w:t>
            </w:r>
          </w:p>
        </w:tc>
      </w:tr>
      <w:tr w:rsidR="00797C3D" w:rsidRPr="00842043" w:rsidTr="00BB2B24">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Large text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r>
              <w:t xml:space="preserve">Large text fields, such as the </w:t>
            </w:r>
            <w:r w:rsidRPr="00EC4981">
              <w:t xml:space="preserve">Memo </w:t>
            </w:r>
            <w:r>
              <w:t xml:space="preserve">field </w:t>
            </w:r>
            <w:r w:rsidRPr="00EC4981">
              <w:t xml:space="preserve">in Microsoft Access </w:t>
            </w:r>
            <w:r>
              <w:t>and the</w:t>
            </w:r>
            <w:r w:rsidRPr="00EC4981">
              <w:t xml:space="preserve"> </w:t>
            </w:r>
            <w:proofErr w:type="spellStart"/>
            <w:r w:rsidRPr="00EC4981">
              <w:t>nText</w:t>
            </w:r>
            <w:proofErr w:type="spellEnd"/>
            <w:r w:rsidRPr="00EC4981">
              <w:t xml:space="preserve"> </w:t>
            </w:r>
            <w:r>
              <w:t xml:space="preserve">data type </w:t>
            </w:r>
            <w:r w:rsidRPr="00EC4981">
              <w:t>in Microsoft SQL Server</w:t>
            </w:r>
            <w:r>
              <w:t>, are exported as text strings.</w:t>
            </w:r>
          </w:p>
          <w:p w:rsidR="00797C3D" w:rsidRPr="00DD7412" w:rsidRDefault="00797C3D" w:rsidP="00BB2B24">
            <w:r>
              <w:t>Word-wrapping in Excel is automatically enabled for large text fields.</w:t>
            </w:r>
          </w:p>
        </w:tc>
      </w:tr>
      <w:tr w:rsidR="00797C3D" w:rsidRPr="00842043" w:rsidTr="00BB2B24">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B</w:t>
            </w:r>
            <w:r w:rsidRPr="00F47EB5">
              <w:t xml:space="preserve">inary </w:t>
            </w:r>
            <w:r>
              <w:t xml:space="preserve">and image </w:t>
            </w:r>
            <w:r w:rsidRPr="00F47EB5">
              <w:t>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DD7412" w:rsidRDefault="00797C3D" w:rsidP="00BB2B24">
            <w:r w:rsidRPr="00DD7412">
              <w:fldChar w:fldCharType="begin"/>
            </w:r>
            <w:r w:rsidRPr="00DD7412">
              <w:instrText xml:space="preserve"> XE "Exporting</w:instrText>
            </w:r>
            <w:r>
              <w:instrText>:Binary and image fields</w:instrText>
            </w:r>
            <w:r w:rsidRPr="00DD7412">
              <w:instrText xml:space="preserve">" </w:instrText>
            </w:r>
            <w:r w:rsidRPr="00DD7412">
              <w:fldChar w:fldCharType="end"/>
            </w:r>
            <w:r>
              <w:t>Binary fields, such as I</w:t>
            </w:r>
            <w:r w:rsidRPr="00EC4981">
              <w:t xml:space="preserve">mage and </w:t>
            </w:r>
            <w:r>
              <w:t>BLOB</w:t>
            </w:r>
            <w:r w:rsidRPr="00EC4981">
              <w:t xml:space="preserve">'s </w:t>
            </w:r>
            <w:r>
              <w:t xml:space="preserve">(binary large object), </w:t>
            </w:r>
            <w:r w:rsidRPr="00EC4981">
              <w:t>are not exported.</w:t>
            </w:r>
          </w:p>
        </w:tc>
      </w:tr>
    </w:tbl>
    <w:p w:rsidR="00797C3D" w:rsidRDefault="00797C3D" w:rsidP="00797C3D">
      <w:r w:rsidRPr="00DD7412">
        <w:t xml:space="preserve">The column order in the exported file is the same as the column order in the </w:t>
      </w:r>
      <w:r>
        <w:t xml:space="preserve">underlying </w:t>
      </w:r>
      <w:r w:rsidRPr="00DD7412">
        <w:t xml:space="preserve">database table </w:t>
      </w:r>
      <w:r>
        <w:t>or view schema</w:t>
      </w:r>
      <w:r w:rsidRPr="00DD7412">
        <w:t>.</w:t>
      </w:r>
      <w:r>
        <w:t xml:space="preserve">  To achieve a different export order, we recommend creating a database view with the fields arranged in the desired column order.</w:t>
      </w:r>
    </w:p>
    <w:p w:rsidR="00797C3D" w:rsidRDefault="00797C3D" w:rsidP="00797C3D">
      <w:r w:rsidRPr="00F03810">
        <w:t>The exported data includes column headings in the first row.</w:t>
      </w:r>
    </w:p>
    <w:p w:rsidR="00797C3D" w:rsidRPr="009C07BD" w:rsidRDefault="00797C3D" w:rsidP="00475C7A">
      <w:pPr>
        <w:pStyle w:val="Heading5"/>
        <w:numPr>
          <w:ilvl w:val="4"/>
          <w:numId w:val="39"/>
        </w:numPr>
      </w:pPr>
      <w:r w:rsidRPr="009C07BD">
        <w:t>Avoiding exporting duplicate records</w:t>
      </w:r>
    </w:p>
    <w:p w:rsidR="00797C3D" w:rsidRDefault="00797C3D" w:rsidP="00797C3D">
      <w:r w:rsidRPr="009C07BD">
        <w:t>In certain situations it is possible the exported data set will contain duplicate records if the underlying database table or view does not have a primary key declared in the database or a virtual primary key declared i</w:t>
      </w:r>
      <w:r>
        <w:t xml:space="preserve">n Iron Speed Designer. </w:t>
      </w:r>
      <w:r w:rsidRPr="009C07BD">
        <w:t>Without a primary key, the database may return duplicate records.</w:t>
      </w:r>
    </w:p>
    <w:p w:rsidR="00797C3D" w:rsidRDefault="00797C3D" w:rsidP="00475C7A">
      <w:pPr>
        <w:pStyle w:val="Heading5"/>
        <w:numPr>
          <w:ilvl w:val="4"/>
          <w:numId w:val="39"/>
        </w:numPr>
      </w:pPr>
      <w:r>
        <w:t>Export times out</w:t>
      </w:r>
    </w:p>
    <w:p w:rsidR="00797C3D" w:rsidRDefault="00797C3D" w:rsidP="00797C3D">
      <w:r>
        <w:t xml:space="preserve">There is no limit on the number of rows you can export.  However, if you are exporting a large number of rows, the export process may time out.  You may wish to adjust (increase) the </w:t>
      </w:r>
      <w:proofErr w:type="spellStart"/>
      <w:r>
        <w:t>executionTimeout</w:t>
      </w:r>
      <w:proofErr w:type="spellEnd"/>
      <w:r>
        <w:t xml:space="preserve"> parameter in the </w:t>
      </w:r>
      <w:proofErr w:type="spellStart"/>
      <w:r>
        <w:t>httpRuntime</w:t>
      </w:r>
      <w:proofErr w:type="spellEnd"/>
      <w:r>
        <w:t xml:space="preserve"> section of your application’s </w:t>
      </w:r>
      <w:proofErr w:type="spellStart"/>
      <w:r>
        <w:t>Web.config</w:t>
      </w:r>
      <w:proofErr w:type="spellEnd"/>
      <w:r>
        <w:t xml:space="preserve"> file if you experience time out errors.</w:t>
      </w:r>
    </w:p>
    <w:p w:rsidR="00797C3D" w:rsidRDefault="00797C3D" w:rsidP="00475C7A">
      <w:pPr>
        <w:pStyle w:val="Heading5"/>
        <w:numPr>
          <w:ilvl w:val="4"/>
          <w:numId w:val="39"/>
        </w:numPr>
      </w:pPr>
      <w:r>
        <w:t>Efficiency considerations for Export</w:t>
      </w:r>
    </w:p>
    <w:p w:rsidR="00797C3D" w:rsidRDefault="00797C3D" w:rsidP="00797C3D">
      <w:r>
        <w:t>You can set the maximum number of rows that can be exported in Excel via the Configure Application tool. By default it is set to 10000. This governs whether the values will be exported to Excel, and whether foreign keys will be exported as foreign key value or display as foreign key.</w:t>
      </w:r>
    </w:p>
    <w:p w:rsidR="00797C3D" w:rsidRDefault="00797C3D" w:rsidP="00797C3D">
      <w:r>
        <w:rPr>
          <w:noProof/>
        </w:rPr>
        <w:drawing>
          <wp:inline distT="0" distB="0" distL="0" distR="0" wp14:anchorId="1607973A" wp14:editId="3C4140E5">
            <wp:extent cx="5943600" cy="470535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4705350"/>
                    </a:xfrm>
                    <a:prstGeom prst="rect">
                      <a:avLst/>
                    </a:prstGeom>
                    <a:noFill/>
                    <a:ln>
                      <a:noFill/>
                    </a:ln>
                  </pic:spPr>
                </pic:pic>
              </a:graphicData>
            </a:graphic>
          </wp:inline>
        </w:drawing>
      </w:r>
    </w:p>
    <w:p w:rsidR="00797C3D" w:rsidRDefault="00797C3D" w:rsidP="00797C3D">
      <w:r>
        <w:t xml:space="preserve">For example on the products table, it has </w:t>
      </w:r>
      <w:proofErr w:type="spellStart"/>
      <w:r>
        <w:t>CategoryId</w:t>
      </w:r>
      <w:proofErr w:type="spellEnd"/>
      <w:r>
        <w:t xml:space="preserve"> field as a foreign key, which is configured to display Category Name. If the number of products is less than the threshold, then Category Name will be exported into either Excel or CSV as requested. If there are at least as many products as the threshold, then </w:t>
      </w:r>
      <w:proofErr w:type="spellStart"/>
      <w:r>
        <w:t>CategoryId</w:t>
      </w:r>
      <w:proofErr w:type="spellEnd"/>
      <w:r>
        <w:t xml:space="preserve"> will be exported instead of Category Name. In addition, when export is requested to Excel, values will be exported to CSV instead. When the threshold is met, the </w:t>
      </w:r>
      <w:r w:rsidRPr="00F05E36">
        <w:t>application</w:t>
      </w:r>
      <w:r>
        <w:t xml:space="preserve"> user will be prompted about the export from the current table.</w:t>
      </w:r>
    </w:p>
    <w:p w:rsidR="00797C3D" w:rsidRDefault="00797C3D" w:rsidP="00797C3D">
      <w:r>
        <w:rPr>
          <w:noProof/>
        </w:rPr>
        <w:drawing>
          <wp:inline distT="0" distB="0" distL="0" distR="0" wp14:anchorId="2E636D34" wp14:editId="37613FD4">
            <wp:extent cx="4638675" cy="1752600"/>
            <wp:effectExtent l="0" t="0" r="9525"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38675" cy="1752600"/>
                    </a:xfrm>
                    <a:prstGeom prst="rect">
                      <a:avLst/>
                    </a:prstGeom>
                    <a:noFill/>
                    <a:ln>
                      <a:noFill/>
                    </a:ln>
                  </pic:spPr>
                </pic:pic>
              </a:graphicData>
            </a:graphic>
          </wp:inline>
        </w:drawing>
      </w:r>
    </w:p>
    <w:p w:rsidR="00797C3D" w:rsidRDefault="00797C3D" w:rsidP="00797C3D"/>
    <w:p w:rsidR="00797C3D" w:rsidRPr="00BF445E" w:rsidRDefault="00797C3D" w:rsidP="00797C3D"/>
    <w:p w:rsidR="00797C3D" w:rsidRDefault="00797C3D" w:rsidP="00475C7A">
      <w:pPr>
        <w:pStyle w:val="Heading3"/>
        <w:numPr>
          <w:ilvl w:val="2"/>
          <w:numId w:val="39"/>
        </w:numPr>
      </w:pPr>
      <w:bookmarkStart w:id="138" w:name="_Ref105899254"/>
      <w:bookmarkStart w:id="139" w:name="_Toc117417324"/>
      <w:bookmarkStart w:id="140" w:name="_Toc412314142"/>
      <w:bookmarkStart w:id="141" w:name="_Toc414885718"/>
      <w:r>
        <w:t>Export to ASCII CSV</w:t>
      </w:r>
      <w:bookmarkEnd w:id="138"/>
      <w:bookmarkEnd w:id="139"/>
      <w:bookmarkEnd w:id="140"/>
      <w:bookmarkEnd w:id="141"/>
    </w:p>
    <w:p w:rsidR="00797C3D" w:rsidRDefault="00797C3D" w:rsidP="00797C3D">
      <w:r w:rsidRPr="00DD7412">
        <w:fldChar w:fldCharType="begin"/>
      </w:r>
      <w:r w:rsidRPr="00DD7412">
        <w:instrText xml:space="preserve"> XE "Wizards:</w:instrText>
      </w:r>
      <w:r>
        <w:instrText>Export to ASCII CSV</w:instrText>
      </w:r>
      <w:r w:rsidRPr="00DD7412">
        <w:instrText xml:space="preserve">" </w:instrText>
      </w:r>
      <w:r w:rsidRPr="00DD7412">
        <w:fldChar w:fldCharType="end"/>
      </w:r>
      <w:r w:rsidRPr="00DD7412">
        <w:fldChar w:fldCharType="begin"/>
      </w:r>
      <w:r w:rsidRPr="00DD7412">
        <w:instrText xml:space="preserve"> XE "Export </w:instrText>
      </w:r>
      <w:r>
        <w:instrText>to ASCII CSV</w:instrText>
      </w:r>
      <w:r w:rsidRPr="00DD7412">
        <w:instrText xml:space="preserve">" </w:instrText>
      </w:r>
      <w:r w:rsidRPr="00DD7412">
        <w:fldChar w:fldCharType="end"/>
      </w:r>
      <w:r w:rsidRPr="00DD7412">
        <w:fldChar w:fldCharType="begin"/>
      </w:r>
      <w:r w:rsidRPr="00DD7412">
        <w:instrText xml:space="preserve"> XE "Page templates:Export table dialog" </w:instrText>
      </w:r>
      <w:r w:rsidRPr="00DD7412">
        <w:fldChar w:fldCharType="end"/>
      </w:r>
      <w:r w:rsidRPr="00DD7412">
        <w:t>Iron Speed Designer</w:t>
      </w:r>
      <w:r>
        <w:t>’s Application Wizard places an</w:t>
      </w:r>
      <w:r w:rsidRPr="00DD7412">
        <w:t xml:space="preserve"> </w:t>
      </w:r>
      <w:r>
        <w:t>“</w:t>
      </w:r>
      <w:r w:rsidRPr="00DD7412">
        <w:t>Export</w:t>
      </w:r>
      <w:r>
        <w:t xml:space="preserve"> to CSV”</w:t>
      </w:r>
      <w:r w:rsidRPr="00DD7412">
        <w:t xml:space="preserve"> button </w:t>
      </w:r>
      <w:r>
        <w:t>in selected Table Report panels, such as in the Table Report</w:t>
      </w:r>
      <w:r w:rsidRPr="00DD7412">
        <w:t xml:space="preserve"> page.</w:t>
      </w:r>
      <w:r w:rsidRPr="00DF5694">
        <w:t xml:space="preserve"> </w:t>
      </w:r>
      <w:r>
        <w:t xml:space="preserve"> Exported files</w:t>
      </w:r>
      <w:r w:rsidRPr="00DD7412">
        <w:t xml:space="preserve"> are saved in ASCII comma separated value (CSV) format,</w:t>
      </w:r>
      <w:r>
        <w:t xml:space="preserve"> one data record per file row.</w:t>
      </w:r>
    </w:p>
    <w:p w:rsidR="00797C3D" w:rsidRPr="00DD7412" w:rsidRDefault="00797C3D" w:rsidP="00475C7A">
      <w:pPr>
        <w:pStyle w:val="Heading5"/>
        <w:numPr>
          <w:ilvl w:val="4"/>
          <w:numId w:val="39"/>
        </w:numPr>
      </w:pPr>
      <w:r>
        <w:t>Exported Data Rows</w:t>
      </w:r>
    </w:p>
    <w:p w:rsidR="00797C3D" w:rsidRPr="00DD7412" w:rsidRDefault="00797C3D" w:rsidP="00797C3D">
      <w:r w:rsidRPr="00DD7412">
        <w:fldChar w:fldCharType="begin"/>
      </w:r>
      <w:r>
        <w:instrText xml:space="preserve"> XE "Exporting:Rows exported</w:instrText>
      </w:r>
      <w:r w:rsidRPr="00DD7412">
        <w:instrText xml:space="preserve">" </w:instrText>
      </w:r>
      <w:r w:rsidRPr="00DD7412">
        <w:fldChar w:fldCharType="end"/>
      </w:r>
      <w:r w:rsidRPr="00DD7412">
        <w:t xml:space="preserve">Only the rows in the currently </w:t>
      </w:r>
      <w:r>
        <w:t>displayed</w:t>
      </w:r>
      <w:r w:rsidRPr="00DD7412">
        <w:t xml:space="preserve"> data set are exported.  This is convenient </w:t>
      </w:r>
      <w:proofErr w:type="gramStart"/>
      <w:r w:rsidRPr="00DD7412">
        <w:t xml:space="preserve">for </w:t>
      </w:r>
      <w:r w:rsidRPr="00CF0045">
        <w:t xml:space="preserve"> </w:t>
      </w:r>
      <w:r w:rsidRPr="00F05E36">
        <w:t>application</w:t>
      </w:r>
      <w:proofErr w:type="gramEnd"/>
      <w:r>
        <w:t xml:space="preserve"> </w:t>
      </w:r>
      <w:r w:rsidRPr="00DD7412">
        <w:t>users who perform a search using the Search control and wish to export only the data subset that matches the search.</w:t>
      </w:r>
    </w:p>
    <w:tbl>
      <w:tblPr>
        <w:tblW w:w="0" w:type="auto"/>
        <w:tblInd w:w="108" w:type="dxa"/>
        <w:tblLook w:val="0000" w:firstRow="0" w:lastRow="0" w:firstColumn="0" w:lastColumn="0" w:noHBand="0" w:noVBand="0"/>
      </w:tblPr>
      <w:tblGrid>
        <w:gridCol w:w="10086"/>
      </w:tblGrid>
      <w:tr w:rsidR="00797C3D" w:rsidRPr="00DD7412" w:rsidTr="00BB2B24">
        <w:tc>
          <w:tcPr>
            <w:tcW w:w="10030" w:type="dxa"/>
          </w:tcPr>
          <w:p w:rsidR="00797C3D" w:rsidRPr="00DD7412" w:rsidRDefault="00797C3D" w:rsidP="00BB2B24">
            <w:r>
              <w:rPr>
                <w:noProof/>
              </w:rPr>
              <w:drawing>
                <wp:inline distT="0" distB="0" distL="0" distR="0" wp14:anchorId="28DA7CFC" wp14:editId="60F9A8A3">
                  <wp:extent cx="6219825" cy="1133475"/>
                  <wp:effectExtent l="19050" t="19050" r="28575"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19825" cy="1133475"/>
                          </a:xfrm>
                          <a:prstGeom prst="rect">
                            <a:avLst/>
                          </a:prstGeom>
                          <a:noFill/>
                          <a:ln w="6350" cmpd="sng">
                            <a:solidFill>
                              <a:srgbClr val="808080"/>
                            </a:solidFill>
                            <a:miter lim="800000"/>
                            <a:headEnd/>
                            <a:tailEnd/>
                          </a:ln>
                          <a:effectLst/>
                        </pic:spPr>
                      </pic:pic>
                    </a:graphicData>
                  </a:graphic>
                </wp:inline>
              </w:drawing>
            </w:r>
          </w:p>
        </w:tc>
      </w:tr>
      <w:tr w:rsidR="00797C3D" w:rsidRPr="00DD7412" w:rsidTr="00BB2B24">
        <w:tc>
          <w:tcPr>
            <w:tcW w:w="10030" w:type="dxa"/>
          </w:tcPr>
          <w:p w:rsidR="00797C3D" w:rsidRPr="00DD7412" w:rsidRDefault="00797C3D" w:rsidP="00BB2B24">
            <w:pPr>
              <w:rPr>
                <w:i/>
              </w:rPr>
            </w:pPr>
            <w:r>
              <w:rPr>
                <w:i/>
              </w:rPr>
              <w:t>An exported data file</w:t>
            </w:r>
            <w:r w:rsidRPr="00DD7412">
              <w:rPr>
                <w:i/>
              </w:rPr>
              <w:t>.</w:t>
            </w:r>
          </w:p>
        </w:tc>
      </w:tr>
    </w:tbl>
    <w:p w:rsidR="00797C3D" w:rsidRDefault="00797C3D" w:rsidP="00475C7A">
      <w:pPr>
        <w:pStyle w:val="Heading5"/>
        <w:numPr>
          <w:ilvl w:val="4"/>
          <w:numId w:val="39"/>
        </w:numPr>
      </w:pPr>
      <w:r>
        <w:t>Exported data columns</w:t>
      </w:r>
    </w:p>
    <w:p w:rsidR="00797C3D" w:rsidRDefault="00797C3D" w:rsidP="00797C3D">
      <w:r>
        <w:t>T</w:t>
      </w:r>
      <w:r w:rsidRPr="00DD7412">
        <w:t xml:space="preserve">he exported rows include all data fields </w:t>
      </w:r>
      <w:r>
        <w:t xml:space="preserve">displayed in the associated table control; fields that are not displayed are not exported.  There are </w:t>
      </w:r>
      <w:r w:rsidRPr="00DD7412">
        <w:t>several caveats:</w:t>
      </w:r>
    </w:p>
    <w:tbl>
      <w:tblPr>
        <w:tblW w:w="1019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729"/>
        <w:gridCol w:w="7470"/>
      </w:tblGrid>
      <w:tr w:rsidR="00797C3D" w:rsidTr="00797C3D">
        <w:trPr>
          <w:tblHeader/>
        </w:trPr>
        <w:tc>
          <w:tcPr>
            <w:tcW w:w="2729"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Column Type</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797C3D" w:rsidRDefault="00797C3D" w:rsidP="00BB2B24">
            <w:pPr>
              <w:pStyle w:val="TableHeading"/>
            </w:pPr>
            <w:r>
              <w:t>Caveat</w:t>
            </w:r>
          </w:p>
        </w:tc>
      </w:tr>
      <w:tr w:rsidR="00797C3D" w:rsidRPr="00842043" w:rsidTr="00797C3D">
        <w:tc>
          <w:tcPr>
            <w:tcW w:w="2729"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t>Date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03810" w:rsidRDefault="00797C3D" w:rsidP="00BB2B24">
            <w:r w:rsidRPr="00F03810">
              <w:t xml:space="preserve">Date fields are exported as per their display format strings and will be exported as they are displayed in the </w:t>
            </w:r>
            <w:r>
              <w:t>Table Report</w:t>
            </w:r>
            <w:r w:rsidRPr="00F03810">
              <w:t xml:space="preserve"> panel.</w:t>
            </w:r>
            <w:r>
              <w:t xml:space="preserve">  The time is included with the exported date if the display format includes the time.</w:t>
            </w:r>
          </w:p>
          <w:p w:rsidR="00797C3D" w:rsidRPr="00F03810" w:rsidRDefault="00797C3D" w:rsidP="00BB2B24">
            <w:r w:rsidRPr="00F03810">
              <w:t>The default format is m/d/</w:t>
            </w:r>
            <w:proofErr w:type="spellStart"/>
            <w:r w:rsidRPr="00F03810">
              <w:t>yyyy</w:t>
            </w:r>
            <w:proofErr w:type="spellEnd"/>
          </w:p>
        </w:tc>
      </w:tr>
      <w:tr w:rsidR="00797C3D" w:rsidRPr="00842043" w:rsidTr="00797C3D">
        <w:tc>
          <w:tcPr>
            <w:tcW w:w="2729"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Password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842043" w:rsidRDefault="00797C3D" w:rsidP="00BB2B24">
            <w:r w:rsidRPr="00DD7412">
              <w:fldChar w:fldCharType="begin"/>
            </w:r>
            <w:r w:rsidRPr="00DD7412">
              <w:instrText xml:space="preserve"> XE "Exporting</w:instrText>
            </w:r>
            <w:r>
              <w:instrText>:Password fields</w:instrText>
            </w:r>
            <w:r w:rsidRPr="00DD7412">
              <w:instrText xml:space="preserve">" </w:instrText>
            </w:r>
            <w:r w:rsidRPr="00DD7412">
              <w:fldChar w:fldCharType="end"/>
            </w:r>
            <w:r w:rsidRPr="00DD7412">
              <w:fldChar w:fldCharType="begin"/>
            </w:r>
            <w:r w:rsidRPr="00DD7412">
              <w:instrText xml:space="preserve"> XE "Passwords:Exporting" </w:instrText>
            </w:r>
            <w:r w:rsidRPr="00DD7412">
              <w:fldChar w:fldCharType="end"/>
            </w:r>
            <w:r w:rsidRPr="00DD7412">
              <w:t xml:space="preserve">Password fields are </w:t>
            </w:r>
            <w:r>
              <w:t>exported as shown in the table control</w:t>
            </w:r>
            <w:r w:rsidRPr="00DD7412">
              <w:t>.</w:t>
            </w:r>
          </w:p>
        </w:tc>
      </w:tr>
      <w:tr w:rsidR="00797C3D" w:rsidRPr="00842043" w:rsidTr="00797C3D">
        <w:tc>
          <w:tcPr>
            <w:tcW w:w="2729"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Foreign key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Default="00797C3D" w:rsidP="00BB2B24">
            <w:pPr>
              <w:rPr>
                <w:b/>
              </w:rPr>
            </w:pPr>
            <w:r w:rsidRPr="00DD7412">
              <w:fldChar w:fldCharType="begin"/>
            </w:r>
            <w:r w:rsidRPr="00DD7412">
              <w:instrText xml:space="preserve"> XE "Foreign keys:Exporting foreign key fields" </w:instrText>
            </w:r>
            <w:r w:rsidRPr="00DD7412">
              <w:fldChar w:fldCharType="end"/>
            </w:r>
            <w:r w:rsidRPr="00DD7412">
              <w:fldChar w:fldCharType="begin"/>
            </w:r>
            <w:r>
              <w:instrText xml:space="preserve"> XE "Exporting:F</w:instrText>
            </w:r>
            <w:r w:rsidRPr="00DD7412">
              <w:instrText xml:space="preserve">oreign key fields" </w:instrText>
            </w:r>
            <w:r w:rsidRPr="00DD7412">
              <w:fldChar w:fldCharType="end"/>
            </w:r>
            <w:r w:rsidRPr="00DD7412">
              <w:t xml:space="preserve">Foreign key fields </w:t>
            </w:r>
            <w:r>
              <w:t>are exported as shown in the table control.  If the “Display as” database property is set for the field, then the selected text field will be exported instead of the underlying key value.</w:t>
            </w:r>
          </w:p>
        </w:tc>
      </w:tr>
      <w:tr w:rsidR="00797C3D" w:rsidRPr="00842043" w:rsidTr="00797C3D">
        <w:tc>
          <w:tcPr>
            <w:tcW w:w="2729"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F47EB5" w:rsidRDefault="00797C3D" w:rsidP="00BB2B24">
            <w:r w:rsidRPr="00F47EB5">
              <w:t>Large text and binary fields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97C3D" w:rsidRPr="00DD7412" w:rsidRDefault="00797C3D" w:rsidP="00BB2B24">
            <w:r w:rsidRPr="00DD7412">
              <w:fldChar w:fldCharType="begin"/>
            </w:r>
            <w:r w:rsidRPr="00DD7412">
              <w:instrText xml:space="preserve"> XE "Exporting</w:instrText>
            </w:r>
            <w:r>
              <w:instrText>:Large or binary fields</w:instrText>
            </w:r>
            <w:r w:rsidRPr="00DD7412">
              <w:instrText xml:space="preserve">" </w:instrText>
            </w:r>
            <w:r w:rsidRPr="00DD7412">
              <w:fldChar w:fldCharType="end"/>
            </w:r>
            <w:r w:rsidRPr="00EC4981">
              <w:t>Large text fields</w:t>
            </w:r>
            <w:r>
              <w:t xml:space="preserve">, such as the </w:t>
            </w:r>
            <w:r w:rsidRPr="00EC4981">
              <w:t xml:space="preserve">Memo </w:t>
            </w:r>
            <w:r>
              <w:t xml:space="preserve">field </w:t>
            </w:r>
            <w:r w:rsidRPr="00EC4981">
              <w:t xml:space="preserve">in Microsoft Access </w:t>
            </w:r>
            <w:r>
              <w:t>and the</w:t>
            </w:r>
            <w:r w:rsidRPr="00EC4981">
              <w:t xml:space="preserve"> </w:t>
            </w:r>
            <w:proofErr w:type="spellStart"/>
            <w:r w:rsidRPr="00EC4981">
              <w:t>nText</w:t>
            </w:r>
            <w:proofErr w:type="spellEnd"/>
            <w:r w:rsidRPr="00EC4981">
              <w:t xml:space="preserve"> </w:t>
            </w:r>
            <w:r>
              <w:t xml:space="preserve">data type </w:t>
            </w:r>
            <w:r w:rsidRPr="00EC4981">
              <w:t>in Microsoft SQL Server,</w:t>
            </w:r>
            <w:r>
              <w:t xml:space="preserve"> and binary fields, such as I</w:t>
            </w:r>
            <w:r w:rsidRPr="00EC4981">
              <w:t xml:space="preserve">mage and </w:t>
            </w:r>
            <w:r>
              <w:t>BLOB</w:t>
            </w:r>
            <w:r w:rsidRPr="00EC4981">
              <w:t xml:space="preserve">'s </w:t>
            </w:r>
            <w:r>
              <w:t xml:space="preserve">(binary large object), </w:t>
            </w:r>
            <w:r w:rsidRPr="00EC4981">
              <w:t>are not exported.</w:t>
            </w:r>
            <w:r>
              <w:t xml:space="preserve">  The ASCII CSV file format generally does not support large BLOB fields.</w:t>
            </w:r>
          </w:p>
        </w:tc>
      </w:tr>
    </w:tbl>
    <w:p w:rsidR="00797C3D" w:rsidRDefault="00797C3D" w:rsidP="00797C3D">
      <w:r w:rsidRPr="00DD7412">
        <w:t xml:space="preserve">The column order in the exported file is the same as the column order in the </w:t>
      </w:r>
      <w:r>
        <w:t xml:space="preserve">underlying </w:t>
      </w:r>
      <w:r w:rsidRPr="00DD7412">
        <w:t xml:space="preserve">database table </w:t>
      </w:r>
      <w:r>
        <w:t>or view schema</w:t>
      </w:r>
      <w:r w:rsidRPr="00DD7412">
        <w:t>.</w:t>
      </w:r>
      <w:r>
        <w:t xml:space="preserve">  To achieve a different export order, we recommend creating a database view with the fields arranged in the desired column order.</w:t>
      </w:r>
    </w:p>
    <w:p w:rsidR="00797C3D" w:rsidRDefault="00797C3D" w:rsidP="00475C7A">
      <w:pPr>
        <w:pStyle w:val="Heading5"/>
        <w:numPr>
          <w:ilvl w:val="4"/>
          <w:numId w:val="39"/>
        </w:numPr>
      </w:pPr>
      <w:r>
        <w:t>Column headings</w:t>
      </w:r>
    </w:p>
    <w:p w:rsidR="00797C3D" w:rsidRDefault="00797C3D" w:rsidP="00797C3D">
      <w:r w:rsidRPr="00DD7412">
        <w:t>The exported data includes column headings in the first row of the data.  This makes it easy for other application programs to import the data</w:t>
      </w:r>
      <w:r>
        <w:t xml:space="preserve"> and for you to map the columns in the exported file to corresponding data elements in the application into which you ultimately import the file</w:t>
      </w:r>
      <w:r w:rsidRPr="00DD7412">
        <w:t>.</w:t>
      </w:r>
    </w:p>
    <w:p w:rsidR="00797C3D" w:rsidRDefault="00797C3D" w:rsidP="00797C3D">
      <w:r>
        <w:t>The column heading is a “pretty printed” version of the corresponding database field name.  For example, a database field named “</w:t>
      </w:r>
      <w:proofErr w:type="spellStart"/>
      <w:r>
        <w:t>CompanyName</w:t>
      </w:r>
      <w:proofErr w:type="spellEnd"/>
      <w:r>
        <w:t>” will be expanded to “Company Name”.  This pretty printing is governed by a naming policy.  However, you can change the column headings by changing the label text for the appropriate field in the Databases.</w:t>
      </w:r>
    </w:p>
    <w:p w:rsidR="00797C3D" w:rsidRDefault="00797C3D" w:rsidP="00475C7A">
      <w:pPr>
        <w:pStyle w:val="Heading5"/>
        <w:numPr>
          <w:ilvl w:val="4"/>
          <w:numId w:val="39"/>
        </w:numPr>
      </w:pPr>
      <w:r>
        <w:t>Exported date and time formats</w:t>
      </w:r>
    </w:p>
    <w:p w:rsidR="00797C3D" w:rsidRDefault="00797C3D" w:rsidP="00797C3D">
      <w:r w:rsidRPr="00DD7412">
        <w:fldChar w:fldCharType="begin"/>
      </w:r>
      <w:r>
        <w:instrText xml:space="preserve"> XE "Exporting:Rows exported</w:instrText>
      </w:r>
      <w:r w:rsidRPr="00DD7412">
        <w:instrText xml:space="preserve">" </w:instrText>
      </w:r>
      <w:r w:rsidRPr="00DD7412">
        <w:fldChar w:fldCharType="end"/>
      </w:r>
      <w:r w:rsidRPr="00DD7412">
        <w:t xml:space="preserve">Only the rows in the currently </w:t>
      </w:r>
      <w:r>
        <w:t>displayed</w:t>
      </w:r>
      <w:r w:rsidRPr="00DD7412">
        <w:t xml:space="preserve"> data set are exported.  This is convenient </w:t>
      </w:r>
      <w:proofErr w:type="gramStart"/>
      <w:r w:rsidRPr="00DD7412">
        <w:t xml:space="preserve">for </w:t>
      </w:r>
      <w:r w:rsidRPr="00CF0045">
        <w:t xml:space="preserve"> </w:t>
      </w:r>
      <w:r w:rsidRPr="00F05E36">
        <w:t>application</w:t>
      </w:r>
      <w:proofErr w:type="gramEnd"/>
      <w:r>
        <w:t xml:space="preserve"> </w:t>
      </w:r>
      <w:r w:rsidRPr="00DD7412">
        <w:t>users who perform a search using the Search control and wish to export only the data subset that matches the search.</w:t>
      </w:r>
      <w:r>
        <w:t xml:space="preserve">  There is no limit to the number of rows that may be exported.</w:t>
      </w:r>
    </w:p>
    <w:p w:rsidR="00797C3D" w:rsidRDefault="00797C3D" w:rsidP="00475C7A">
      <w:pPr>
        <w:pStyle w:val="Heading5"/>
        <w:numPr>
          <w:ilvl w:val="4"/>
          <w:numId w:val="39"/>
        </w:numPr>
      </w:pPr>
      <w:r>
        <w:t>UTF-8 character set encoding</w:t>
      </w:r>
    </w:p>
    <w:p w:rsidR="00797C3D" w:rsidRDefault="00797C3D" w:rsidP="00797C3D">
      <w:r w:rsidRPr="00DD7412">
        <w:fldChar w:fldCharType="begin"/>
      </w:r>
      <w:r>
        <w:instrText xml:space="preserve"> XE "Exporting:Character set encoding</w:instrText>
      </w:r>
      <w:r w:rsidRPr="00DD7412">
        <w:instrText xml:space="preserve">" </w:instrText>
      </w:r>
      <w:r w:rsidRPr="00DD7412">
        <w:fldChar w:fldCharType="end"/>
      </w:r>
      <w:r>
        <w:t>The CSV file created by the Export function in your application has UTF-8 encoding.  Microsoft Excel needs Unicode formatting to properly display double-byte character sets, such as the Chinese language characters.  You can convert an exported CSV file from UTF-8 to Unicode by opening the exported file in Notepad and then saving the file in Unicode format.  After saving the file in Unicode format, you can open the CSV file in Excel which will then display the appropriate double-byte characters, such as Chinese language characters.</w:t>
      </w:r>
    </w:p>
    <w:p w:rsidR="00797C3D" w:rsidRDefault="00797C3D" w:rsidP="00475C7A">
      <w:pPr>
        <w:pStyle w:val="Heading5"/>
        <w:numPr>
          <w:ilvl w:val="4"/>
          <w:numId w:val="39"/>
        </w:numPr>
      </w:pPr>
      <w:r>
        <w:t>Column separator character</w:t>
      </w:r>
    </w:p>
    <w:p w:rsidR="00797C3D" w:rsidRPr="00F36A71" w:rsidRDefault="00797C3D" w:rsidP="00797C3D">
      <w:r w:rsidRPr="00F36A71">
        <w:t xml:space="preserve">The list separator used to separate the data columns in the exported file is determined by the application user interface (UI) culture setting </w:t>
      </w:r>
      <w:r>
        <w:t>selected</w:t>
      </w:r>
      <w:r w:rsidRPr="00F36A71">
        <w:t xml:space="preserve"> by the </w:t>
      </w:r>
      <w:r>
        <w:t xml:space="preserve">application </w:t>
      </w:r>
      <w:r w:rsidRPr="00F36A71">
        <w:t xml:space="preserve">user on the </w:t>
      </w:r>
      <w:r>
        <w:t>Upper Tool Bar</w:t>
      </w:r>
      <w:r w:rsidRPr="00F36A71">
        <w:t>.</w:t>
      </w:r>
      <w:r>
        <w:t xml:space="preserve"> </w:t>
      </w:r>
      <w:r w:rsidRPr="00F36A71">
        <w:t xml:space="preserve"> If the </w:t>
      </w:r>
      <w:r>
        <w:t>application</w:t>
      </w:r>
      <w:r w:rsidRPr="00F36A71">
        <w:t xml:space="preserve"> user did not select a specific culture, the default application culture specified on the Application Information step of </w:t>
      </w:r>
      <w:r>
        <w:t xml:space="preserve">the Application Wizard is used. </w:t>
      </w:r>
      <w:r w:rsidRPr="00F36A71">
        <w:t xml:space="preserve"> The application server’s UI culture is not used to determine the separator.</w:t>
      </w:r>
    </w:p>
    <w:p w:rsidR="00797C3D" w:rsidRPr="00793FFF" w:rsidRDefault="00797C3D" w:rsidP="00475C7A">
      <w:pPr>
        <w:pStyle w:val="Heading5"/>
        <w:numPr>
          <w:ilvl w:val="4"/>
          <w:numId w:val="39"/>
        </w:numPr>
      </w:pPr>
      <w:r w:rsidRPr="00793FFF">
        <w:t>Microsoft Excel loses leading zeros in string</w:t>
      </w:r>
      <w:r>
        <w:t>s</w:t>
      </w:r>
      <w:r w:rsidRPr="00793FFF">
        <w:t xml:space="preserve"> </w:t>
      </w:r>
      <w:r>
        <w:t>that are composed of numbers</w:t>
      </w:r>
    </w:p>
    <w:p w:rsidR="00797C3D" w:rsidRPr="00793FFF" w:rsidRDefault="00797C3D" w:rsidP="00797C3D">
      <w:r w:rsidRPr="00793FFF">
        <w:t>While records exported using the Export</w:t>
      </w:r>
      <w:r>
        <w:t xml:space="preserve"> to CSV feature are opened in a Microsoft Excel file, strings </w:t>
      </w:r>
      <w:r w:rsidRPr="00793FFF">
        <w:t>that are composed of numbers and have leading zeroes are displayed wit</w:t>
      </w:r>
      <w:r>
        <w:t>h the leading zeroes truncated.</w:t>
      </w:r>
    </w:p>
    <w:p w:rsidR="00797C3D" w:rsidRDefault="00797C3D" w:rsidP="00797C3D">
      <w:r w:rsidRPr="00793FFF">
        <w:t>For example, the values ‘0893’ and ‘05463’</w:t>
      </w:r>
      <w:r>
        <w:t xml:space="preserve">  when imported into an </w:t>
      </w:r>
      <w:r w:rsidRPr="00793FFF">
        <w:t xml:space="preserve">Excel file will be displayed as ‘893’ and ‘5463’ respectively. </w:t>
      </w:r>
      <w:r>
        <w:t xml:space="preserve"> Microsoft Excel determines that the exported string value is a number, </w:t>
      </w:r>
      <w:r w:rsidRPr="00793FFF">
        <w:t>and</w:t>
      </w:r>
      <w:r>
        <w:t xml:space="preserve"> drops the leading </w:t>
      </w:r>
      <w:r w:rsidRPr="00793FFF">
        <w:t xml:space="preserve">zeros. </w:t>
      </w:r>
      <w:r>
        <w:t xml:space="preserve"> </w:t>
      </w:r>
      <w:r w:rsidRPr="00793FFF">
        <w:t xml:space="preserve">This is not an Iron Speed Designer </w:t>
      </w:r>
      <w:r>
        <w:t>behavior</w:t>
      </w:r>
      <w:r w:rsidRPr="00793FFF">
        <w:t>.</w:t>
      </w:r>
      <w:r>
        <w:t xml:space="preserve">  </w:t>
      </w:r>
      <w:r w:rsidRPr="00793FFF">
        <w:t xml:space="preserve">The leading zeroes are retained if the </w:t>
      </w:r>
      <w:r>
        <w:t>file is imported in</w:t>
      </w:r>
      <w:r w:rsidRPr="00793FFF">
        <w:t xml:space="preserve">to </w:t>
      </w:r>
      <w:r>
        <w:t xml:space="preserve">most </w:t>
      </w:r>
      <w:r w:rsidRPr="00793FFF">
        <w:t>text editor</w:t>
      </w:r>
      <w:r>
        <w:t>s</w:t>
      </w:r>
      <w:r w:rsidRPr="00793FFF">
        <w:t>.</w:t>
      </w:r>
    </w:p>
    <w:p w:rsidR="00797C3D" w:rsidRPr="00793FFF" w:rsidRDefault="00797C3D" w:rsidP="00797C3D">
      <w:r>
        <w:t xml:space="preserve">For details, see </w:t>
      </w:r>
      <w:hyperlink r:id="rId42" w:tooltip="http://support.microsoft.com/kb/214233" w:history="1">
        <w:r>
          <w:rPr>
            <w:rStyle w:val="Hyperlink"/>
            <w:rFonts w:cs="Arial"/>
          </w:rPr>
          <w:t>http://support.microsoft.com/kb/214233</w:t>
        </w:r>
      </w:hyperlink>
    </w:p>
    <w:p w:rsidR="00797C3D" w:rsidRDefault="00797C3D" w:rsidP="00475C7A">
      <w:pPr>
        <w:pStyle w:val="Heading5"/>
        <w:numPr>
          <w:ilvl w:val="4"/>
          <w:numId w:val="39"/>
        </w:numPr>
      </w:pPr>
      <w:r>
        <w:t>Export times out</w:t>
      </w:r>
    </w:p>
    <w:p w:rsidR="00797C3D" w:rsidRDefault="00797C3D" w:rsidP="00797C3D">
      <w:r>
        <w:t xml:space="preserve">There is no limit on the number of rows you can export.  However, if you are exporting a large number of rows, the export process may time out.  You may wish to adjust (increase) the </w:t>
      </w:r>
      <w:proofErr w:type="spellStart"/>
      <w:r>
        <w:t>executionTimeout</w:t>
      </w:r>
      <w:proofErr w:type="spellEnd"/>
      <w:r>
        <w:t xml:space="preserve"> parameter in the </w:t>
      </w:r>
      <w:proofErr w:type="spellStart"/>
      <w:r>
        <w:t>httpRuntime</w:t>
      </w:r>
      <w:proofErr w:type="spellEnd"/>
      <w:r>
        <w:t xml:space="preserve"> section of your application’s </w:t>
      </w:r>
      <w:proofErr w:type="spellStart"/>
      <w:r>
        <w:t>Web.config</w:t>
      </w:r>
      <w:proofErr w:type="spellEnd"/>
      <w:r>
        <w:t xml:space="preserve"> file if you experience time out errors.</w:t>
      </w:r>
    </w:p>
    <w:p w:rsidR="00797C3D" w:rsidRDefault="00797C3D" w:rsidP="00797C3D"/>
    <w:p w:rsidR="00797C3D" w:rsidRDefault="00797C3D" w:rsidP="00475C7A">
      <w:pPr>
        <w:pStyle w:val="Heading3"/>
        <w:numPr>
          <w:ilvl w:val="2"/>
          <w:numId w:val="39"/>
        </w:numPr>
      </w:pPr>
      <w:bookmarkStart w:id="142" w:name="_Ref199054915"/>
      <w:bookmarkStart w:id="143" w:name="_Toc412314143"/>
      <w:bookmarkStart w:id="144" w:name="_Toc414885719"/>
      <w:r>
        <w:t>Data Import Wizard</w:t>
      </w:r>
      <w:bookmarkEnd w:id="142"/>
      <w:bookmarkEnd w:id="143"/>
      <w:bookmarkEnd w:id="144"/>
    </w:p>
    <w:p w:rsidR="00797C3D" w:rsidRDefault="00797C3D" w:rsidP="00797C3D">
      <w:r w:rsidRPr="00DD7412">
        <w:t>Iron Speed Designer</w:t>
      </w:r>
      <w:r>
        <w:t>’s Application Wizard places a</w:t>
      </w:r>
      <w:r w:rsidRPr="00DD7412">
        <w:t xml:space="preserve"> </w:t>
      </w:r>
      <w:r>
        <w:t>“Data Import Wizard”</w:t>
      </w:r>
      <w:r w:rsidRPr="00DD7412">
        <w:t xml:space="preserve"> button </w:t>
      </w:r>
      <w:r>
        <w:t>in selected Table Report panels, such as in the Table Report</w:t>
      </w:r>
      <w:r w:rsidRPr="00DD7412">
        <w:t xml:space="preserve"> page.</w:t>
      </w:r>
      <w:r w:rsidRPr="00DF5694">
        <w:t xml:space="preserve"> </w:t>
      </w:r>
      <w:r>
        <w:t xml:space="preserve"> The wizard currently supports importing from these file types:</w:t>
      </w:r>
    </w:p>
    <w:p w:rsidR="00797C3D" w:rsidRDefault="00797C3D" w:rsidP="00475C7A">
      <w:pPr>
        <w:numPr>
          <w:ilvl w:val="0"/>
          <w:numId w:val="37"/>
        </w:numPr>
      </w:pPr>
      <w:r w:rsidRPr="00F6654C">
        <w:t>ASCII comma separated value (CSV)</w:t>
      </w:r>
    </w:p>
    <w:p w:rsidR="00797C3D" w:rsidRDefault="00797C3D" w:rsidP="00475C7A">
      <w:pPr>
        <w:numPr>
          <w:ilvl w:val="0"/>
          <w:numId w:val="37"/>
        </w:numPr>
      </w:pPr>
      <w:r>
        <w:t>Tab delimited</w:t>
      </w:r>
    </w:p>
    <w:p w:rsidR="00797C3D" w:rsidRDefault="00797C3D" w:rsidP="00475C7A">
      <w:pPr>
        <w:numPr>
          <w:ilvl w:val="0"/>
          <w:numId w:val="37"/>
        </w:numPr>
      </w:pPr>
      <w:r w:rsidRPr="00F6654C">
        <w:t>Microsoft Excel (Office 97-2003, Of</w:t>
      </w:r>
      <w:r>
        <w:t>fice 2007)</w:t>
      </w:r>
    </w:p>
    <w:p w:rsidR="00797C3D" w:rsidRPr="00F6654C" w:rsidRDefault="00797C3D" w:rsidP="00475C7A">
      <w:pPr>
        <w:numPr>
          <w:ilvl w:val="0"/>
          <w:numId w:val="37"/>
        </w:numPr>
      </w:pPr>
      <w:r w:rsidRPr="00F6654C">
        <w:t xml:space="preserve">Microsoft Access (Office </w:t>
      </w:r>
      <w:r>
        <w:t>2000</w:t>
      </w:r>
      <w:r w:rsidRPr="00F6654C">
        <w:t>-2003, Office 20</w:t>
      </w:r>
      <w:r>
        <w:t>07)</w:t>
      </w:r>
    </w:p>
    <w:p w:rsidR="00797C3D" w:rsidRDefault="00797C3D" w:rsidP="00475C7A">
      <w:pPr>
        <w:pStyle w:val="Heading5"/>
        <w:numPr>
          <w:ilvl w:val="4"/>
          <w:numId w:val="39"/>
        </w:numPr>
      </w:pPr>
      <w:r>
        <w:t>Using the Data Import Wizard</w:t>
      </w:r>
    </w:p>
    <w:p w:rsidR="00797C3D" w:rsidRDefault="00797C3D" w:rsidP="00797C3D">
      <w:r>
        <w:rPr>
          <w:b/>
        </w:rPr>
        <w:t>Step 1:</w:t>
      </w:r>
      <w:r>
        <w:t xml:space="preserve">  Enable p</w:t>
      </w:r>
      <w:r w:rsidRPr="004C4EAC">
        <w:t>op-up</w:t>
      </w:r>
      <w:r>
        <w:t>s</w:t>
      </w:r>
      <w:r w:rsidRPr="004C4EAC">
        <w:t xml:space="preserve"> </w:t>
      </w:r>
      <w:r>
        <w:t xml:space="preserve">on </w:t>
      </w:r>
      <w:r w:rsidRPr="004C4EAC">
        <w:t xml:space="preserve">your </w:t>
      </w:r>
      <w:r>
        <w:t xml:space="preserve">web </w:t>
      </w:r>
      <w:r w:rsidRPr="004C4EAC">
        <w:t>browser</w:t>
      </w:r>
      <w:r>
        <w:t xml:space="preserve"> in order to display the Data Import Wizard.</w:t>
      </w:r>
    </w:p>
    <w:p w:rsidR="00797C3D" w:rsidRDefault="00797C3D" w:rsidP="00797C3D">
      <w:r>
        <w:rPr>
          <w:b/>
        </w:rPr>
        <w:t>Step 2</w:t>
      </w:r>
      <w:r w:rsidRPr="001D0186">
        <w:rPr>
          <w:b/>
        </w:rPr>
        <w:t>:</w:t>
      </w:r>
      <w:r>
        <w:t xml:space="preserve">  Select the file you wish to import.</w:t>
      </w:r>
    </w:p>
    <w:tbl>
      <w:tblPr>
        <w:tblW w:w="9523" w:type="dxa"/>
        <w:tblInd w:w="108" w:type="dxa"/>
        <w:tblLook w:val="0000" w:firstRow="0" w:lastRow="0" w:firstColumn="0" w:lastColumn="0" w:noHBand="0" w:noVBand="0"/>
      </w:tblPr>
      <w:tblGrid>
        <w:gridCol w:w="9523"/>
      </w:tblGrid>
      <w:tr w:rsidR="00797C3D" w:rsidRPr="00DD7412" w:rsidTr="00BB2B24">
        <w:trPr>
          <w:trHeight w:val="1399"/>
        </w:trPr>
        <w:tc>
          <w:tcPr>
            <w:tcW w:w="9523" w:type="dxa"/>
          </w:tcPr>
          <w:p w:rsidR="00797C3D" w:rsidRPr="00DD7412" w:rsidRDefault="00797C3D" w:rsidP="00BB2B24">
            <w:r>
              <w:object w:dxaOrig="9165" w:dyaOrig="4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214.5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Brush" ShapeID="_x0000_i1025" DrawAspect="Content" ObjectID="_1500472039" r:id="rId44"/>
              </w:object>
            </w:r>
          </w:p>
        </w:tc>
      </w:tr>
      <w:tr w:rsidR="00797C3D" w:rsidRPr="00DD7412" w:rsidTr="00BB2B24">
        <w:trPr>
          <w:trHeight w:val="443"/>
        </w:trPr>
        <w:tc>
          <w:tcPr>
            <w:tcW w:w="9523" w:type="dxa"/>
          </w:tcPr>
          <w:p w:rsidR="00797C3D" w:rsidRPr="00DD7412" w:rsidRDefault="00797C3D" w:rsidP="00BB2B24">
            <w:pPr>
              <w:rPr>
                <w:i/>
              </w:rPr>
            </w:pPr>
            <w:r>
              <w:rPr>
                <w:i/>
              </w:rPr>
              <w:t>The file selection step of the Data Import Wizard.</w:t>
            </w:r>
          </w:p>
        </w:tc>
      </w:tr>
    </w:tbl>
    <w:p w:rsidR="00797C3D" w:rsidRDefault="00797C3D" w:rsidP="00797C3D">
      <w:r>
        <w:rPr>
          <w:b/>
        </w:rPr>
        <w:t>Step 3</w:t>
      </w:r>
      <w:r w:rsidRPr="001D0186">
        <w:rPr>
          <w:b/>
        </w:rPr>
        <w:t>:</w:t>
      </w:r>
      <w:r>
        <w:t xml:space="preserve">  Map the fields in the data file to the database fields into which the data is to be imported.  The Data Import Wizard displays the first few rows of data in your file to help you map the columns in your file to the database fields.</w:t>
      </w:r>
    </w:p>
    <w:tbl>
      <w:tblPr>
        <w:tblW w:w="0" w:type="auto"/>
        <w:tblLook w:val="00A0" w:firstRow="1" w:lastRow="0" w:firstColumn="1" w:lastColumn="0" w:noHBand="0" w:noVBand="0"/>
      </w:tblPr>
      <w:tblGrid>
        <w:gridCol w:w="9576"/>
      </w:tblGrid>
      <w:tr w:rsidR="00797C3D" w:rsidRPr="0065004F" w:rsidTr="00BB2B24">
        <w:tc>
          <w:tcPr>
            <w:tcW w:w="8402" w:type="dxa"/>
            <w:shd w:val="clear" w:color="auto" w:fill="auto"/>
          </w:tcPr>
          <w:p w:rsidR="00797C3D" w:rsidRPr="0065004F" w:rsidRDefault="00797C3D" w:rsidP="00BB2B24">
            <w:pPr>
              <w:keepNext/>
              <w:rPr>
                <w:rStyle w:val="BodyTextChar"/>
              </w:rPr>
            </w:pPr>
            <w:r>
              <w:rPr>
                <w:noProof/>
              </w:rPr>
              <w:drawing>
                <wp:inline distT="0" distB="0" distL="0" distR="0" wp14:anchorId="64C74DEE" wp14:editId="4D057FB2">
                  <wp:extent cx="5943600" cy="445770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tc>
      </w:tr>
      <w:tr w:rsidR="00797C3D" w:rsidRPr="00842043" w:rsidTr="00BB2B24">
        <w:tc>
          <w:tcPr>
            <w:tcW w:w="8402" w:type="dxa"/>
            <w:shd w:val="clear" w:color="auto" w:fill="auto"/>
          </w:tcPr>
          <w:p w:rsidR="00797C3D" w:rsidRPr="00454407" w:rsidRDefault="00797C3D" w:rsidP="00BB2B24">
            <w:pPr>
              <w:rPr>
                <w:i/>
              </w:rPr>
            </w:pPr>
            <w:r w:rsidRPr="00454407">
              <w:rPr>
                <w:i/>
              </w:rPr>
              <w:t>The data mapping step of the Data Import Wizard.</w:t>
            </w:r>
          </w:p>
        </w:tc>
      </w:tr>
    </w:tbl>
    <w:p w:rsidR="00797C3D" w:rsidRDefault="00797C3D" w:rsidP="00797C3D">
      <w:r w:rsidRPr="002C10F8">
        <w:t xml:space="preserve">If </w:t>
      </w:r>
      <w:r>
        <w:t>the Data Import Wizard finds column names in your file that match the database field names, then those columns are automatically mapped to those database fields.  Unmatched data columns remain unselected, and you should manually map any column you wish to import.</w:t>
      </w:r>
    </w:p>
    <w:p w:rsidR="00797C3D" w:rsidRDefault="00797C3D" w:rsidP="00797C3D">
      <w:r>
        <w:t>Be sure to select the ‘Import’ check box for the columns you wish to import and unselect the check box for columns you do not want to import.</w:t>
      </w:r>
    </w:p>
    <w:p w:rsidR="00797C3D" w:rsidRDefault="00797C3D" w:rsidP="00797C3D">
      <w:r>
        <w:t xml:space="preserve">The Update related table option means that if the </w:t>
      </w:r>
      <w:r w:rsidRPr="00F05E36">
        <w:t>application</w:t>
      </w:r>
      <w:r>
        <w:t xml:space="preserve"> user is importing any value that is a foreign key in another table and that value is not present in that table then that value will be added. However if the value is not already present and Update related table is not checked, then the record will not be imported. Consider an example:</w:t>
      </w:r>
    </w:p>
    <w:p w:rsidR="00797C3D" w:rsidRDefault="00797C3D" w:rsidP="00797C3D">
      <w:r>
        <w:t xml:space="preserve">Products table has category field which is a foreign key to the Category table, using the </w:t>
      </w:r>
      <w:proofErr w:type="spellStart"/>
      <w:r>
        <w:t>CategoryID</w:t>
      </w:r>
      <w:proofErr w:type="spellEnd"/>
      <w:r>
        <w:t xml:space="preserve"> value as the foreign key. The </w:t>
      </w:r>
      <w:r w:rsidRPr="00F05E36">
        <w:t>application</w:t>
      </w:r>
      <w:r>
        <w:t xml:space="preserve"> user can import either the </w:t>
      </w:r>
      <w:proofErr w:type="spellStart"/>
      <w:r>
        <w:t>CategoryName</w:t>
      </w:r>
      <w:proofErr w:type="spellEnd"/>
      <w:r>
        <w:t xml:space="preserve"> or </w:t>
      </w:r>
      <w:proofErr w:type="spellStart"/>
      <w:r>
        <w:t>CategoryID</w:t>
      </w:r>
      <w:proofErr w:type="spellEnd"/>
      <w:r>
        <w:t xml:space="preserve"> in the products table. </w:t>
      </w:r>
    </w:p>
    <w:p w:rsidR="00797C3D" w:rsidRDefault="00797C3D" w:rsidP="00797C3D">
      <w:r>
        <w:t>Case 1: Update Related table is checked</w:t>
      </w:r>
    </w:p>
    <w:p w:rsidR="00797C3D" w:rsidRPr="00AE3736" w:rsidRDefault="00797C3D" w:rsidP="00797C3D">
      <w:r>
        <w:t xml:space="preserve">1. The </w:t>
      </w:r>
      <w:r w:rsidRPr="00F05E36">
        <w:t>application</w:t>
      </w:r>
      <w:r>
        <w:t xml:space="preserve"> user is importing values for the category field where the display as property of the field is </w:t>
      </w:r>
      <w:proofErr w:type="spellStart"/>
      <w:r>
        <w:t>CategoryName</w:t>
      </w:r>
      <w:proofErr w:type="spellEnd"/>
      <w:r>
        <w:t xml:space="preserve">, in this scenario if </w:t>
      </w:r>
      <w:proofErr w:type="spellStart"/>
      <w:r>
        <w:t>CategoryName</w:t>
      </w:r>
      <w:proofErr w:type="spellEnd"/>
      <w:r>
        <w:t xml:space="preserve"> is already present in the Category table, then value will be imported, however if the </w:t>
      </w:r>
      <w:proofErr w:type="spellStart"/>
      <w:r>
        <w:t>CategoryName</w:t>
      </w:r>
      <w:proofErr w:type="spellEnd"/>
      <w:r>
        <w:t xml:space="preserve"> is not present in the Category table, then it will be added first and then updated in the products table</w:t>
      </w:r>
    </w:p>
    <w:p w:rsidR="00797C3D" w:rsidRPr="00AE3736" w:rsidRDefault="00797C3D" w:rsidP="00797C3D">
      <w:r>
        <w:t xml:space="preserve">2. User is importing for the category field where there is no display as value, then record will be imported, however </w:t>
      </w:r>
      <w:proofErr w:type="spellStart"/>
      <w:r>
        <w:t>CategoryID</w:t>
      </w:r>
      <w:proofErr w:type="spellEnd"/>
      <w:r>
        <w:t xml:space="preserve"> value will be treated as </w:t>
      </w:r>
      <w:proofErr w:type="spellStart"/>
      <w:r>
        <w:t>CategoryName</w:t>
      </w:r>
      <w:proofErr w:type="spellEnd"/>
      <w:r>
        <w:t xml:space="preserve"> and added in the Categories table. Now primary key of this newly added record will be used in the Products table.</w:t>
      </w:r>
    </w:p>
    <w:p w:rsidR="00797C3D" w:rsidRDefault="00797C3D" w:rsidP="00797C3D">
      <w:r>
        <w:t>Therefore if you are importing record with ID fields from parent key table instead of display as value, always uncheck this checkbox</w:t>
      </w:r>
    </w:p>
    <w:p w:rsidR="00797C3D" w:rsidRDefault="00797C3D" w:rsidP="00797C3D">
      <w:r>
        <w:t>Case 2: Update related table is not checked</w:t>
      </w:r>
    </w:p>
    <w:p w:rsidR="00797C3D" w:rsidRPr="00AE3736" w:rsidRDefault="00797C3D" w:rsidP="00797C3D">
      <w:r>
        <w:t xml:space="preserve">1. User is importing values with </w:t>
      </w:r>
      <w:proofErr w:type="spellStart"/>
      <w:r>
        <w:t>CategoryName</w:t>
      </w:r>
      <w:proofErr w:type="spellEnd"/>
      <w:r>
        <w:t xml:space="preserve">, in this scenario we do not resolve display as value therefore it will be skipped irrespective of whether it is present or not in the parent table </w:t>
      </w:r>
    </w:p>
    <w:p w:rsidR="00797C3D" w:rsidRPr="00AE3736" w:rsidRDefault="00797C3D" w:rsidP="00797C3D">
      <w:r>
        <w:t xml:space="preserve">2. User is importing values with </w:t>
      </w:r>
      <w:proofErr w:type="spellStart"/>
      <w:r>
        <w:t>CategoryID</w:t>
      </w:r>
      <w:proofErr w:type="spellEnd"/>
      <w:r>
        <w:t xml:space="preserve">, if </w:t>
      </w:r>
      <w:proofErr w:type="spellStart"/>
      <w:r>
        <w:t>CategoryID</w:t>
      </w:r>
      <w:proofErr w:type="spellEnd"/>
      <w:r>
        <w:t xml:space="preserve"> is present then record will be imported, however if it does not exist in the Categories table, then it will be skipped</w:t>
      </w:r>
    </w:p>
    <w:p w:rsidR="00797C3D" w:rsidRPr="00FF7D35" w:rsidRDefault="00797C3D" w:rsidP="00797C3D">
      <w:r w:rsidRPr="00FF7D35">
        <w:t xml:space="preserve">In addition to this, there is a threshold value set for writing skip messages to a text file. If the number of skip messages exceeds this threshold value, it will be exported in text file; otherwise they will be shown in the dialog. This threshold value (SKIPTHRESHOLD) can be set in the code file; </w:t>
      </w:r>
      <w:proofErr w:type="spellStart"/>
      <w:r w:rsidRPr="00FF7D35">
        <w:t>ImportData.aspx.cs</w:t>
      </w:r>
      <w:proofErr w:type="spellEnd"/>
      <w:r w:rsidRPr="00FF7D35">
        <w:t xml:space="preserve"> or </w:t>
      </w:r>
      <w:proofErr w:type="spellStart"/>
      <w:r w:rsidRPr="00FF7D35">
        <w:t>ImportData.aspx.vb</w:t>
      </w:r>
      <w:proofErr w:type="spellEnd"/>
      <w:r w:rsidRPr="00FF7D35">
        <w:t xml:space="preserve">. </w:t>
      </w:r>
    </w:p>
    <w:p w:rsidR="00797C3D" w:rsidRPr="00292FA3" w:rsidRDefault="00797C3D" w:rsidP="00797C3D">
      <w:r>
        <w:rPr>
          <w:b/>
        </w:rPr>
        <w:t>Step 4:</w:t>
      </w:r>
      <w:r>
        <w:t xml:space="preserve">  Click ‘Import’ to import your data.</w:t>
      </w:r>
    </w:p>
    <w:p w:rsidR="00797C3D" w:rsidRDefault="00797C3D" w:rsidP="00475C7A">
      <w:pPr>
        <w:pStyle w:val="Heading5"/>
        <w:numPr>
          <w:ilvl w:val="4"/>
          <w:numId w:val="39"/>
        </w:numPr>
      </w:pPr>
      <w:r>
        <w:t>Importing data from Microsoft Excel files</w:t>
      </w:r>
    </w:p>
    <w:p w:rsidR="00797C3D" w:rsidRDefault="00797C3D" w:rsidP="00797C3D">
      <w:r>
        <w:t>Currently the Data Import Wizard supports *.</w:t>
      </w:r>
      <w:proofErr w:type="spellStart"/>
      <w:r>
        <w:t>xls</w:t>
      </w:r>
      <w:proofErr w:type="spellEnd"/>
      <w:r>
        <w:t xml:space="preserve"> (Office 97-2003) and *.</w:t>
      </w:r>
      <w:proofErr w:type="spellStart"/>
      <w:r>
        <w:t>xlsx</w:t>
      </w:r>
      <w:proofErr w:type="spellEnd"/>
      <w:r>
        <w:t xml:space="preserve"> (Office 2007) file formats.  The data file should be in Microsoft Excel Workbook format.</w:t>
      </w:r>
    </w:p>
    <w:p w:rsidR="00797C3D" w:rsidRDefault="00797C3D" w:rsidP="00797C3D">
      <w:r>
        <w:t>It is possible to have multiple worksheets in one Excel workbook. To access specific worksheets, enter the worksheet name in Step 1 of the Data Import Wizard.  The Data Import Wizard uses “Sheet1” by default.</w:t>
      </w:r>
    </w:p>
    <w:p w:rsidR="00797C3D" w:rsidRPr="0089335E" w:rsidRDefault="00797C3D" w:rsidP="00475C7A">
      <w:pPr>
        <w:pStyle w:val="Heading5"/>
        <w:numPr>
          <w:ilvl w:val="4"/>
          <w:numId w:val="39"/>
        </w:numPr>
      </w:pPr>
      <w:r>
        <w:t>Importing data from ASCII CSV files</w:t>
      </w:r>
    </w:p>
    <w:tbl>
      <w:tblPr>
        <w:tblW w:w="0" w:type="auto"/>
        <w:tblLook w:val="00A0" w:firstRow="1" w:lastRow="0" w:firstColumn="1" w:lastColumn="0" w:noHBand="0" w:noVBand="0"/>
      </w:tblPr>
      <w:tblGrid>
        <w:gridCol w:w="7247"/>
      </w:tblGrid>
      <w:tr w:rsidR="00797C3D" w:rsidRPr="0065004F" w:rsidTr="00BB2B24">
        <w:tc>
          <w:tcPr>
            <w:tcW w:w="7247" w:type="dxa"/>
            <w:shd w:val="clear" w:color="auto" w:fill="auto"/>
          </w:tcPr>
          <w:p w:rsidR="00797C3D" w:rsidRPr="0065004F" w:rsidRDefault="00797C3D" w:rsidP="00BB2B24">
            <w:pPr>
              <w:keepNext/>
              <w:rPr>
                <w:rStyle w:val="BodyTextChar"/>
              </w:rPr>
            </w:pPr>
            <w:r>
              <w:rPr>
                <w:noProof/>
              </w:rPr>
              <w:drawing>
                <wp:inline distT="0" distB="0" distL="0" distR="0" wp14:anchorId="6700C081" wp14:editId="22E603D6">
                  <wp:extent cx="4343400" cy="552450"/>
                  <wp:effectExtent l="19050" t="19050" r="57150" b="571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43400" cy="55245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tc>
      </w:tr>
      <w:tr w:rsidR="00797C3D" w:rsidRPr="00842043" w:rsidTr="00BB2B24">
        <w:tc>
          <w:tcPr>
            <w:tcW w:w="7247" w:type="dxa"/>
            <w:shd w:val="clear" w:color="auto" w:fill="auto"/>
          </w:tcPr>
          <w:p w:rsidR="00797C3D" w:rsidRPr="00454407" w:rsidRDefault="00797C3D" w:rsidP="00BB2B24">
            <w:pPr>
              <w:rPr>
                <w:i/>
              </w:rPr>
            </w:pPr>
            <w:r w:rsidRPr="00454407">
              <w:rPr>
                <w:i/>
              </w:rPr>
              <w:t>An ASCII CSV data file.</w:t>
            </w:r>
          </w:p>
        </w:tc>
      </w:tr>
    </w:tbl>
    <w:p w:rsidR="00797C3D" w:rsidRDefault="00797C3D" w:rsidP="00797C3D">
      <w:r>
        <w:t>The Data</w:t>
      </w:r>
      <w:r w:rsidRPr="003A2B2D">
        <w:t xml:space="preserve"> Import </w:t>
      </w:r>
      <w:r>
        <w:t>W</w:t>
      </w:r>
      <w:r w:rsidRPr="003A2B2D">
        <w:t>izard supports ASCII comma separated value (CSV) file</w:t>
      </w:r>
      <w:r>
        <w:t xml:space="preserve">s.  </w:t>
      </w:r>
      <w:r>
        <w:rPr>
          <w:rFonts w:cs="Arial"/>
        </w:rPr>
        <w:t xml:space="preserve">ANSI CSV files are not supported.  </w:t>
      </w:r>
      <w:r>
        <w:t>Data fields must be separated by the culture-specific separator character, one data record per file row.  Most cultures use a comma (,) separator character but some use semi-colons (;).  The culture is selected via the application’s Upper Tool Bar, and each culture has its own associated separator character.  If data elements are separated by a space character, then the Data Import Wizard will consider them as one single data field rather than multiple data fields.</w:t>
      </w:r>
    </w:p>
    <w:p w:rsidR="00797C3D" w:rsidRDefault="00797C3D" w:rsidP="00797C3D">
      <w:r>
        <w:t>Data elements can be text strings without any quotes:</w:t>
      </w:r>
    </w:p>
    <w:p w:rsidR="00797C3D" w:rsidRDefault="00797C3D" w:rsidP="00797C3D">
      <w:pPr>
        <w:pStyle w:val="Example"/>
      </w:pPr>
      <w:r>
        <w:t xml:space="preserve">Fred Jones, </w:t>
      </w:r>
      <w:proofErr w:type="gramStart"/>
      <w:r>
        <w:t>The</w:t>
      </w:r>
      <w:proofErr w:type="gramEnd"/>
      <w:r>
        <w:t xml:space="preserve"> Big Corporation</w:t>
      </w:r>
    </w:p>
    <w:p w:rsidR="00797C3D" w:rsidRDefault="00797C3D" w:rsidP="00797C3D">
      <w:r>
        <w:t>Data elements can be enclosed in single quotes:</w:t>
      </w:r>
    </w:p>
    <w:p w:rsidR="00797C3D" w:rsidRDefault="00797C3D" w:rsidP="00797C3D">
      <w:pPr>
        <w:pStyle w:val="Example"/>
      </w:pPr>
      <w:r>
        <w:t>‘Fred Jones’, ‘The Big Corporation’</w:t>
      </w:r>
    </w:p>
    <w:p w:rsidR="00797C3D" w:rsidRDefault="00797C3D" w:rsidP="00797C3D">
      <w:r>
        <w:t>Data elements can be enclosed in double quotes:</w:t>
      </w:r>
    </w:p>
    <w:p w:rsidR="00797C3D" w:rsidRDefault="00797C3D" w:rsidP="00797C3D">
      <w:pPr>
        <w:pStyle w:val="Example"/>
      </w:pPr>
      <w:r>
        <w:t>“Fred Jones”, “The Big Corporation”</w:t>
      </w:r>
    </w:p>
    <w:p w:rsidR="00797C3D" w:rsidRDefault="00797C3D" w:rsidP="00797C3D">
      <w:r>
        <w:t>Data elements can contain commas if enclosed within single quotes:</w:t>
      </w:r>
    </w:p>
    <w:p w:rsidR="00797C3D" w:rsidRDefault="00797C3D" w:rsidP="00797C3D">
      <w:pPr>
        <w:pStyle w:val="Example"/>
      </w:pPr>
      <w:r>
        <w:t>‘$12,587’, ‘Big Riding Lawnmower’</w:t>
      </w:r>
    </w:p>
    <w:p w:rsidR="00797C3D" w:rsidRDefault="00797C3D" w:rsidP="00797C3D">
      <w:r>
        <w:t>Data elements can include commas if enclosed within double quotes:</w:t>
      </w:r>
    </w:p>
    <w:p w:rsidR="00797C3D" w:rsidRDefault="00797C3D" w:rsidP="00797C3D">
      <w:pPr>
        <w:pStyle w:val="Example"/>
      </w:pPr>
      <w:r>
        <w:t>“$12,587”, “Big Riding Lawnmower”</w:t>
      </w:r>
    </w:p>
    <w:p w:rsidR="00797C3D" w:rsidRDefault="00797C3D" w:rsidP="00797C3D">
      <w:r>
        <w:t>Data rows can end with a comma or other culture-specific separation character:</w:t>
      </w:r>
    </w:p>
    <w:p w:rsidR="00797C3D" w:rsidRDefault="00797C3D" w:rsidP="00797C3D">
      <w:pPr>
        <w:pStyle w:val="Example"/>
      </w:pPr>
      <w:r>
        <w:t>“Fred Jones”, “The Big Corporation”,</w:t>
      </w:r>
    </w:p>
    <w:p w:rsidR="00797C3D" w:rsidRDefault="00797C3D" w:rsidP="00797C3D">
      <w:r>
        <w:t>Data rows can be separated with multiple new lines:</w:t>
      </w:r>
    </w:p>
    <w:p w:rsidR="00797C3D" w:rsidRDefault="00797C3D" w:rsidP="00797C3D">
      <w:pPr>
        <w:pStyle w:val="Example"/>
      </w:pPr>
      <w:r>
        <w:t>“Fred Jones”, “The Big Corporation”</w:t>
      </w:r>
    </w:p>
    <w:p w:rsidR="00797C3D" w:rsidRDefault="00797C3D" w:rsidP="00797C3D">
      <w:pPr>
        <w:pStyle w:val="Example"/>
      </w:pPr>
    </w:p>
    <w:p w:rsidR="00797C3D" w:rsidRDefault="00797C3D" w:rsidP="00797C3D">
      <w:pPr>
        <w:pStyle w:val="Example"/>
      </w:pPr>
      <w:r>
        <w:t xml:space="preserve">“Michael </w:t>
      </w:r>
      <w:proofErr w:type="spellStart"/>
      <w:r>
        <w:t>Bigglesworth</w:t>
      </w:r>
      <w:proofErr w:type="spellEnd"/>
      <w:r>
        <w:t>”, “MB and Associates”</w:t>
      </w:r>
    </w:p>
    <w:p w:rsidR="00797C3D" w:rsidRPr="00A566C8" w:rsidRDefault="00797C3D" w:rsidP="00797C3D">
      <w:r>
        <w:t>Special characters such as the registered trademark symbol ® can be imported if the file is in UTF-8 format.</w:t>
      </w:r>
    </w:p>
    <w:p w:rsidR="00797C3D" w:rsidRDefault="00797C3D" w:rsidP="00475C7A">
      <w:pPr>
        <w:pStyle w:val="Heading5"/>
        <w:numPr>
          <w:ilvl w:val="4"/>
          <w:numId w:val="39"/>
        </w:numPr>
      </w:pPr>
      <w:r>
        <w:t>Importing data from Microsoft Access files</w:t>
      </w:r>
    </w:p>
    <w:p w:rsidR="00797C3D" w:rsidRDefault="00797C3D" w:rsidP="00797C3D">
      <w:r>
        <w:t>Currently the Data Import Wizard supports *.</w:t>
      </w:r>
      <w:proofErr w:type="spellStart"/>
      <w:r>
        <w:t>mdb</w:t>
      </w:r>
      <w:proofErr w:type="spellEnd"/>
      <w:r>
        <w:t xml:space="preserve"> (Office 2000-2003) and *.</w:t>
      </w:r>
      <w:proofErr w:type="spellStart"/>
      <w:r>
        <w:t>accdb</w:t>
      </w:r>
      <w:proofErr w:type="spellEnd"/>
      <w:r>
        <w:t xml:space="preserve"> (Office 2007) formats.</w:t>
      </w:r>
    </w:p>
    <w:p w:rsidR="00797C3D" w:rsidRDefault="00797C3D" w:rsidP="00797C3D">
      <w:r>
        <w:t>It is possible to have multiple tables in one Access database file. To access a specific table, provide the table name in Step 1 of the Data Import Wizard.  “Table1” is used by default.</w:t>
      </w:r>
    </w:p>
    <w:p w:rsidR="00797C3D" w:rsidRDefault="00797C3D" w:rsidP="00475C7A">
      <w:pPr>
        <w:pStyle w:val="Heading5"/>
        <w:numPr>
          <w:ilvl w:val="4"/>
          <w:numId w:val="39"/>
        </w:numPr>
      </w:pPr>
      <w:r>
        <w:t>Protected Microsoft Access database files</w:t>
      </w:r>
    </w:p>
    <w:p w:rsidR="00797C3D" w:rsidRDefault="00797C3D" w:rsidP="00797C3D">
      <w:r w:rsidRPr="002245B1">
        <w:t xml:space="preserve">Currently the Data Import Wizard supports only password protected </w:t>
      </w:r>
      <w:r>
        <w:t xml:space="preserve">Microsoft </w:t>
      </w:r>
      <w:r w:rsidRPr="002245B1">
        <w:t xml:space="preserve">Access files via the Microsoft.ACE.OLEDB.12.0 </w:t>
      </w:r>
      <w:r>
        <w:t xml:space="preserve">data </w:t>
      </w:r>
      <w:r w:rsidRPr="002245B1">
        <w:t xml:space="preserve">provider. It does not support any other security </w:t>
      </w:r>
      <w:r>
        <w:t xml:space="preserve">type </w:t>
      </w:r>
      <w:r w:rsidRPr="002245B1">
        <w:t xml:space="preserve">which involves </w:t>
      </w:r>
      <w:r>
        <w:t xml:space="preserve">a </w:t>
      </w:r>
      <w:r w:rsidRPr="002245B1">
        <w:t>security descriptor file (*.</w:t>
      </w:r>
      <w:proofErr w:type="spellStart"/>
      <w:r w:rsidRPr="002245B1">
        <w:t>mdw</w:t>
      </w:r>
      <w:proofErr w:type="spellEnd"/>
      <w:r w:rsidRPr="002245B1">
        <w:t xml:space="preserve">) such as User/Group level security. </w:t>
      </w:r>
      <w:r>
        <w:t xml:space="preserve"> I</w:t>
      </w:r>
      <w:r w:rsidRPr="002245B1">
        <w:t xml:space="preserve">f your system has only </w:t>
      </w:r>
      <w:r>
        <w:t xml:space="preserve">the </w:t>
      </w:r>
      <w:r w:rsidRPr="002245B1">
        <w:t xml:space="preserve">Microsoft.Jet.OLEDB.4.0 </w:t>
      </w:r>
      <w:r>
        <w:t xml:space="preserve">data </w:t>
      </w:r>
      <w:r w:rsidRPr="002245B1">
        <w:t xml:space="preserve">provider installed then </w:t>
      </w:r>
      <w:r>
        <w:t>the Data I</w:t>
      </w:r>
      <w:r w:rsidRPr="002245B1">
        <w:t xml:space="preserve">mport </w:t>
      </w:r>
      <w:r>
        <w:t>W</w:t>
      </w:r>
      <w:r w:rsidRPr="002245B1">
        <w:t xml:space="preserve">izard will not support password protected </w:t>
      </w:r>
      <w:r>
        <w:t xml:space="preserve">Access files </w:t>
      </w:r>
      <w:r w:rsidRPr="002245B1">
        <w:t xml:space="preserve">because this </w:t>
      </w:r>
      <w:r>
        <w:t xml:space="preserve">data </w:t>
      </w:r>
      <w:r w:rsidRPr="002245B1">
        <w:t xml:space="preserve">provider requires </w:t>
      </w:r>
      <w:r>
        <w:t xml:space="preserve">a </w:t>
      </w:r>
      <w:r w:rsidRPr="002245B1">
        <w:t>security descriptor file</w:t>
      </w:r>
      <w:r>
        <w:t xml:space="preserve"> </w:t>
      </w:r>
      <w:r w:rsidRPr="002245B1">
        <w:t>(*.</w:t>
      </w:r>
      <w:proofErr w:type="spellStart"/>
      <w:r w:rsidRPr="002245B1">
        <w:t>mdw</w:t>
      </w:r>
      <w:proofErr w:type="spellEnd"/>
      <w:r w:rsidRPr="002245B1">
        <w:t>).</w:t>
      </w:r>
    </w:p>
    <w:p w:rsidR="00797C3D" w:rsidRDefault="00797C3D" w:rsidP="00475C7A">
      <w:pPr>
        <w:pStyle w:val="Heading5"/>
        <w:numPr>
          <w:ilvl w:val="4"/>
          <w:numId w:val="39"/>
        </w:numPr>
      </w:pPr>
      <w:r>
        <w:t>Field formatting</w:t>
      </w:r>
    </w:p>
    <w:p w:rsidR="00797C3D" w:rsidRPr="004303C1" w:rsidRDefault="00797C3D" w:rsidP="00797C3D">
      <w:r w:rsidRPr="004303C1">
        <w:t>When importing data, the Date, Currency, and Number formats in the</w:t>
      </w:r>
      <w:r>
        <w:t xml:space="preserve"> data</w:t>
      </w:r>
      <w:r w:rsidRPr="004303C1">
        <w:t xml:space="preserve"> file should match the application’s format settings so that values are imported properly.</w:t>
      </w:r>
    </w:p>
    <w:p w:rsidR="00797C3D" w:rsidRPr="0089335E" w:rsidRDefault="00797C3D" w:rsidP="00475C7A">
      <w:pPr>
        <w:pStyle w:val="Heading5"/>
        <w:numPr>
          <w:ilvl w:val="4"/>
          <w:numId w:val="39"/>
        </w:numPr>
      </w:pPr>
      <w:r>
        <w:t>Data columns</w:t>
      </w:r>
    </w:p>
    <w:p w:rsidR="00797C3D" w:rsidRDefault="00797C3D" w:rsidP="00797C3D">
      <w:r>
        <w:t xml:space="preserve">Number of data columns in the data file must match the number of column headings in first row if the file has a column header row.  For example, if the column heading row has five columns then all other data rows in the file must have five columns.  </w:t>
      </w:r>
    </w:p>
    <w:p w:rsidR="00797C3D" w:rsidRDefault="00797C3D" w:rsidP="00797C3D">
      <w:r>
        <w:t>Note however, it is not necessary for the data file to have same number of columns as the database table.</w:t>
      </w:r>
    </w:p>
    <w:p w:rsidR="00797C3D" w:rsidRDefault="00797C3D" w:rsidP="00475C7A">
      <w:pPr>
        <w:pStyle w:val="Heading5"/>
        <w:numPr>
          <w:ilvl w:val="4"/>
          <w:numId w:val="39"/>
        </w:numPr>
      </w:pPr>
      <w:r>
        <w:t>De-duping imported data</w:t>
      </w:r>
    </w:p>
    <w:p w:rsidR="00797C3D" w:rsidRPr="005F28DD" w:rsidRDefault="00797C3D" w:rsidP="00797C3D">
      <w:r w:rsidRPr="005F28DD">
        <w:t>The Data Import Wizard will not import duplicate records into your database if a matching record already exists.  Moreover, the Data Import Wizard will not update existing records with new field values.  The Data Import Wizard uses the primary key field in the imported data file to detect duplicate (matching) records.  If the data file contains a primary key field, that value is checked against the database when importing.  If a record already exists with that primary key value, then the record is skipped (not imported)</w:t>
      </w:r>
      <w:r>
        <w:t>, and the i</w:t>
      </w:r>
      <w:r w:rsidRPr="005F28DD">
        <w:t>mpo</w:t>
      </w:r>
      <w:r>
        <w:t>r</w:t>
      </w:r>
      <w:r w:rsidRPr="005F28DD">
        <w:t xml:space="preserve">t process will </w:t>
      </w:r>
      <w:r>
        <w:t>continue</w:t>
      </w:r>
      <w:r w:rsidRPr="005F28DD">
        <w:t>.</w:t>
      </w:r>
    </w:p>
    <w:p w:rsidR="00797C3D" w:rsidRPr="00EE0938" w:rsidRDefault="00797C3D" w:rsidP="00797C3D">
      <w:r>
        <w:t>If the imported data file does not contain a primary key field, then the Data Import Wizard does not check for duplicate records and all rows in the imported file will be imported.</w:t>
      </w:r>
    </w:p>
    <w:p w:rsidR="00797C3D" w:rsidRPr="0089335E" w:rsidRDefault="00797C3D" w:rsidP="00475C7A">
      <w:pPr>
        <w:pStyle w:val="Heading5"/>
        <w:numPr>
          <w:ilvl w:val="4"/>
          <w:numId w:val="39"/>
        </w:numPr>
      </w:pPr>
      <w:r>
        <w:t>Database table and v</w:t>
      </w:r>
      <w:r w:rsidRPr="0089335E">
        <w:t>iew</w:t>
      </w:r>
      <w:r>
        <w:t xml:space="preserve"> support</w:t>
      </w:r>
    </w:p>
    <w:p w:rsidR="00797C3D" w:rsidRDefault="00797C3D" w:rsidP="00797C3D">
      <w:r w:rsidRPr="00FE2148">
        <w:t>Importing data is only supported for data</w:t>
      </w:r>
      <w:r>
        <w:t>base</w:t>
      </w:r>
      <w:r w:rsidRPr="00FE2148">
        <w:t xml:space="preserve"> table</w:t>
      </w:r>
      <w:r>
        <w:t>s</w:t>
      </w:r>
      <w:r w:rsidRPr="00FE2148">
        <w:t xml:space="preserve">. </w:t>
      </w:r>
      <w:r>
        <w:t xml:space="preserve"> Data cannot be imported into database views.</w:t>
      </w:r>
    </w:p>
    <w:p w:rsidR="00797C3D" w:rsidRPr="0089335E" w:rsidRDefault="00797C3D" w:rsidP="00475C7A">
      <w:pPr>
        <w:pStyle w:val="Heading5"/>
        <w:numPr>
          <w:ilvl w:val="4"/>
          <w:numId w:val="39"/>
        </w:numPr>
      </w:pPr>
      <w:r>
        <w:t>Primary key handling</w:t>
      </w:r>
    </w:p>
    <w:p w:rsidR="00797C3D" w:rsidRDefault="00797C3D" w:rsidP="00797C3D">
      <w:r>
        <w:t>If the table’s primary key is computed, automatically generated by the database, or automatically incremented by the database, then the Data Import Wizard cannot import the primary key column.  If your data file contains primary keys, they can be skipped by unselecting the primary key column in the Data Import Wizard.</w:t>
      </w:r>
    </w:p>
    <w:p w:rsidR="00797C3D" w:rsidRDefault="00797C3D" w:rsidP="00797C3D">
      <w:r>
        <w:t>If the primary key field is not computed, automatically generated or automatically incremented then the Data Import Wizard can import primary keys only if a record does not already exist in the database with same primary key value.</w:t>
      </w:r>
    </w:p>
    <w:p w:rsidR="00797C3D" w:rsidRPr="0089335E" w:rsidRDefault="00797C3D" w:rsidP="00475C7A">
      <w:pPr>
        <w:pStyle w:val="Heading5"/>
        <w:numPr>
          <w:ilvl w:val="4"/>
          <w:numId w:val="39"/>
        </w:numPr>
      </w:pPr>
      <w:r>
        <w:t>Foreign key handling</w:t>
      </w:r>
    </w:p>
    <w:p w:rsidR="00797C3D" w:rsidRDefault="00797C3D" w:rsidP="00797C3D">
      <w:r w:rsidRPr="001C4379">
        <w:t xml:space="preserve">If </w:t>
      </w:r>
      <w:r>
        <w:t>the table has a foreign key field, then the Data Import Wizard first attempts to locate an existing record in the foreign key table with same foreign key value.  If the Data Import Wizard finds such a record, it will use the primary key value for that foreign key record and insert it into the newly imported record’s foreign key field.</w:t>
      </w:r>
    </w:p>
    <w:p w:rsidR="00797C3D" w:rsidRDefault="00797C3D" w:rsidP="00797C3D">
      <w:r>
        <w:t>If the Data Import Wizard cannot find a matching record in the associated foreign key table, then it first attempts to insert a new record in the foreign key table with value in the imported data record.  If the foreign key record is created successfully then the Data Import Wizard gets the primary key of the newly created record and inserts it into the imported record.</w:t>
      </w:r>
    </w:p>
    <w:p w:rsidR="00797C3D" w:rsidRPr="0089335E" w:rsidRDefault="00797C3D" w:rsidP="00475C7A">
      <w:pPr>
        <w:pStyle w:val="Heading5"/>
        <w:numPr>
          <w:ilvl w:val="4"/>
          <w:numId w:val="39"/>
        </w:numPr>
      </w:pPr>
      <w:r>
        <w:t xml:space="preserve">Read-only, computed and automatically </w:t>
      </w:r>
      <w:r w:rsidRPr="0089335E">
        <w:t>generated column</w:t>
      </w:r>
      <w:r>
        <w:t xml:space="preserve"> handling</w:t>
      </w:r>
    </w:p>
    <w:p w:rsidR="00797C3D" w:rsidRDefault="00797C3D" w:rsidP="00797C3D">
      <w:r>
        <w:t>The Data Import Wizard cannot import data into read-</w:t>
      </w:r>
      <w:r w:rsidRPr="008D396F">
        <w:t>only</w:t>
      </w:r>
      <w:r>
        <w:t>, computed in the database, and automatically generated database fields.  These fields are effectively ‘read only’.</w:t>
      </w:r>
    </w:p>
    <w:p w:rsidR="00797C3D" w:rsidRPr="0089335E" w:rsidRDefault="00797C3D" w:rsidP="00475C7A">
      <w:pPr>
        <w:pStyle w:val="Heading5"/>
        <w:numPr>
          <w:ilvl w:val="4"/>
          <w:numId w:val="39"/>
        </w:numPr>
      </w:pPr>
      <w:r>
        <w:t>Culture specific data</w:t>
      </w:r>
    </w:p>
    <w:p w:rsidR="00797C3D" w:rsidRDefault="00797C3D" w:rsidP="00797C3D">
      <w:r w:rsidRPr="00761F89">
        <w:t xml:space="preserve">Do not import data </w:t>
      </w:r>
      <w:r>
        <w:t>files exported from applications using a different culture than the application server into which the data is being imported.  The Data Import Wizard can import data if data does not violate database constraints, but some data may lose its meaning due to cultural conversion, especially for currency conversion.</w:t>
      </w:r>
    </w:p>
    <w:p w:rsidR="00797C3D" w:rsidRPr="0089335E" w:rsidRDefault="00797C3D" w:rsidP="00475C7A">
      <w:pPr>
        <w:pStyle w:val="Heading5"/>
        <w:numPr>
          <w:ilvl w:val="4"/>
          <w:numId w:val="39"/>
        </w:numPr>
      </w:pPr>
      <w:r>
        <w:t>Large import files</w:t>
      </w:r>
    </w:p>
    <w:p w:rsidR="00797C3D" w:rsidRDefault="00797C3D" w:rsidP="00797C3D">
      <w:r>
        <w:t xml:space="preserve">If you have large amount data then the Data Import Wizard may time out.  To avoid this, increase your application’s request time by adding or updating the following in your application’s </w:t>
      </w:r>
      <w:proofErr w:type="spellStart"/>
      <w:r>
        <w:t>Web.config</w:t>
      </w:r>
      <w:proofErr w:type="spellEnd"/>
      <w:r>
        <w:t xml:space="preserve"> file:</w:t>
      </w:r>
    </w:p>
    <w:p w:rsidR="00797C3D" w:rsidRPr="00B44DDF" w:rsidRDefault="00797C3D" w:rsidP="00797C3D">
      <w:pPr>
        <w:pStyle w:val="Example"/>
      </w:pPr>
      <w:r w:rsidRPr="00B44DDF">
        <w:t>&lt;</w:t>
      </w:r>
      <w:proofErr w:type="spellStart"/>
      <w:r w:rsidRPr="00B44DDF">
        <w:t>system.web</w:t>
      </w:r>
      <w:proofErr w:type="spellEnd"/>
      <w:r w:rsidRPr="00B44DDF">
        <w:t>&gt;</w:t>
      </w:r>
    </w:p>
    <w:p w:rsidR="00797C3D" w:rsidRPr="00B44DDF" w:rsidRDefault="00797C3D" w:rsidP="00797C3D">
      <w:pPr>
        <w:pStyle w:val="Example"/>
      </w:pPr>
      <w:r w:rsidRPr="00B44DDF">
        <w:tab/>
        <w:t>&lt;</w:t>
      </w:r>
      <w:proofErr w:type="spellStart"/>
      <w:r w:rsidRPr="00B44DDF">
        <w:t>httpRuntime</w:t>
      </w:r>
      <w:proofErr w:type="spellEnd"/>
      <w:r w:rsidRPr="00B44DDF">
        <w:t xml:space="preserve"> </w:t>
      </w:r>
      <w:proofErr w:type="spellStart"/>
      <w:r w:rsidRPr="00B44DDF">
        <w:t>executionTimeout</w:t>
      </w:r>
      <w:proofErr w:type="spellEnd"/>
      <w:r w:rsidRPr="00B44DDF">
        <w:t>="{</w:t>
      </w:r>
      <w:proofErr w:type="gramStart"/>
      <w:r>
        <w:t>Your</w:t>
      </w:r>
      <w:proofErr w:type="gramEnd"/>
      <w:r>
        <w:t xml:space="preserve"> t</w:t>
      </w:r>
      <w:r w:rsidRPr="00B44DDF">
        <w:t>ime</w:t>
      </w:r>
      <w:r>
        <w:t>-o</w:t>
      </w:r>
      <w:r w:rsidRPr="00B44DDF">
        <w:t>ut</w:t>
      </w:r>
      <w:r>
        <w:t xml:space="preserve"> v</w:t>
      </w:r>
      <w:r w:rsidRPr="00B44DDF">
        <w:t>alue}"/&gt;</w:t>
      </w:r>
    </w:p>
    <w:p w:rsidR="00797C3D" w:rsidRPr="00B44DDF" w:rsidRDefault="00797C3D" w:rsidP="00797C3D">
      <w:pPr>
        <w:pStyle w:val="Example"/>
      </w:pPr>
      <w:r w:rsidRPr="00B44DDF">
        <w:t>&lt;/</w:t>
      </w:r>
      <w:proofErr w:type="spellStart"/>
      <w:r w:rsidRPr="00B44DDF">
        <w:t>system.web</w:t>
      </w:r>
      <w:proofErr w:type="spellEnd"/>
      <w:r w:rsidRPr="00B44DDF">
        <w:t>&gt;</w:t>
      </w:r>
    </w:p>
    <w:p w:rsidR="00797C3D" w:rsidRDefault="00797C3D" w:rsidP="00797C3D">
      <w:r w:rsidRPr="000D7163">
        <w:t>Replace {Your time-out value} according to your need.</w:t>
      </w:r>
    </w:p>
    <w:p w:rsidR="00797C3D" w:rsidRPr="002245B1" w:rsidRDefault="00797C3D" w:rsidP="00475C7A">
      <w:pPr>
        <w:pStyle w:val="Heading5"/>
        <w:numPr>
          <w:ilvl w:val="4"/>
          <w:numId w:val="39"/>
        </w:numPr>
      </w:pPr>
      <w:r>
        <w:t>Supported data providers</w:t>
      </w:r>
    </w:p>
    <w:p w:rsidR="00797C3D" w:rsidRDefault="00797C3D" w:rsidP="00797C3D">
      <w:r>
        <w:t>The Data Import Wizard requires at least one these data providers to be installed on your system in order to access Microsoft Excel and Microsoft Access data files.</w:t>
      </w:r>
    </w:p>
    <w:p w:rsidR="00797C3D" w:rsidRPr="00185BB6" w:rsidRDefault="00797C3D" w:rsidP="00475C7A">
      <w:pPr>
        <w:numPr>
          <w:ilvl w:val="0"/>
          <w:numId w:val="38"/>
        </w:numPr>
      </w:pPr>
      <w:r w:rsidRPr="00185BB6">
        <w:t>Microsoft.ACE.OLEDB.12.0</w:t>
      </w:r>
      <w:r>
        <w:t xml:space="preserve">. </w:t>
      </w:r>
      <w:proofErr w:type="gramStart"/>
      <w:r w:rsidRPr="00185BB6">
        <w:t>This</w:t>
      </w:r>
      <w:proofErr w:type="gramEnd"/>
      <w:r w:rsidRPr="00185BB6">
        <w:t xml:space="preserve"> is </w:t>
      </w:r>
      <w:r>
        <w:t xml:space="preserve">the </w:t>
      </w:r>
      <w:r w:rsidRPr="00185BB6">
        <w:t xml:space="preserve">default provider used by the Data Import Wizard. </w:t>
      </w:r>
      <w:r>
        <w:t xml:space="preserve"> </w:t>
      </w:r>
      <w:r w:rsidRPr="00185BB6">
        <w:t>This provider is necessary to access Office 2007 file format.</w:t>
      </w:r>
      <w:r>
        <w:t xml:space="preserve"> </w:t>
      </w:r>
      <w:r w:rsidRPr="00185BB6">
        <w:t xml:space="preserve"> If this provider is not installed on your system then you cannot access Office 2007 files. </w:t>
      </w:r>
      <w:r>
        <w:t xml:space="preserve"> </w:t>
      </w:r>
      <w:r w:rsidRPr="00185BB6">
        <w:t>This provider supports both file formats.</w:t>
      </w:r>
    </w:p>
    <w:p w:rsidR="00797C3D" w:rsidRPr="00185BB6" w:rsidRDefault="00797C3D" w:rsidP="00475C7A">
      <w:pPr>
        <w:numPr>
          <w:ilvl w:val="0"/>
          <w:numId w:val="38"/>
        </w:numPr>
      </w:pPr>
      <w:r w:rsidRPr="00185BB6">
        <w:t>Microsoft.Jet.OLEDB.4.0</w:t>
      </w:r>
      <w:r>
        <w:t xml:space="preserve">. </w:t>
      </w:r>
      <w:proofErr w:type="gramStart"/>
      <w:r>
        <w:t>This</w:t>
      </w:r>
      <w:proofErr w:type="gramEnd"/>
      <w:r>
        <w:t xml:space="preserve"> </w:t>
      </w:r>
      <w:r w:rsidRPr="00185BB6">
        <w:t xml:space="preserve">provider can access only Office 97-2003 files. </w:t>
      </w:r>
      <w:r>
        <w:t xml:space="preserve"> </w:t>
      </w:r>
      <w:r w:rsidRPr="00185BB6">
        <w:t>If Microsoft.ACE.OLEDB.12.0</w:t>
      </w:r>
      <w:r>
        <w:t xml:space="preserve"> </w:t>
      </w:r>
      <w:r w:rsidRPr="00185BB6">
        <w:t>is installed then Microsoft.Jet.OLEDB.4.0</w:t>
      </w:r>
      <w:r>
        <w:t xml:space="preserve"> is </w:t>
      </w:r>
      <w:r w:rsidRPr="00185BB6">
        <w:t xml:space="preserve">not required. </w:t>
      </w:r>
      <w:r>
        <w:t xml:space="preserve"> </w:t>
      </w:r>
      <w:r w:rsidRPr="00185BB6">
        <w:t>This provider supports only Office 97-2003 format.</w:t>
      </w:r>
    </w:p>
    <w:p w:rsidR="00797C3D" w:rsidRPr="0089335E" w:rsidRDefault="00797C3D" w:rsidP="00475C7A">
      <w:pPr>
        <w:pStyle w:val="Heading5"/>
        <w:numPr>
          <w:ilvl w:val="4"/>
          <w:numId w:val="39"/>
        </w:numPr>
      </w:pPr>
      <w:bookmarkStart w:id="145" w:name="OLE_LINK2"/>
      <w:r>
        <w:t>Custom medium trust support</w:t>
      </w:r>
    </w:p>
    <w:p w:rsidR="00797C3D" w:rsidRDefault="00797C3D" w:rsidP="00797C3D">
      <w:r w:rsidRPr="00F6654C">
        <w:t xml:space="preserve">If your hosting provider runs </w:t>
      </w:r>
      <w:r>
        <w:t xml:space="preserve">a </w:t>
      </w:r>
      <w:r w:rsidRPr="00F6654C">
        <w:t xml:space="preserve">custom medium trust </w:t>
      </w:r>
      <w:r>
        <w:t xml:space="preserve">environment, </w:t>
      </w:r>
      <w:r w:rsidRPr="00F6654C">
        <w:t xml:space="preserve">make sure that </w:t>
      </w:r>
      <w:r>
        <w:t xml:space="preserve">the </w:t>
      </w:r>
      <w:r w:rsidRPr="00F6654C">
        <w:t>user has “write” permission.</w:t>
      </w:r>
      <w:r>
        <w:t xml:space="preserve"> </w:t>
      </w:r>
      <w:r w:rsidRPr="00F6654C">
        <w:t xml:space="preserve"> The </w:t>
      </w:r>
      <w:r>
        <w:t xml:space="preserve">Data </w:t>
      </w:r>
      <w:r w:rsidRPr="00F6654C">
        <w:t xml:space="preserve">Import </w:t>
      </w:r>
      <w:r>
        <w:t>W</w:t>
      </w:r>
      <w:r w:rsidRPr="00F6654C">
        <w:t xml:space="preserve">izard </w:t>
      </w:r>
      <w:r>
        <w:t>cannot function i</w:t>
      </w:r>
      <w:r w:rsidRPr="00F6654C">
        <w:t xml:space="preserve">f </w:t>
      </w:r>
      <w:r>
        <w:t xml:space="preserve">the </w:t>
      </w:r>
      <w:r w:rsidRPr="00F6654C">
        <w:t xml:space="preserve">custom medium trust setting does not </w:t>
      </w:r>
      <w:r>
        <w:t>have “write” permission.</w:t>
      </w:r>
    </w:p>
    <w:p w:rsidR="00797C3D" w:rsidRDefault="00797C3D" w:rsidP="00797C3D">
      <w:r>
        <w:t>Be sure to grant</w:t>
      </w:r>
      <w:r w:rsidRPr="00F6654C">
        <w:t xml:space="preserve"> permission to </w:t>
      </w:r>
      <w:r>
        <w:t xml:space="preserve">the </w:t>
      </w:r>
      <w:r w:rsidRPr="00F6654C">
        <w:t xml:space="preserve">“ASPNET” user to write </w:t>
      </w:r>
      <w:r>
        <w:t>into your application’s “\Temp” folder</w:t>
      </w:r>
      <w:r w:rsidRPr="00F6654C">
        <w:t>.</w:t>
      </w:r>
      <w:r>
        <w:t xml:space="preserve">  If this </w:t>
      </w:r>
      <w:r w:rsidRPr="00F6654C">
        <w:t>does not work</w:t>
      </w:r>
      <w:r>
        <w:t>,</w:t>
      </w:r>
      <w:r w:rsidRPr="00F6654C">
        <w:t xml:space="preserve"> try </w:t>
      </w:r>
      <w:r>
        <w:t xml:space="preserve">giving “write” permission to the “Everyone” user and so forth.  </w:t>
      </w:r>
      <w:r w:rsidRPr="00F6654C">
        <w:t xml:space="preserve">See </w:t>
      </w:r>
      <w:r>
        <w:t xml:space="preserve">your hosting provider’s </w:t>
      </w:r>
      <w:r w:rsidRPr="00F6654C">
        <w:t xml:space="preserve">user list for </w:t>
      </w:r>
      <w:r>
        <w:t>details; i</w:t>
      </w:r>
      <w:r w:rsidRPr="00F6654C">
        <w:t xml:space="preserve">t is different for every </w:t>
      </w:r>
      <w:r>
        <w:t xml:space="preserve">hosting </w:t>
      </w:r>
      <w:r w:rsidRPr="00F6654C">
        <w:t>provider.</w:t>
      </w:r>
    </w:p>
    <w:p w:rsidR="00797C3D" w:rsidRPr="00E05669" w:rsidRDefault="00797C3D" w:rsidP="00797C3D">
      <w:r>
        <w:t>You must also</w:t>
      </w:r>
      <w:r w:rsidRPr="00E05669">
        <w:t xml:space="preserve"> set write permission for </w:t>
      </w:r>
      <w:r>
        <w:t xml:space="preserve">the </w:t>
      </w:r>
      <w:r w:rsidRPr="00E05669">
        <w:t>Application folder</w:t>
      </w:r>
      <w:r>
        <w:t>’s</w:t>
      </w:r>
      <w:r w:rsidRPr="00E05669">
        <w:t xml:space="preserve"> </w:t>
      </w:r>
      <w:proofErr w:type="spellStart"/>
      <w:r w:rsidRPr="00E05669">
        <w:t>FileIOPermission</w:t>
      </w:r>
      <w:proofErr w:type="spellEnd"/>
      <w:r w:rsidRPr="00E05669">
        <w:t xml:space="preserve"> class in the machine’s </w:t>
      </w:r>
      <w:proofErr w:type="spellStart"/>
      <w:r w:rsidRPr="00E05669">
        <w:t>Web.config</w:t>
      </w:r>
      <w:proofErr w:type="spellEnd"/>
      <w:r w:rsidRPr="00E05669">
        <w:t xml:space="preserve"> file to enable temporary file</w:t>
      </w:r>
      <w:r>
        <w:t xml:space="preserve"> saving.</w:t>
      </w:r>
    </w:p>
    <w:p w:rsidR="00797C3D" w:rsidRPr="00E05669" w:rsidRDefault="00797C3D" w:rsidP="00797C3D">
      <w:r>
        <w:t>The</w:t>
      </w:r>
      <w:r w:rsidRPr="00E05669">
        <w:t xml:space="preserve"> </w:t>
      </w:r>
      <w:r>
        <w:t xml:space="preserve">permission entry in your machine’s </w:t>
      </w:r>
      <w:proofErr w:type="spellStart"/>
      <w:r w:rsidRPr="00E05669">
        <w:t>Web.config</w:t>
      </w:r>
      <w:proofErr w:type="spellEnd"/>
      <w:r w:rsidRPr="00E05669">
        <w:t xml:space="preserve"> or separate trust config</w:t>
      </w:r>
      <w:r>
        <w:t>uration</w:t>
      </w:r>
      <w:r w:rsidRPr="00E05669">
        <w:t xml:space="preserve"> file should look like:</w:t>
      </w:r>
    </w:p>
    <w:p w:rsidR="00797C3D" w:rsidRPr="00E05669" w:rsidRDefault="00797C3D" w:rsidP="00797C3D">
      <w:pPr>
        <w:pStyle w:val="Example"/>
      </w:pPr>
      <w:r w:rsidRPr="00E05669">
        <w:t>&lt;</w:t>
      </w:r>
      <w:proofErr w:type="spellStart"/>
      <w:r w:rsidRPr="00E05669">
        <w:t>IPerm</w:t>
      </w:r>
      <w:r>
        <w:t>ission</w:t>
      </w:r>
      <w:proofErr w:type="spellEnd"/>
      <w:r>
        <w:t xml:space="preserve"> class="</w:t>
      </w:r>
      <w:proofErr w:type="spellStart"/>
      <w:r>
        <w:t>FileIOPermission</w:t>
      </w:r>
      <w:proofErr w:type="spellEnd"/>
      <w:r>
        <w:t>"</w:t>
      </w:r>
      <w:r>
        <w:br/>
      </w:r>
      <w:r>
        <w:tab/>
        <w:t>version="1"</w:t>
      </w:r>
      <w:r>
        <w:br/>
      </w:r>
      <w:r>
        <w:tab/>
        <w:t>Read="$</w:t>
      </w:r>
      <w:proofErr w:type="spellStart"/>
      <w:r>
        <w:t>AppDir</w:t>
      </w:r>
      <w:proofErr w:type="spellEnd"/>
      <w:r>
        <w:t>$"</w:t>
      </w:r>
      <w:r>
        <w:br/>
      </w:r>
      <w:r>
        <w:tab/>
      </w:r>
      <w:r w:rsidRPr="00E05669">
        <w:t>Write</w:t>
      </w:r>
      <w:r>
        <w:t>="$</w:t>
      </w:r>
      <w:proofErr w:type="spellStart"/>
      <w:r>
        <w:t>AppDir</w:t>
      </w:r>
      <w:proofErr w:type="spellEnd"/>
      <w:r>
        <w:t>$"</w:t>
      </w:r>
      <w:r>
        <w:br/>
      </w:r>
      <w:r>
        <w:tab/>
        <w:t>Append="$</w:t>
      </w:r>
      <w:proofErr w:type="spellStart"/>
      <w:r>
        <w:t>AppDir</w:t>
      </w:r>
      <w:proofErr w:type="spellEnd"/>
      <w:r>
        <w:t>$</w:t>
      </w:r>
      <w:r>
        <w:br/>
      </w:r>
      <w:r>
        <w:tab/>
      </w:r>
      <w:proofErr w:type="spellStart"/>
      <w:r w:rsidRPr="00E05669">
        <w:t>PathDiscovery</w:t>
      </w:r>
      <w:proofErr w:type="spellEnd"/>
      <w:r w:rsidRPr="00E05669">
        <w:t>="$</w:t>
      </w:r>
      <w:proofErr w:type="spellStart"/>
      <w:r w:rsidRPr="00E05669">
        <w:t>AppDir</w:t>
      </w:r>
      <w:proofErr w:type="spellEnd"/>
      <w:r w:rsidRPr="00E05669">
        <w:t>$"</w:t>
      </w:r>
      <w:r>
        <w:br/>
      </w:r>
      <w:r w:rsidRPr="00E05669">
        <w:t>/&gt;</w:t>
      </w:r>
    </w:p>
    <w:bookmarkEnd w:id="145"/>
    <w:p w:rsidR="00797C3D" w:rsidRDefault="00797C3D" w:rsidP="00475C7A">
      <w:pPr>
        <w:pStyle w:val="Heading5"/>
        <w:numPr>
          <w:ilvl w:val="4"/>
          <w:numId w:val="39"/>
        </w:numPr>
      </w:pPr>
      <w:r>
        <w:t>Spaces are not trimmed</w:t>
      </w:r>
    </w:p>
    <w:p w:rsidR="00797C3D" w:rsidRPr="008E2928" w:rsidRDefault="00797C3D" w:rsidP="00797C3D">
      <w:r>
        <w:t>T</w:t>
      </w:r>
      <w:r w:rsidRPr="008E2928">
        <w:t xml:space="preserve">he </w:t>
      </w:r>
      <w:r>
        <w:t xml:space="preserve">Data </w:t>
      </w:r>
      <w:r w:rsidRPr="008E2928">
        <w:t>Import Wizard does not pre-trim any field values, text or numbers</w:t>
      </w:r>
      <w:r>
        <w:t>, before importing them</w:t>
      </w:r>
      <w:r w:rsidRPr="008E2928">
        <w:t>.</w:t>
      </w:r>
      <w:r>
        <w:t xml:space="preserve"> </w:t>
      </w:r>
      <w:r w:rsidRPr="008E2928">
        <w:t xml:space="preserve"> The </w:t>
      </w:r>
      <w:r>
        <w:t xml:space="preserve">Data </w:t>
      </w:r>
      <w:r w:rsidRPr="008E2928">
        <w:t>Import Wizard reads the data from the selected data source and does not alter the value in the data source file.</w:t>
      </w:r>
    </w:p>
    <w:p w:rsidR="00797C3D" w:rsidRDefault="00797C3D" w:rsidP="0055570D"/>
    <w:p w:rsidR="000E64F1" w:rsidRDefault="000E64F1" w:rsidP="000E64F1">
      <w:pPr>
        <w:pStyle w:val="Heading2"/>
        <w:numPr>
          <w:ilvl w:val="0"/>
          <w:numId w:val="0"/>
        </w:numPr>
      </w:pPr>
      <w:bookmarkStart w:id="146" w:name="_Toc46301676"/>
      <w:bookmarkStart w:id="147" w:name="_Toc46553050"/>
      <w:bookmarkStart w:id="148" w:name="_Ref48454429"/>
      <w:bookmarkStart w:id="149" w:name="_Toc49341718"/>
      <w:bookmarkStart w:id="150" w:name="_Ref49344804"/>
      <w:bookmarkStart w:id="151" w:name="_Toc49837664"/>
      <w:bookmarkStart w:id="152" w:name="_Toc49837859"/>
      <w:bookmarkStart w:id="153" w:name="_Toc53046030"/>
      <w:bookmarkStart w:id="154" w:name="_Toc58845161"/>
      <w:bookmarkStart w:id="155" w:name="_Toc67126162"/>
      <w:bookmarkStart w:id="156" w:name="_Toc74648993"/>
      <w:bookmarkStart w:id="157" w:name="_Toc82415953"/>
      <w:bookmarkStart w:id="158" w:name="_Ref98747489"/>
      <w:bookmarkStart w:id="159" w:name="_Toc105586957"/>
      <w:bookmarkStart w:id="160" w:name="_Toc412567760"/>
      <w:bookmarkStart w:id="161" w:name="_Toc413864155"/>
      <w:bookmarkStart w:id="162" w:name="_Toc414885720"/>
      <w:r>
        <w:t>Page History (Back Button) Handling</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rsidR="000E64F1" w:rsidRPr="007070AB" w:rsidRDefault="000E64F1" w:rsidP="000E64F1">
      <w:r w:rsidRPr="007070AB">
        <w:fldChar w:fldCharType="begin"/>
      </w:r>
      <w:r w:rsidRPr="007070AB">
        <w:instrText>xe</w:instrText>
      </w:r>
      <w:r>
        <w:instrText xml:space="preserve"> </w:instrText>
      </w:r>
      <w:r w:rsidRPr="007070AB">
        <w:instrText>"Page</w:instrText>
      </w:r>
      <w:r>
        <w:instrText xml:space="preserve"> </w:instrText>
      </w:r>
      <w:r w:rsidRPr="007070AB">
        <w:instrText>History</w:instrText>
      </w:r>
      <w:r>
        <w:instrText xml:space="preserve"> </w:instrText>
      </w:r>
      <w:r w:rsidRPr="007070AB">
        <w:instrText>(Back</w:instrText>
      </w:r>
      <w:r>
        <w:instrText xml:space="preserve"> </w:instrText>
      </w:r>
      <w:r w:rsidRPr="007070AB">
        <w:instrText>Button)</w:instrText>
      </w:r>
      <w:r>
        <w:instrText xml:space="preserve"> </w:instrText>
      </w:r>
      <w:r w:rsidRPr="007070AB">
        <w:instrText>Handling"</w:instrText>
      </w:r>
      <w:r w:rsidRPr="007070AB">
        <w:fldChar w:fldCharType="end"/>
      </w:r>
      <w:r w:rsidRPr="007070AB">
        <w:fldChar w:fldCharType="begin"/>
      </w:r>
      <w:r w:rsidRPr="007070AB">
        <w:instrText>xe</w:instrText>
      </w:r>
      <w:r>
        <w:instrText xml:space="preserve"> </w:instrText>
      </w:r>
      <w:r w:rsidRPr="007070AB">
        <w:instrText>"Back</w:instrText>
      </w:r>
      <w:r>
        <w:instrText xml:space="preserve"> </w:instrText>
      </w:r>
      <w:r w:rsidRPr="007070AB">
        <w:instrText>button</w:instrText>
      </w:r>
      <w:r>
        <w:instrText xml:space="preserve"> </w:instrText>
      </w:r>
      <w:r w:rsidRPr="007070AB">
        <w:instrText>handling"</w:instrText>
      </w:r>
      <w:r w:rsidRPr="007070AB">
        <w:fldChar w:fldCharType="end"/>
      </w:r>
      <w:r w:rsidRPr="007070AB">
        <w:fldChar w:fldCharType="begin"/>
      </w:r>
      <w:r w:rsidRPr="007070AB">
        <w:instrText>xe</w:instrText>
      </w:r>
      <w:r>
        <w:instrText xml:space="preserve"> </w:instrText>
      </w:r>
      <w:r w:rsidRPr="007070AB">
        <w:instrText>"Browser</w:instrText>
      </w:r>
      <w:r>
        <w:instrText xml:space="preserve"> </w:instrText>
      </w:r>
      <w:r w:rsidRPr="007070AB">
        <w:instrText>back</w:instrText>
      </w:r>
      <w:r>
        <w:instrText xml:space="preserve"> </w:instrText>
      </w:r>
      <w:r w:rsidRPr="007070AB">
        <w:instrText>button</w:instrText>
      </w:r>
      <w:r>
        <w:instrText xml:space="preserve"> </w:instrText>
      </w:r>
      <w:r w:rsidRPr="007070AB">
        <w:instrText>handling"</w:instrText>
      </w:r>
      <w:r w:rsidRPr="007070AB">
        <w:fldChar w:fldCharType="end"/>
      </w:r>
      <w:r w:rsidRPr="0055570D">
        <w:fldChar w:fldCharType="begin"/>
      </w:r>
      <w:r w:rsidRPr="0055570D">
        <w:instrText>xe</w:instrText>
      </w:r>
      <w:r>
        <w:instrText xml:space="preserve"> </w:instrText>
      </w:r>
      <w:r w:rsidRPr="0055570D">
        <w:instrText>"Button</w:instrText>
      </w:r>
      <w:r>
        <w:instrText xml:space="preserve"> </w:instrText>
      </w:r>
      <w:r w:rsidRPr="0055570D">
        <w:instrText>properties:URL"</w:instrText>
      </w:r>
      <w:r w:rsidRPr="0055570D">
        <w:fldChar w:fldCharType="end"/>
      </w:r>
      <w:r w:rsidRPr="0055570D">
        <w:fldChar w:fldCharType="begin"/>
      </w:r>
      <w:r w:rsidRPr="0055570D">
        <w:instrText>xe</w:instrText>
      </w:r>
      <w:r>
        <w:instrText xml:space="preserve"> </w:instrText>
      </w:r>
      <w:r w:rsidRPr="0055570D">
        <w:instrText>"URL"</w:instrText>
      </w:r>
      <w:r w:rsidRPr="0055570D">
        <w:fldChar w:fldCharType="end"/>
      </w:r>
      <w:r w:rsidRPr="0055570D">
        <w:fldChar w:fldCharType="begin"/>
      </w:r>
      <w:r w:rsidRPr="0055570D">
        <w:instrText>xe</w:instrText>
      </w:r>
      <w:r>
        <w:instrText xml:space="preserve"> </w:instrText>
      </w:r>
      <w:r w:rsidRPr="0055570D">
        <w:instrText>"URL:Back"</w:instrText>
      </w:r>
      <w:r w:rsidRPr="0055570D">
        <w:fldChar w:fldCharType="end"/>
      </w:r>
      <w:r w:rsidRPr="0055570D">
        <w:fldChar w:fldCharType="begin"/>
      </w:r>
      <w:r w:rsidRPr="0055570D">
        <w:instrText>xe</w:instrText>
      </w:r>
      <w:r>
        <w:instrText xml:space="preserve"> </w:instrText>
      </w:r>
      <w:r w:rsidRPr="0055570D">
        <w:instrText>"Back</w:instrText>
      </w:r>
      <w:r>
        <w:instrText xml:space="preserve"> </w:instrText>
      </w:r>
      <w:r w:rsidRPr="0055570D">
        <w:instrText>button</w:instrText>
      </w:r>
      <w:r>
        <w:instrText xml:space="preserve"> </w:instrText>
      </w:r>
      <w:r w:rsidRPr="0055570D">
        <w:instrText>URL"</w:instrText>
      </w:r>
      <w:r w:rsidRPr="0055570D">
        <w:fldChar w:fldCharType="end"/>
      </w:r>
      <w:r w:rsidRPr="007070AB">
        <w:t>All</w:t>
      </w:r>
      <w:r>
        <w:t xml:space="preserve"> </w:t>
      </w:r>
      <w:r w:rsidRPr="007070AB">
        <w:t>pages</w:t>
      </w:r>
      <w:r>
        <w:t xml:space="preserve"> built with </w:t>
      </w:r>
      <w:r w:rsidRPr="007070AB">
        <w:t>Iron</w:t>
      </w:r>
      <w:r>
        <w:t xml:space="preserve"> </w:t>
      </w:r>
      <w:r w:rsidRPr="007070AB">
        <w:t>Speed</w:t>
      </w:r>
      <w:r>
        <w:t xml:space="preserve"> </w:t>
      </w:r>
      <w:r w:rsidRPr="007070AB">
        <w:t>Designer</w:t>
      </w:r>
      <w:r>
        <w:t xml:space="preserve"> </w:t>
      </w:r>
      <w:r w:rsidRPr="007070AB">
        <w:t>use</w:t>
      </w:r>
      <w:r>
        <w:t xml:space="preserve"> </w:t>
      </w:r>
      <w:r w:rsidRPr="007070AB">
        <w:t>the</w:t>
      </w:r>
      <w:r>
        <w:t xml:space="preserve"> </w:t>
      </w:r>
      <w:r w:rsidRPr="007070AB">
        <w:t>application</w:t>
      </w:r>
      <w:r>
        <w:t xml:space="preserve"> </w:t>
      </w:r>
      <w:r w:rsidRPr="007070AB">
        <w:t>session’s</w:t>
      </w:r>
      <w:r>
        <w:t xml:space="preserve"> </w:t>
      </w:r>
      <w:r w:rsidRPr="007070AB">
        <w:t>server-side</w:t>
      </w:r>
      <w:r>
        <w:t xml:space="preserve"> </w:t>
      </w:r>
      <w:r w:rsidRPr="007070AB">
        <w:t>navigation</w:t>
      </w:r>
      <w:r>
        <w:t xml:space="preserve"> </w:t>
      </w:r>
      <w:r w:rsidRPr="007070AB">
        <w:t>history</w:t>
      </w:r>
      <w:r>
        <w:t xml:space="preserve"> </w:t>
      </w:r>
      <w:r w:rsidRPr="007070AB">
        <w:t>to</w:t>
      </w:r>
      <w:r>
        <w:t xml:space="preserve"> </w:t>
      </w:r>
      <w:r w:rsidRPr="007070AB">
        <w:t>determine</w:t>
      </w:r>
      <w:r>
        <w:t xml:space="preserve"> </w:t>
      </w:r>
      <w:r w:rsidRPr="007070AB">
        <w:t>where</w:t>
      </w:r>
      <w:r>
        <w:t xml:space="preserve"> </w:t>
      </w:r>
      <w:r w:rsidRPr="007070AB">
        <w:t>to</w:t>
      </w:r>
      <w:r>
        <w:t xml:space="preserve"> </w:t>
      </w:r>
      <w:r w:rsidRPr="007070AB">
        <w:t>go</w:t>
      </w:r>
      <w:r>
        <w:t xml:space="preserve"> </w:t>
      </w:r>
      <w:r w:rsidRPr="007070AB">
        <w:t>when</w:t>
      </w:r>
      <w:r>
        <w:t xml:space="preserve"> </w:t>
      </w:r>
      <w:r w:rsidRPr="007070AB">
        <w:t>the</w:t>
      </w:r>
      <w:r>
        <w:t xml:space="preserve"> </w:t>
      </w:r>
      <w:r w:rsidRPr="007070AB">
        <w:t>application</w:t>
      </w:r>
      <w:r>
        <w:t xml:space="preserve"> </w:t>
      </w:r>
      <w:r w:rsidRPr="007070AB">
        <w:t>user</w:t>
      </w:r>
      <w:r>
        <w:t xml:space="preserve"> </w:t>
      </w:r>
      <w:r w:rsidRPr="007070AB">
        <w:t>clicks</w:t>
      </w:r>
      <w:r>
        <w:t xml:space="preserve"> </w:t>
      </w:r>
      <w:r w:rsidRPr="007070AB">
        <w:t>the</w:t>
      </w:r>
      <w:r>
        <w:t xml:space="preserve"> </w:t>
      </w:r>
      <w:r w:rsidRPr="007070AB">
        <w:t>“back”</w:t>
      </w:r>
      <w:r>
        <w:t xml:space="preserve"> </w:t>
      </w:r>
      <w:r w:rsidRPr="007070AB">
        <w:t>button</w:t>
      </w:r>
      <w:r>
        <w:t xml:space="preserve"> </w:t>
      </w:r>
      <w:r w:rsidRPr="007070AB">
        <w:t>or</w:t>
      </w:r>
      <w:r>
        <w:t xml:space="preserve"> </w:t>
      </w:r>
      <w:r w:rsidRPr="007070AB">
        <w:t>takes</w:t>
      </w:r>
      <w:r>
        <w:t xml:space="preserve"> </w:t>
      </w:r>
      <w:r w:rsidRPr="007070AB">
        <w:t>some</w:t>
      </w:r>
      <w:r>
        <w:t xml:space="preserve"> </w:t>
      </w:r>
      <w:r w:rsidRPr="007070AB">
        <w:t>action</w:t>
      </w:r>
      <w:r>
        <w:t xml:space="preserve"> </w:t>
      </w:r>
      <w:r w:rsidRPr="007070AB">
        <w:t>that</w:t>
      </w:r>
      <w:r>
        <w:t xml:space="preserve"> </w:t>
      </w:r>
      <w:r w:rsidRPr="007070AB">
        <w:t>has</w:t>
      </w:r>
      <w:r>
        <w:t xml:space="preserve"> </w:t>
      </w:r>
      <w:r w:rsidRPr="007070AB">
        <w:t>the</w:t>
      </w:r>
      <w:r>
        <w:t xml:space="preserve"> </w:t>
      </w:r>
      <w:r w:rsidRPr="007070AB">
        <w:t>equivalent</w:t>
      </w:r>
      <w:r>
        <w:t xml:space="preserve"> </w:t>
      </w:r>
      <w:r w:rsidRPr="007070AB">
        <w:t>effect.</w:t>
      </w:r>
      <w:r>
        <w:t xml:space="preserve">  </w:t>
      </w:r>
      <w:r w:rsidRPr="007070AB">
        <w:t>This</w:t>
      </w:r>
      <w:r>
        <w:t xml:space="preserve"> </w:t>
      </w:r>
      <w:r w:rsidRPr="007070AB">
        <w:t>redirection</w:t>
      </w:r>
      <w:r>
        <w:t xml:space="preserve"> </w:t>
      </w:r>
      <w:r w:rsidRPr="007070AB">
        <w:t>can</w:t>
      </w:r>
      <w:r>
        <w:t xml:space="preserve"> </w:t>
      </w:r>
      <w:r w:rsidRPr="007070AB">
        <w:t>be</w:t>
      </w:r>
      <w:r>
        <w:t xml:space="preserve"> </w:t>
      </w:r>
      <w:r w:rsidRPr="007070AB">
        <w:t>applied</w:t>
      </w:r>
      <w:r>
        <w:t xml:space="preserve"> </w:t>
      </w:r>
      <w:r w:rsidRPr="007070AB">
        <w:t>to</w:t>
      </w:r>
      <w:r>
        <w:t xml:space="preserve"> </w:t>
      </w:r>
      <w:r w:rsidRPr="007070AB">
        <w:t>a</w:t>
      </w:r>
      <w:r>
        <w:t xml:space="preserve"> </w:t>
      </w:r>
      <w:r w:rsidRPr="007070AB">
        <w:t>variety</w:t>
      </w:r>
      <w:r>
        <w:t xml:space="preserve"> </w:t>
      </w:r>
      <w:r w:rsidRPr="007070AB">
        <w:t>of</w:t>
      </w:r>
      <w:r>
        <w:t xml:space="preserve"> </w:t>
      </w:r>
      <w:r w:rsidRPr="007070AB">
        <w:t>buttons.</w:t>
      </w:r>
      <w:r>
        <w:t xml:space="preserve">  </w:t>
      </w:r>
      <w:r w:rsidRPr="007070AB">
        <w:t>In</w:t>
      </w:r>
      <w:r>
        <w:t xml:space="preserve"> </w:t>
      </w:r>
      <w:r w:rsidRPr="007070AB">
        <w:t>general,</w:t>
      </w:r>
      <w:r>
        <w:t xml:space="preserve"> </w:t>
      </w:r>
      <w:r w:rsidRPr="007070AB">
        <w:t>application</w:t>
      </w:r>
      <w:r>
        <w:t xml:space="preserve"> </w:t>
      </w:r>
      <w:r w:rsidRPr="007070AB">
        <w:t>users</w:t>
      </w:r>
      <w:r>
        <w:t xml:space="preserve"> </w:t>
      </w:r>
      <w:r w:rsidRPr="007070AB">
        <w:t>are</w:t>
      </w:r>
      <w:r>
        <w:t xml:space="preserve"> </w:t>
      </w:r>
      <w:r w:rsidRPr="007070AB">
        <w:t>redirected</w:t>
      </w:r>
      <w:r>
        <w:t xml:space="preserve"> </w:t>
      </w:r>
      <w:r w:rsidRPr="007070AB">
        <w:t>back</w:t>
      </w:r>
      <w:r>
        <w:t xml:space="preserve"> </w:t>
      </w:r>
      <w:r w:rsidRPr="007070AB">
        <w:t>to</w:t>
      </w:r>
      <w:r>
        <w:t xml:space="preserve"> </w:t>
      </w:r>
      <w:r w:rsidRPr="007070AB">
        <w:t>the</w:t>
      </w:r>
      <w:r>
        <w:t xml:space="preserve"> </w:t>
      </w:r>
      <w:r w:rsidRPr="007070AB">
        <w:t>page</w:t>
      </w:r>
      <w:r>
        <w:t xml:space="preserve"> </w:t>
      </w:r>
      <w:r w:rsidRPr="007070AB">
        <w:t>they</w:t>
      </w:r>
      <w:r>
        <w:t xml:space="preserve"> </w:t>
      </w:r>
      <w:r w:rsidRPr="007070AB">
        <w:t>came</w:t>
      </w:r>
      <w:r>
        <w:t xml:space="preserve"> </w:t>
      </w:r>
      <w:r w:rsidRPr="007070AB">
        <w:t>from</w:t>
      </w:r>
      <w:r>
        <w:t xml:space="preserve"> </w:t>
      </w:r>
      <w:r w:rsidRPr="007070AB">
        <w:t>unless:</w:t>
      </w:r>
    </w:p>
    <w:p w:rsidR="000E64F1" w:rsidRPr="00E27478" w:rsidRDefault="000E64F1" w:rsidP="000E64F1">
      <w:pPr>
        <w:numPr>
          <w:ilvl w:val="0"/>
          <w:numId w:val="40"/>
        </w:numPr>
      </w:pPr>
      <w:r w:rsidRPr="00E27478">
        <w:t>The</w:t>
      </w:r>
      <w:r>
        <w:t xml:space="preserve"> </w:t>
      </w:r>
      <w:r w:rsidRPr="00E27478">
        <w:t>page</w:t>
      </w:r>
      <w:r>
        <w:t xml:space="preserve"> </w:t>
      </w:r>
      <w:r w:rsidRPr="00E27478">
        <w:t>they</w:t>
      </w:r>
      <w:r>
        <w:t xml:space="preserve"> </w:t>
      </w:r>
      <w:r w:rsidRPr="00E27478">
        <w:t>came</w:t>
      </w:r>
      <w:r>
        <w:t xml:space="preserve"> </w:t>
      </w:r>
      <w:r w:rsidRPr="00E27478">
        <w:t>from</w:t>
      </w:r>
      <w:r>
        <w:t xml:space="preserve"> </w:t>
      </w:r>
      <w:r w:rsidRPr="00E27478">
        <w:t>was</w:t>
      </w:r>
      <w:r>
        <w:t xml:space="preserve"> </w:t>
      </w:r>
      <w:r w:rsidRPr="00E27478">
        <w:t>not</w:t>
      </w:r>
      <w:r>
        <w:t xml:space="preserve"> </w:t>
      </w:r>
      <w:r w:rsidRPr="00E27478">
        <w:t>logged</w:t>
      </w:r>
      <w:r>
        <w:t xml:space="preserve"> </w:t>
      </w:r>
      <w:r w:rsidRPr="00E27478">
        <w:t>in</w:t>
      </w:r>
      <w:r>
        <w:t xml:space="preserve"> </w:t>
      </w:r>
      <w:r w:rsidRPr="00E27478">
        <w:t>the</w:t>
      </w:r>
      <w:r>
        <w:t xml:space="preserve"> </w:t>
      </w:r>
      <w:r w:rsidRPr="00E27478">
        <w:t>session's</w:t>
      </w:r>
      <w:r>
        <w:t xml:space="preserve"> </w:t>
      </w:r>
      <w:r w:rsidRPr="00E27478">
        <w:t>server-side</w:t>
      </w:r>
      <w:r>
        <w:t xml:space="preserve"> </w:t>
      </w:r>
      <w:r w:rsidRPr="00E27478">
        <w:t>navigation</w:t>
      </w:r>
      <w:r>
        <w:t xml:space="preserve"> </w:t>
      </w:r>
      <w:r w:rsidRPr="00E27478">
        <w:t>history.</w:t>
      </w:r>
      <w:r>
        <w:t xml:space="preserve">  </w:t>
      </w:r>
      <w:r w:rsidRPr="00E27478">
        <w:t>This</w:t>
      </w:r>
      <w:r>
        <w:t xml:space="preserve"> </w:t>
      </w:r>
      <w:r w:rsidRPr="00E27478">
        <w:t>is</w:t>
      </w:r>
      <w:r>
        <w:t xml:space="preserve"> </w:t>
      </w:r>
      <w:r w:rsidRPr="00E27478">
        <w:t>the</w:t>
      </w:r>
      <w:r>
        <w:t xml:space="preserve"> </w:t>
      </w:r>
      <w:r w:rsidRPr="00E27478">
        <w:t>case</w:t>
      </w:r>
      <w:r>
        <w:t xml:space="preserve"> </w:t>
      </w:r>
      <w:r w:rsidRPr="00E27478">
        <w:t>for</w:t>
      </w:r>
      <w:r>
        <w:t xml:space="preserve"> pages not built with </w:t>
      </w:r>
      <w:r w:rsidRPr="00E27478">
        <w:t>Iron</w:t>
      </w:r>
      <w:r>
        <w:t xml:space="preserve"> </w:t>
      </w:r>
      <w:r w:rsidRPr="00E27478">
        <w:t>Speed</w:t>
      </w:r>
      <w:r>
        <w:t xml:space="preserve"> Designer </w:t>
      </w:r>
      <w:r w:rsidRPr="00E27478">
        <w:t>(i.e.</w:t>
      </w:r>
      <w:r>
        <w:t xml:space="preserve"> pages </w:t>
      </w:r>
      <w:r w:rsidRPr="00E27478">
        <w:t>that</w:t>
      </w:r>
      <w:r>
        <w:t xml:space="preserve"> </w:t>
      </w:r>
      <w:r w:rsidRPr="00E27478">
        <w:t>do</w:t>
      </w:r>
      <w:r>
        <w:t xml:space="preserve"> </w:t>
      </w:r>
      <w:r w:rsidRPr="00E27478">
        <w:t>not</w:t>
      </w:r>
      <w:r>
        <w:t xml:space="preserve"> </w:t>
      </w:r>
      <w:r w:rsidRPr="00E27478">
        <w:t>inherit</w:t>
      </w:r>
      <w:r>
        <w:t xml:space="preserve"> </w:t>
      </w:r>
      <w:r w:rsidRPr="00E27478">
        <w:t>from</w:t>
      </w:r>
      <w:r>
        <w:t xml:space="preserve"> </w:t>
      </w:r>
      <w:r w:rsidRPr="00E27478">
        <w:t>the</w:t>
      </w:r>
      <w:r>
        <w:t xml:space="preserve"> </w:t>
      </w:r>
      <w:proofErr w:type="spellStart"/>
      <w:r w:rsidRPr="00E27478">
        <w:t>BasePage</w:t>
      </w:r>
      <w:proofErr w:type="spellEnd"/>
      <w:r>
        <w:t xml:space="preserve"> </w:t>
      </w:r>
      <w:r w:rsidRPr="00E27478">
        <w:t>class).</w:t>
      </w:r>
    </w:p>
    <w:p w:rsidR="000E64F1" w:rsidRPr="00E27478" w:rsidRDefault="000E64F1" w:rsidP="000E64F1">
      <w:pPr>
        <w:numPr>
          <w:ilvl w:val="0"/>
          <w:numId w:val="40"/>
        </w:numPr>
      </w:pPr>
      <w:r w:rsidRPr="00E27478">
        <w:t>The</w:t>
      </w:r>
      <w:r>
        <w:t xml:space="preserve"> </w:t>
      </w:r>
      <w:r w:rsidRPr="00E27478">
        <w:t>session's</w:t>
      </w:r>
      <w:r>
        <w:t xml:space="preserve"> </w:t>
      </w:r>
      <w:r w:rsidRPr="00E27478">
        <w:t>server-side</w:t>
      </w:r>
      <w:r>
        <w:t xml:space="preserve"> </w:t>
      </w:r>
      <w:r w:rsidRPr="00E27478">
        <w:t>navigation</w:t>
      </w:r>
      <w:r>
        <w:t xml:space="preserve"> </w:t>
      </w:r>
      <w:r w:rsidRPr="00E27478">
        <w:t>history</w:t>
      </w:r>
      <w:r>
        <w:t xml:space="preserve"> </w:t>
      </w:r>
      <w:r w:rsidRPr="00E27478">
        <w:t>was</w:t>
      </w:r>
      <w:r>
        <w:t xml:space="preserve"> </w:t>
      </w:r>
      <w:r w:rsidRPr="00E27478">
        <w:t>modified</w:t>
      </w:r>
      <w:r>
        <w:t xml:space="preserve"> </w:t>
      </w:r>
      <w:r w:rsidRPr="00E27478">
        <w:t>between</w:t>
      </w:r>
      <w:r>
        <w:t xml:space="preserve"> </w:t>
      </w:r>
      <w:r w:rsidRPr="00E27478">
        <w:t>the</w:t>
      </w:r>
      <w:r>
        <w:t xml:space="preserve"> </w:t>
      </w:r>
      <w:r w:rsidRPr="00E27478">
        <w:t>previous</w:t>
      </w:r>
      <w:r>
        <w:t xml:space="preserve"> </w:t>
      </w:r>
      <w:r w:rsidRPr="00E27478">
        <w:t>page</w:t>
      </w:r>
      <w:r>
        <w:t xml:space="preserve"> </w:t>
      </w:r>
      <w:r w:rsidRPr="00E27478">
        <w:t>request</w:t>
      </w:r>
      <w:r>
        <w:t xml:space="preserve"> </w:t>
      </w:r>
      <w:r w:rsidRPr="00E27478">
        <w:t>and</w:t>
      </w:r>
      <w:r>
        <w:t xml:space="preserve"> </w:t>
      </w:r>
      <w:r w:rsidRPr="00E27478">
        <w:t>the</w:t>
      </w:r>
      <w:r>
        <w:t xml:space="preserve"> </w:t>
      </w:r>
      <w:r w:rsidRPr="00E27478">
        <w:t>redirect.</w:t>
      </w:r>
      <w:r>
        <w:t xml:space="preserve">  </w:t>
      </w:r>
      <w:r w:rsidRPr="00E27478">
        <w:t>Some</w:t>
      </w:r>
      <w:r>
        <w:t xml:space="preserve"> </w:t>
      </w:r>
      <w:r w:rsidRPr="00E27478">
        <w:t>pages</w:t>
      </w:r>
      <w:r>
        <w:t xml:space="preserve"> </w:t>
      </w:r>
      <w:r w:rsidRPr="00E27478">
        <w:t>and</w:t>
      </w:r>
      <w:r>
        <w:t xml:space="preserve"> </w:t>
      </w:r>
      <w:r w:rsidRPr="00E27478">
        <w:t>controls</w:t>
      </w:r>
      <w:r>
        <w:t xml:space="preserve"> </w:t>
      </w:r>
      <w:r w:rsidRPr="00E27478">
        <w:t>(e.g.</w:t>
      </w:r>
      <w:r>
        <w:t xml:space="preserve"> </w:t>
      </w:r>
      <w:r w:rsidRPr="00E27478">
        <w:t>Login.ascx)</w:t>
      </w:r>
      <w:r>
        <w:t xml:space="preserve"> </w:t>
      </w:r>
      <w:r w:rsidRPr="00E27478">
        <w:t>remove</w:t>
      </w:r>
      <w:r>
        <w:t xml:space="preserve"> </w:t>
      </w:r>
      <w:r w:rsidRPr="00E27478">
        <w:t>the</w:t>
      </w:r>
      <w:r>
        <w:t xml:space="preserve"> </w:t>
      </w:r>
      <w:r w:rsidRPr="00E27478">
        <w:t>current</w:t>
      </w:r>
      <w:r>
        <w:t xml:space="preserve"> </w:t>
      </w:r>
      <w:r w:rsidRPr="00E27478">
        <w:t>request</w:t>
      </w:r>
      <w:r>
        <w:t xml:space="preserve"> </w:t>
      </w:r>
      <w:r w:rsidRPr="00E27478">
        <w:t>from</w:t>
      </w:r>
      <w:r>
        <w:t xml:space="preserve"> </w:t>
      </w:r>
      <w:r w:rsidRPr="00E27478">
        <w:t>the</w:t>
      </w:r>
      <w:r>
        <w:t xml:space="preserve"> </w:t>
      </w:r>
      <w:r w:rsidRPr="00E27478">
        <w:t>history</w:t>
      </w:r>
      <w:r>
        <w:t xml:space="preserve"> </w:t>
      </w:r>
      <w:r w:rsidRPr="00E27478">
        <w:t>before</w:t>
      </w:r>
      <w:r>
        <w:t xml:space="preserve"> </w:t>
      </w:r>
      <w:r w:rsidRPr="00E27478">
        <w:t>redirecting</w:t>
      </w:r>
      <w:r>
        <w:t xml:space="preserve"> </w:t>
      </w:r>
      <w:r w:rsidRPr="00E27478">
        <w:t>in</w:t>
      </w:r>
      <w:r>
        <w:t xml:space="preserve"> </w:t>
      </w:r>
      <w:r w:rsidRPr="00E27478">
        <w:t>some</w:t>
      </w:r>
      <w:r>
        <w:t xml:space="preserve"> </w:t>
      </w:r>
      <w:r w:rsidRPr="00E27478">
        <w:t>cases.</w:t>
      </w:r>
    </w:p>
    <w:p w:rsidR="000E64F1" w:rsidRPr="0055570D" w:rsidRDefault="000E64F1" w:rsidP="000E64F1">
      <w:r w:rsidRPr="0055570D">
        <w:t>For</w:t>
      </w:r>
      <w:r>
        <w:t xml:space="preserve"> </w:t>
      </w:r>
      <w:r w:rsidRPr="0055570D">
        <w:t>example,</w:t>
      </w:r>
      <w:r>
        <w:t xml:space="preserve"> </w:t>
      </w:r>
      <w:r w:rsidRPr="0055570D">
        <w:t>the</w:t>
      </w:r>
      <w:r>
        <w:t xml:space="preserve"> </w:t>
      </w:r>
      <w:r w:rsidRPr="0055570D">
        <w:t>OK</w:t>
      </w:r>
      <w:r>
        <w:t xml:space="preserve"> </w:t>
      </w:r>
      <w:r w:rsidRPr="0055570D">
        <w:t>and</w:t>
      </w:r>
      <w:r>
        <w:t xml:space="preserve"> </w:t>
      </w:r>
      <w:r w:rsidRPr="0055570D">
        <w:t>Cancel</w:t>
      </w:r>
      <w:r>
        <w:t xml:space="preserve"> </w:t>
      </w:r>
      <w:r w:rsidRPr="0055570D">
        <w:t>buttons</w:t>
      </w:r>
      <w:r>
        <w:t xml:space="preserve"> </w:t>
      </w:r>
      <w:r w:rsidRPr="0055570D">
        <w:t>on</w:t>
      </w:r>
      <w:r>
        <w:t xml:space="preserve"> </w:t>
      </w:r>
      <w:r w:rsidRPr="0055570D">
        <w:t>the</w:t>
      </w:r>
      <w:r>
        <w:t xml:space="preserve"> </w:t>
      </w:r>
      <w:r w:rsidRPr="0055570D">
        <w:t>Sign</w:t>
      </w:r>
      <w:r>
        <w:t xml:space="preserve"> </w:t>
      </w:r>
      <w:r w:rsidRPr="0055570D">
        <w:t>In</w:t>
      </w:r>
      <w:r>
        <w:t xml:space="preserve"> </w:t>
      </w:r>
      <w:r w:rsidRPr="0055570D">
        <w:t>page</w:t>
      </w:r>
      <w:r>
        <w:t xml:space="preserve"> </w:t>
      </w:r>
      <w:r w:rsidRPr="0055570D">
        <w:t>use</w:t>
      </w:r>
      <w:r>
        <w:t xml:space="preserve"> </w:t>
      </w:r>
      <w:r w:rsidRPr="0055570D">
        <w:t>the</w:t>
      </w:r>
      <w:r>
        <w:t xml:space="preserve"> </w:t>
      </w:r>
      <w:r w:rsidRPr="0055570D">
        <w:t>"Back"</w:t>
      </w:r>
      <w:r>
        <w:t xml:space="preserve"> </w:t>
      </w:r>
      <w:r w:rsidRPr="0055570D">
        <w:t>URL.</w:t>
      </w:r>
      <w:r>
        <w:t xml:space="preserve">  </w:t>
      </w:r>
      <w:r w:rsidRPr="0055570D">
        <w:t>After</w:t>
      </w:r>
      <w:r>
        <w:t xml:space="preserve"> </w:t>
      </w:r>
      <w:r w:rsidRPr="0055570D">
        <w:t>an</w:t>
      </w:r>
      <w:r>
        <w:t xml:space="preserve"> </w:t>
      </w:r>
      <w:r w:rsidRPr="0055570D">
        <w:t>application</w:t>
      </w:r>
      <w:r>
        <w:t xml:space="preserve"> </w:t>
      </w:r>
      <w:r w:rsidRPr="0055570D">
        <w:t>user</w:t>
      </w:r>
      <w:r>
        <w:t xml:space="preserve"> </w:t>
      </w:r>
      <w:r w:rsidRPr="0055570D">
        <w:t>is</w:t>
      </w:r>
      <w:r>
        <w:t xml:space="preserve"> </w:t>
      </w:r>
      <w:r w:rsidRPr="0055570D">
        <w:t>signed</w:t>
      </w:r>
      <w:r>
        <w:t xml:space="preserve"> </w:t>
      </w:r>
      <w:r w:rsidRPr="0055570D">
        <w:t>in,</w:t>
      </w:r>
      <w:r>
        <w:t xml:space="preserve"> </w:t>
      </w:r>
      <w:r w:rsidRPr="0055570D">
        <w:t>they</w:t>
      </w:r>
      <w:r>
        <w:t xml:space="preserve"> </w:t>
      </w:r>
      <w:r w:rsidRPr="0055570D">
        <w:t>are</w:t>
      </w:r>
      <w:r>
        <w:t xml:space="preserve"> </w:t>
      </w:r>
      <w:r w:rsidRPr="0055570D">
        <w:t>redirected</w:t>
      </w:r>
      <w:r>
        <w:t xml:space="preserve"> </w:t>
      </w:r>
      <w:r w:rsidRPr="0055570D">
        <w:t>to</w:t>
      </w:r>
      <w:r>
        <w:t xml:space="preserve"> </w:t>
      </w:r>
      <w:r w:rsidRPr="0055570D">
        <w:t>the</w:t>
      </w:r>
      <w:r>
        <w:t xml:space="preserve"> </w:t>
      </w:r>
      <w:r w:rsidRPr="0055570D">
        <w:t>last</w:t>
      </w:r>
      <w:r>
        <w:t xml:space="preserve"> </w:t>
      </w:r>
      <w:r w:rsidRPr="0055570D">
        <w:t>URL</w:t>
      </w:r>
      <w:r>
        <w:t xml:space="preserve"> </w:t>
      </w:r>
      <w:r w:rsidRPr="0055570D">
        <w:t>in</w:t>
      </w:r>
      <w:r>
        <w:t xml:space="preserve"> </w:t>
      </w:r>
      <w:r w:rsidRPr="0055570D">
        <w:t>their</w:t>
      </w:r>
      <w:r>
        <w:t xml:space="preserve"> </w:t>
      </w:r>
      <w:r w:rsidRPr="0055570D">
        <w:t>session's</w:t>
      </w:r>
      <w:r>
        <w:t xml:space="preserve"> </w:t>
      </w:r>
      <w:r w:rsidRPr="0055570D">
        <w:t>server-side</w:t>
      </w:r>
      <w:r>
        <w:t xml:space="preserve"> </w:t>
      </w:r>
      <w:r w:rsidRPr="0055570D">
        <w:t>navigation</w:t>
      </w:r>
      <w:r>
        <w:t xml:space="preserve"> </w:t>
      </w:r>
      <w:r w:rsidRPr="0055570D">
        <w:t>history.</w:t>
      </w:r>
      <w:r>
        <w:t xml:space="preserve">  </w:t>
      </w:r>
      <w:r w:rsidRPr="0055570D">
        <w:t>If</w:t>
      </w:r>
      <w:r>
        <w:t xml:space="preserve"> </w:t>
      </w:r>
      <w:r w:rsidRPr="0055570D">
        <w:t>the</w:t>
      </w:r>
      <w:r>
        <w:t xml:space="preserve"> </w:t>
      </w:r>
      <w:r w:rsidRPr="0055570D">
        <w:t>user</w:t>
      </w:r>
      <w:r>
        <w:t xml:space="preserve"> </w:t>
      </w:r>
      <w:r w:rsidRPr="0055570D">
        <w:t>signs</w:t>
      </w:r>
      <w:r>
        <w:t xml:space="preserve"> </w:t>
      </w:r>
      <w:r w:rsidRPr="0055570D">
        <w:t>into</w:t>
      </w:r>
      <w:r>
        <w:t xml:space="preserve"> </w:t>
      </w:r>
      <w:r w:rsidRPr="0055570D">
        <w:t>the</w:t>
      </w:r>
      <w:r>
        <w:t xml:space="preserve"> </w:t>
      </w:r>
      <w:r w:rsidRPr="0055570D">
        <w:t>application</w:t>
      </w:r>
      <w:r>
        <w:t xml:space="preserve"> </w:t>
      </w:r>
      <w:r w:rsidRPr="0055570D">
        <w:t>from</w:t>
      </w:r>
      <w:r>
        <w:t xml:space="preserve"> </w:t>
      </w:r>
      <w:r w:rsidRPr="0055570D">
        <w:t>a</w:t>
      </w:r>
      <w:r>
        <w:t xml:space="preserve"> </w:t>
      </w:r>
      <w:r w:rsidRPr="0055570D">
        <w:t>page</w:t>
      </w:r>
      <w:r>
        <w:t xml:space="preserve"> </w:t>
      </w:r>
      <w:r w:rsidRPr="0055570D">
        <w:t>within</w:t>
      </w:r>
      <w:r>
        <w:t xml:space="preserve"> </w:t>
      </w:r>
      <w:r w:rsidRPr="0055570D">
        <w:t>the</w:t>
      </w:r>
      <w:r>
        <w:t xml:space="preserve"> </w:t>
      </w:r>
      <w:r w:rsidRPr="0055570D">
        <w:t>application</w:t>
      </w:r>
      <w:r>
        <w:t xml:space="preserve"> </w:t>
      </w:r>
      <w:r w:rsidRPr="0055570D">
        <w:t>itself,</w:t>
      </w:r>
      <w:r>
        <w:t xml:space="preserve"> </w:t>
      </w:r>
      <w:r w:rsidRPr="0055570D">
        <w:t>typically</w:t>
      </w:r>
      <w:r>
        <w:t xml:space="preserve"> </w:t>
      </w:r>
      <w:r w:rsidRPr="0055570D">
        <w:t>a</w:t>
      </w:r>
      <w:r>
        <w:t xml:space="preserve"> </w:t>
      </w:r>
      <w:r w:rsidRPr="0055570D">
        <w:t>page</w:t>
      </w:r>
      <w:r>
        <w:t xml:space="preserve"> </w:t>
      </w:r>
      <w:r w:rsidRPr="0055570D">
        <w:t>requiring</w:t>
      </w:r>
      <w:r>
        <w:t xml:space="preserve"> </w:t>
      </w:r>
      <w:r w:rsidRPr="0055570D">
        <w:t>role-based</w:t>
      </w:r>
      <w:r>
        <w:t xml:space="preserve"> </w:t>
      </w:r>
      <w:r w:rsidRPr="0055570D">
        <w:t>security,</w:t>
      </w:r>
      <w:r>
        <w:t xml:space="preserve"> </w:t>
      </w:r>
      <w:r w:rsidRPr="0055570D">
        <w:t>the</w:t>
      </w:r>
      <w:r>
        <w:t xml:space="preserve"> </w:t>
      </w:r>
      <w:r w:rsidRPr="0055570D">
        <w:t>user</w:t>
      </w:r>
      <w:r>
        <w:t xml:space="preserve"> </w:t>
      </w:r>
      <w:r w:rsidRPr="0055570D">
        <w:t>is</w:t>
      </w:r>
      <w:r>
        <w:t xml:space="preserve"> </w:t>
      </w:r>
      <w:r w:rsidRPr="0055570D">
        <w:t>redirected</w:t>
      </w:r>
      <w:r>
        <w:t xml:space="preserve"> </w:t>
      </w:r>
      <w:r w:rsidRPr="0055570D">
        <w:t>back</w:t>
      </w:r>
      <w:r>
        <w:t xml:space="preserve"> </w:t>
      </w:r>
      <w:r w:rsidRPr="0055570D">
        <w:t>to</w:t>
      </w:r>
      <w:r>
        <w:t xml:space="preserve"> </w:t>
      </w:r>
      <w:r w:rsidRPr="0055570D">
        <w:t>that</w:t>
      </w:r>
      <w:r>
        <w:t xml:space="preserve"> </w:t>
      </w:r>
      <w:r w:rsidRPr="0055570D">
        <w:t>page</w:t>
      </w:r>
      <w:r>
        <w:t xml:space="preserve"> </w:t>
      </w:r>
      <w:r w:rsidRPr="0055570D">
        <w:t>requiring</w:t>
      </w:r>
      <w:r>
        <w:t xml:space="preserve"> </w:t>
      </w:r>
      <w:r w:rsidRPr="0055570D">
        <w:t>the</w:t>
      </w:r>
      <w:r>
        <w:t xml:space="preserve"> </w:t>
      </w:r>
      <w:r w:rsidRPr="0055570D">
        <w:t>sign</w:t>
      </w:r>
      <w:r>
        <w:t xml:space="preserve"> </w:t>
      </w:r>
      <w:r w:rsidRPr="0055570D">
        <w:t>in.</w:t>
      </w:r>
      <w:r>
        <w:t xml:space="preserve">  </w:t>
      </w:r>
      <w:r w:rsidRPr="0055570D">
        <w:t>However,</w:t>
      </w:r>
      <w:r>
        <w:t xml:space="preserve"> </w:t>
      </w:r>
      <w:r w:rsidRPr="0055570D">
        <w:t>when</w:t>
      </w:r>
      <w:r>
        <w:t xml:space="preserve"> </w:t>
      </w:r>
      <w:r w:rsidRPr="0055570D">
        <w:t>an</w:t>
      </w:r>
      <w:r>
        <w:t xml:space="preserve"> </w:t>
      </w:r>
      <w:r w:rsidRPr="0055570D">
        <w:t>application</w:t>
      </w:r>
      <w:r>
        <w:t xml:space="preserve"> </w:t>
      </w:r>
      <w:r w:rsidRPr="0055570D">
        <w:t>user</w:t>
      </w:r>
      <w:r>
        <w:t xml:space="preserve"> </w:t>
      </w:r>
      <w:r w:rsidRPr="0055570D">
        <w:t>enters</w:t>
      </w:r>
      <w:r>
        <w:t xml:space="preserve"> </w:t>
      </w:r>
      <w:r w:rsidRPr="0055570D">
        <w:t>the</w:t>
      </w:r>
      <w:r>
        <w:t xml:space="preserve"> </w:t>
      </w:r>
      <w:r w:rsidRPr="0055570D">
        <w:t>application</w:t>
      </w:r>
      <w:r>
        <w:t xml:space="preserve"> </w:t>
      </w:r>
      <w:r w:rsidRPr="0055570D">
        <w:t>through</w:t>
      </w:r>
      <w:r>
        <w:t xml:space="preserve"> </w:t>
      </w:r>
      <w:r w:rsidRPr="0055570D">
        <w:t>a</w:t>
      </w:r>
      <w:r>
        <w:t xml:space="preserve"> </w:t>
      </w:r>
      <w:r w:rsidRPr="0055570D">
        <w:t>separate</w:t>
      </w:r>
      <w:r>
        <w:t xml:space="preserve"> </w:t>
      </w:r>
      <w:r w:rsidRPr="0055570D">
        <w:t>URL,</w:t>
      </w:r>
      <w:r>
        <w:t xml:space="preserve"> </w:t>
      </w:r>
      <w:r w:rsidRPr="0055570D">
        <w:t>the</w:t>
      </w:r>
      <w:r>
        <w:t xml:space="preserve"> </w:t>
      </w:r>
      <w:r w:rsidRPr="0055570D">
        <w:t>user</w:t>
      </w:r>
      <w:r>
        <w:t xml:space="preserve"> </w:t>
      </w:r>
      <w:r w:rsidRPr="0055570D">
        <w:t>is</w:t>
      </w:r>
      <w:r>
        <w:t xml:space="preserve"> </w:t>
      </w:r>
      <w:r w:rsidRPr="0055570D">
        <w:t>prompted</w:t>
      </w:r>
      <w:r>
        <w:t xml:space="preserve"> </w:t>
      </w:r>
      <w:r w:rsidRPr="0055570D">
        <w:t>to</w:t>
      </w:r>
      <w:r>
        <w:t xml:space="preserve"> </w:t>
      </w:r>
      <w:r w:rsidRPr="0055570D">
        <w:t>sign</w:t>
      </w:r>
      <w:r>
        <w:t xml:space="preserve"> </w:t>
      </w:r>
      <w:r w:rsidRPr="0055570D">
        <w:t>in</w:t>
      </w:r>
      <w:r>
        <w:t xml:space="preserve"> </w:t>
      </w:r>
      <w:r w:rsidRPr="0055570D">
        <w:t>and,</w:t>
      </w:r>
      <w:r>
        <w:t xml:space="preserve"> </w:t>
      </w:r>
      <w:r w:rsidRPr="0055570D">
        <w:t>after</w:t>
      </w:r>
      <w:r>
        <w:t xml:space="preserve"> </w:t>
      </w:r>
      <w:r w:rsidRPr="0055570D">
        <w:t>signing</w:t>
      </w:r>
      <w:r>
        <w:t xml:space="preserve"> </w:t>
      </w:r>
      <w:r w:rsidRPr="0055570D">
        <w:t>in,</w:t>
      </w:r>
      <w:r>
        <w:t xml:space="preserve"> </w:t>
      </w:r>
      <w:r w:rsidRPr="0055570D">
        <w:t>the</w:t>
      </w:r>
      <w:r>
        <w:t xml:space="preserve"> </w:t>
      </w:r>
      <w:r w:rsidRPr="0055570D">
        <w:t>user</w:t>
      </w:r>
      <w:r>
        <w:t xml:space="preserve"> </w:t>
      </w:r>
      <w:r w:rsidRPr="0055570D">
        <w:t>is</w:t>
      </w:r>
      <w:r>
        <w:t xml:space="preserve"> </w:t>
      </w:r>
      <w:r w:rsidRPr="0055570D">
        <w:t>redirected</w:t>
      </w:r>
      <w:r>
        <w:t xml:space="preserve"> </w:t>
      </w:r>
      <w:r w:rsidRPr="0055570D">
        <w:t>to</w:t>
      </w:r>
      <w:r>
        <w:t xml:space="preserve"> </w:t>
      </w:r>
      <w:r w:rsidRPr="0055570D">
        <w:t>the</w:t>
      </w:r>
      <w:r>
        <w:t xml:space="preserve"> </w:t>
      </w:r>
      <w:r w:rsidRPr="0055570D">
        <w:t>application</w:t>
      </w:r>
      <w:r>
        <w:t xml:space="preserve"> </w:t>
      </w:r>
      <w:r w:rsidRPr="0055570D">
        <w:t>start</w:t>
      </w:r>
      <w:r>
        <w:t xml:space="preserve"> </w:t>
      </w:r>
      <w:r w:rsidRPr="0055570D">
        <w:t>up</w:t>
      </w:r>
      <w:r>
        <w:t xml:space="preserve"> </w:t>
      </w:r>
      <w:r w:rsidRPr="0055570D">
        <w:t>page</w:t>
      </w:r>
      <w:r>
        <w:t xml:space="preserve"> </w:t>
      </w:r>
      <w:r w:rsidRPr="0055570D">
        <w:t>because</w:t>
      </w:r>
      <w:r>
        <w:t xml:space="preserve"> </w:t>
      </w:r>
      <w:r w:rsidRPr="0055570D">
        <w:t>there</w:t>
      </w:r>
      <w:r>
        <w:t xml:space="preserve"> </w:t>
      </w:r>
      <w:r w:rsidRPr="0055570D">
        <w:t>is</w:t>
      </w:r>
      <w:r>
        <w:t xml:space="preserve"> </w:t>
      </w:r>
      <w:r w:rsidRPr="0055570D">
        <w:t>no</w:t>
      </w:r>
      <w:r>
        <w:t xml:space="preserve"> </w:t>
      </w:r>
      <w:r w:rsidRPr="0055570D">
        <w:t>“previous”</w:t>
      </w:r>
      <w:r>
        <w:t xml:space="preserve"> </w:t>
      </w:r>
      <w:r w:rsidRPr="0055570D">
        <w:t>page</w:t>
      </w:r>
      <w:r>
        <w:t xml:space="preserve"> </w:t>
      </w:r>
      <w:r w:rsidRPr="0055570D">
        <w:t>within</w:t>
      </w:r>
      <w:r>
        <w:t xml:space="preserve"> </w:t>
      </w:r>
      <w:r w:rsidRPr="0055570D">
        <w:t>the</w:t>
      </w:r>
      <w:r>
        <w:t xml:space="preserve"> </w:t>
      </w:r>
      <w:r w:rsidRPr="0055570D">
        <w:t>application.</w:t>
      </w:r>
    </w:p>
    <w:p w:rsidR="000E64F1" w:rsidRDefault="000E64F1" w:rsidP="000E64F1"/>
    <w:p w:rsidR="000E64F1" w:rsidRPr="0055570D" w:rsidRDefault="000E64F1" w:rsidP="000E64F1">
      <w:pPr>
        <w:pStyle w:val="Heading2"/>
        <w:numPr>
          <w:ilvl w:val="0"/>
          <w:numId w:val="0"/>
        </w:numPr>
      </w:pPr>
      <w:bookmarkStart w:id="163" w:name="_Ref203813638"/>
      <w:bookmarkStart w:id="164" w:name="_Toc412567761"/>
      <w:bookmarkStart w:id="165" w:name="_Toc413864156"/>
      <w:bookmarkStart w:id="166" w:name="_Toc414885721"/>
      <w:r>
        <w:t>Drop</w:t>
      </w:r>
      <w:r w:rsidRPr="0055570D">
        <w:t>down</w:t>
      </w:r>
      <w:r>
        <w:t xml:space="preserve"> L</w:t>
      </w:r>
      <w:r w:rsidRPr="0055570D">
        <w:t>ist</w:t>
      </w:r>
      <w:r>
        <w:t xml:space="preserve"> C</w:t>
      </w:r>
      <w:r w:rsidRPr="0055570D">
        <w:t>ontrol</w:t>
      </w:r>
      <w:r>
        <w:t xml:space="preserve"> Handling of SelectIndexChanged E</w:t>
      </w:r>
      <w:r w:rsidRPr="0055570D">
        <w:t>vent</w:t>
      </w:r>
      <w:r>
        <w:t>s</w:t>
      </w:r>
      <w:bookmarkEnd w:id="163"/>
      <w:bookmarkEnd w:id="164"/>
      <w:bookmarkEnd w:id="165"/>
      <w:bookmarkEnd w:id="166"/>
    </w:p>
    <w:p w:rsidR="000E64F1" w:rsidRDefault="000E64F1" w:rsidP="000E64F1">
      <w:r>
        <w:t xml:space="preserve">Dropdown </w:t>
      </w:r>
      <w:r w:rsidRPr="0055570D">
        <w:t>filter</w:t>
      </w:r>
      <w:r>
        <w:t xml:space="preserve"> </w:t>
      </w:r>
      <w:r w:rsidRPr="0055570D">
        <w:t>and</w:t>
      </w:r>
      <w:r>
        <w:t xml:space="preserve"> dropdown </w:t>
      </w:r>
      <w:r w:rsidRPr="0055570D">
        <w:t>list</w:t>
      </w:r>
      <w:r>
        <w:t xml:space="preserve"> </w:t>
      </w:r>
      <w:r w:rsidRPr="0055570D">
        <w:t>controls</w:t>
      </w:r>
      <w:r>
        <w:t xml:space="preserve"> </w:t>
      </w:r>
      <w:r w:rsidRPr="0055570D">
        <w:t>are</w:t>
      </w:r>
      <w:r>
        <w:t xml:space="preserve"> </w:t>
      </w:r>
      <w:r w:rsidRPr="0055570D">
        <w:t>commonly</w:t>
      </w:r>
      <w:r>
        <w:t xml:space="preserve"> </w:t>
      </w:r>
      <w:r w:rsidRPr="0055570D">
        <w:t>used</w:t>
      </w:r>
      <w:r>
        <w:t xml:space="preserve"> </w:t>
      </w:r>
      <w:r w:rsidRPr="0055570D">
        <w:t>controls</w:t>
      </w:r>
      <w:r>
        <w:t xml:space="preserve"> </w:t>
      </w:r>
      <w:r w:rsidRPr="0055570D">
        <w:t>in</w:t>
      </w:r>
      <w:r>
        <w:t xml:space="preserve"> </w:t>
      </w:r>
      <w:r w:rsidRPr="0055570D">
        <w:t>Iron</w:t>
      </w:r>
      <w:r>
        <w:t xml:space="preserve"> </w:t>
      </w:r>
      <w:r w:rsidRPr="0055570D">
        <w:t>Speed</w:t>
      </w:r>
      <w:r>
        <w:t xml:space="preserve"> </w:t>
      </w:r>
      <w:r w:rsidRPr="0055570D">
        <w:t>Designer</w:t>
      </w:r>
      <w:r>
        <w:t xml:space="preserve"> applications</w:t>
      </w:r>
      <w:r w:rsidRPr="0055570D">
        <w:t>.</w:t>
      </w:r>
      <w:r>
        <w:t xml:space="preserve"> </w:t>
      </w:r>
      <w:r w:rsidRPr="0055570D">
        <w:t>These</w:t>
      </w:r>
      <w:r>
        <w:t xml:space="preserve"> </w:t>
      </w:r>
      <w:r w:rsidRPr="0055570D">
        <w:t>controls</w:t>
      </w:r>
      <w:r>
        <w:t xml:space="preserve"> </w:t>
      </w:r>
      <w:r w:rsidRPr="0055570D">
        <w:t>are</w:t>
      </w:r>
      <w:r>
        <w:t xml:space="preserve"> </w:t>
      </w:r>
      <w:r w:rsidRPr="0055570D">
        <w:t>usually</w:t>
      </w:r>
      <w:r>
        <w:t xml:space="preserve"> </w:t>
      </w:r>
      <w:r w:rsidRPr="0055570D">
        <w:t>populated</w:t>
      </w:r>
      <w:r>
        <w:t xml:space="preserve"> </w:t>
      </w:r>
      <w:r w:rsidRPr="0055570D">
        <w:t>with</w:t>
      </w:r>
      <w:r>
        <w:t xml:space="preserve"> </w:t>
      </w:r>
      <w:r w:rsidRPr="0055570D">
        <w:t>many</w:t>
      </w:r>
      <w:r>
        <w:t xml:space="preserve"> </w:t>
      </w:r>
      <w:r w:rsidRPr="0055570D">
        <w:t>items.</w:t>
      </w:r>
      <w:r>
        <w:t xml:space="preserve">  W</w:t>
      </w:r>
      <w:r w:rsidRPr="0055570D">
        <w:t>hen</w:t>
      </w:r>
      <w:r>
        <w:t xml:space="preserve"> </w:t>
      </w:r>
      <w:r w:rsidRPr="0055570D">
        <w:t>a</w:t>
      </w:r>
      <w:r>
        <w:t xml:space="preserve"> </w:t>
      </w:r>
      <w:r w:rsidRPr="0055570D">
        <w:t>user</w:t>
      </w:r>
      <w:r>
        <w:t xml:space="preserve"> </w:t>
      </w:r>
      <w:r w:rsidRPr="0055570D">
        <w:t>selects</w:t>
      </w:r>
      <w:r>
        <w:t xml:space="preserve"> </w:t>
      </w:r>
      <w:r w:rsidRPr="0055570D">
        <w:t>an</w:t>
      </w:r>
      <w:r>
        <w:t xml:space="preserve"> </w:t>
      </w:r>
      <w:r w:rsidRPr="0055570D">
        <w:t>item</w:t>
      </w:r>
      <w:r>
        <w:t xml:space="preserve"> </w:t>
      </w:r>
      <w:r w:rsidRPr="0055570D">
        <w:t>from</w:t>
      </w:r>
      <w:r>
        <w:t xml:space="preserve"> </w:t>
      </w:r>
      <w:r w:rsidRPr="0055570D">
        <w:t>these</w:t>
      </w:r>
      <w:r>
        <w:t xml:space="preserve"> </w:t>
      </w:r>
      <w:r w:rsidRPr="0055570D">
        <w:t>controls</w:t>
      </w:r>
      <w:r>
        <w:t xml:space="preserve"> a</w:t>
      </w:r>
      <w:r w:rsidRPr="0055570D">
        <w:t>t</w:t>
      </w:r>
      <w:r>
        <w:t xml:space="preserve"> application run-time</w:t>
      </w:r>
      <w:r w:rsidRPr="0055570D">
        <w:t>,</w:t>
      </w:r>
      <w:r>
        <w:t xml:space="preserve"> the </w:t>
      </w:r>
      <w:proofErr w:type="spellStart"/>
      <w:r>
        <w:t>SelectIndexChanged</w:t>
      </w:r>
      <w:proofErr w:type="spellEnd"/>
      <w:r>
        <w:t xml:space="preserve"> </w:t>
      </w:r>
      <w:r w:rsidRPr="0055570D">
        <w:t>event</w:t>
      </w:r>
      <w:r>
        <w:t xml:space="preserve"> is </w:t>
      </w:r>
      <w:r w:rsidRPr="0055570D">
        <w:t>fired.</w:t>
      </w:r>
      <w:r>
        <w:t xml:space="preserve">  </w:t>
      </w:r>
      <w:r w:rsidRPr="0055570D">
        <w:t>You</w:t>
      </w:r>
      <w:r>
        <w:t xml:space="preserve"> </w:t>
      </w:r>
      <w:r w:rsidRPr="0055570D">
        <w:t>can</w:t>
      </w:r>
      <w:r>
        <w:t xml:space="preserve"> </w:t>
      </w:r>
      <w:r w:rsidRPr="0055570D">
        <w:t>use</w:t>
      </w:r>
      <w:r>
        <w:t xml:space="preserve"> </w:t>
      </w:r>
      <w:r w:rsidRPr="0055570D">
        <w:t>this</w:t>
      </w:r>
      <w:r>
        <w:t xml:space="preserve"> </w:t>
      </w:r>
      <w:r w:rsidRPr="0055570D">
        <w:t>event</w:t>
      </w:r>
      <w:r>
        <w:t xml:space="preserve"> </w:t>
      </w:r>
      <w:r w:rsidRPr="0055570D">
        <w:t>to</w:t>
      </w:r>
      <w:r>
        <w:t xml:space="preserve"> </w:t>
      </w:r>
      <w:r w:rsidRPr="0055570D">
        <w:t>add</w:t>
      </w:r>
      <w:r>
        <w:t xml:space="preserve"> code </w:t>
      </w:r>
      <w:r w:rsidRPr="0055570D">
        <w:t>customization</w:t>
      </w:r>
      <w:r>
        <w:t>s</w:t>
      </w:r>
      <w:r w:rsidRPr="0055570D">
        <w:t>.</w:t>
      </w:r>
      <w:r>
        <w:t xml:space="preserve">  The </w:t>
      </w:r>
      <w:proofErr w:type="spellStart"/>
      <w:r>
        <w:t>SelectIndexChanged</w:t>
      </w:r>
      <w:proofErr w:type="spellEnd"/>
      <w:r>
        <w:t xml:space="preserve"> </w:t>
      </w:r>
      <w:r w:rsidRPr="0055570D">
        <w:t>event</w:t>
      </w:r>
      <w:r>
        <w:t xml:space="preserve"> is used in dropdown </w:t>
      </w:r>
      <w:r w:rsidRPr="0055570D">
        <w:t>filter</w:t>
      </w:r>
      <w:r>
        <w:t xml:space="preserve"> </w:t>
      </w:r>
      <w:r w:rsidRPr="0055570D">
        <w:t>control</w:t>
      </w:r>
      <w:r>
        <w:t xml:space="preserve">s </w:t>
      </w:r>
      <w:r w:rsidRPr="0055570D">
        <w:t>use</w:t>
      </w:r>
      <w:r>
        <w:t xml:space="preserve"> </w:t>
      </w:r>
      <w:r w:rsidRPr="0055570D">
        <w:t>to</w:t>
      </w:r>
      <w:r>
        <w:t xml:space="preserve"> </w:t>
      </w:r>
      <w:r w:rsidRPr="0055570D">
        <w:t>filter</w:t>
      </w:r>
      <w:r>
        <w:t xml:space="preserve"> </w:t>
      </w:r>
      <w:r w:rsidRPr="0055570D">
        <w:t>the</w:t>
      </w:r>
      <w:r>
        <w:t xml:space="preserve"> </w:t>
      </w:r>
      <w:r w:rsidRPr="0055570D">
        <w:t>table</w:t>
      </w:r>
      <w:r>
        <w:t xml:space="preserve"> </w:t>
      </w:r>
      <w:r w:rsidRPr="0055570D">
        <w:t>records.</w:t>
      </w:r>
    </w:p>
    <w:p w:rsidR="000E64F1" w:rsidRPr="0055570D" w:rsidRDefault="000E64F1" w:rsidP="000E64F1">
      <w:r w:rsidRPr="0055570D">
        <w:t>There</w:t>
      </w:r>
      <w:r>
        <w:t xml:space="preserve"> </w:t>
      </w:r>
      <w:r w:rsidRPr="0055570D">
        <w:t>are</w:t>
      </w:r>
      <w:r>
        <w:t xml:space="preserve"> </w:t>
      </w:r>
      <w:r w:rsidRPr="0055570D">
        <w:t>multiple</w:t>
      </w:r>
      <w:r>
        <w:t xml:space="preserve"> </w:t>
      </w:r>
      <w:r w:rsidRPr="0055570D">
        <w:t>ways</w:t>
      </w:r>
      <w:r>
        <w:t xml:space="preserve"> </w:t>
      </w:r>
      <w:r w:rsidRPr="0055570D">
        <w:t>to</w:t>
      </w:r>
      <w:r>
        <w:t xml:space="preserve"> </w:t>
      </w:r>
      <w:r w:rsidRPr="0055570D">
        <w:t>select</w:t>
      </w:r>
      <w:r>
        <w:t xml:space="preserve"> </w:t>
      </w:r>
      <w:r w:rsidRPr="0055570D">
        <w:t>an</w:t>
      </w:r>
      <w:r>
        <w:t xml:space="preserve"> </w:t>
      </w:r>
      <w:r w:rsidRPr="0055570D">
        <w:t>item</w:t>
      </w:r>
      <w:r>
        <w:t xml:space="preserve"> </w:t>
      </w:r>
      <w:r w:rsidRPr="0055570D">
        <w:t>in</w:t>
      </w:r>
      <w:r>
        <w:t xml:space="preserve"> a dropdown </w:t>
      </w:r>
      <w:r w:rsidRPr="0055570D">
        <w:t>list</w:t>
      </w:r>
      <w:r>
        <w:t xml:space="preserve"> </w:t>
      </w:r>
      <w:r w:rsidRPr="0055570D">
        <w:t>control.</w:t>
      </w:r>
      <w:r>
        <w:t xml:space="preserve"> </w:t>
      </w:r>
      <w:r w:rsidRPr="0055570D">
        <w:t>You</w:t>
      </w:r>
      <w:r>
        <w:t xml:space="preserve"> </w:t>
      </w:r>
      <w:r w:rsidRPr="0055570D">
        <w:t>can</w:t>
      </w:r>
      <w:r>
        <w:t xml:space="preserve"> </w:t>
      </w:r>
      <w:r w:rsidRPr="0055570D">
        <w:t>select</w:t>
      </w:r>
      <w:r>
        <w:t xml:space="preserve"> </w:t>
      </w:r>
      <w:r w:rsidRPr="0055570D">
        <w:t>an</w:t>
      </w:r>
      <w:r>
        <w:t xml:space="preserve"> </w:t>
      </w:r>
      <w:r w:rsidRPr="0055570D">
        <w:t>item</w:t>
      </w:r>
      <w:r>
        <w:t xml:space="preserve"> </w:t>
      </w:r>
      <w:r w:rsidRPr="0055570D">
        <w:t>by</w:t>
      </w:r>
      <w:r>
        <w:t xml:space="preserve"> </w:t>
      </w:r>
      <w:r w:rsidRPr="0055570D">
        <w:t>using</w:t>
      </w:r>
      <w:r>
        <w:t xml:space="preserve"> the </w:t>
      </w:r>
      <w:r w:rsidRPr="0055570D">
        <w:t>mouse</w:t>
      </w:r>
      <w:r>
        <w:t xml:space="preserve"> to select </w:t>
      </w:r>
      <w:r w:rsidRPr="0055570D">
        <w:t>an</w:t>
      </w:r>
      <w:r>
        <w:t xml:space="preserve"> </w:t>
      </w:r>
      <w:r w:rsidRPr="0055570D">
        <w:t>item</w:t>
      </w:r>
      <w:r>
        <w:t xml:space="preserve"> </w:t>
      </w:r>
      <w:r w:rsidRPr="0055570D">
        <w:t>and</w:t>
      </w:r>
      <w:r>
        <w:t xml:space="preserve"> </w:t>
      </w:r>
      <w:r w:rsidRPr="0055570D">
        <w:t>you</w:t>
      </w:r>
      <w:r>
        <w:t xml:space="preserve"> </w:t>
      </w:r>
      <w:r w:rsidRPr="0055570D">
        <w:t>can</w:t>
      </w:r>
      <w:r>
        <w:t xml:space="preserve"> </w:t>
      </w:r>
      <w:r w:rsidRPr="0055570D">
        <w:t>select</w:t>
      </w:r>
      <w:r>
        <w:t xml:space="preserve"> </w:t>
      </w:r>
      <w:r w:rsidRPr="0055570D">
        <w:t>an</w:t>
      </w:r>
      <w:r>
        <w:t xml:space="preserve"> </w:t>
      </w:r>
      <w:r w:rsidRPr="0055570D">
        <w:t>item</w:t>
      </w:r>
      <w:r>
        <w:t xml:space="preserve"> </w:t>
      </w:r>
      <w:r w:rsidRPr="0055570D">
        <w:t>by</w:t>
      </w:r>
      <w:r>
        <w:t xml:space="preserve"> </w:t>
      </w:r>
      <w:r w:rsidRPr="0055570D">
        <w:t>typing</w:t>
      </w:r>
      <w:r>
        <w:t xml:space="preserve"> </w:t>
      </w:r>
      <w:r w:rsidRPr="0055570D">
        <w:t>the</w:t>
      </w:r>
      <w:r>
        <w:t xml:space="preserve"> </w:t>
      </w:r>
      <w:r w:rsidRPr="0055570D">
        <w:t>item</w:t>
      </w:r>
      <w:r>
        <w:t>’</w:t>
      </w:r>
      <w:r w:rsidRPr="0055570D">
        <w:t>s</w:t>
      </w:r>
      <w:r>
        <w:t xml:space="preserve"> </w:t>
      </w:r>
      <w:r w:rsidRPr="0055570D">
        <w:t>starting</w:t>
      </w:r>
      <w:r>
        <w:t xml:space="preserve"> </w:t>
      </w:r>
      <w:r w:rsidRPr="0055570D">
        <w:t>letters</w:t>
      </w:r>
      <w:r>
        <w:t xml:space="preserve"> </w:t>
      </w:r>
      <w:r w:rsidRPr="0055570D">
        <w:t>using</w:t>
      </w:r>
      <w:r>
        <w:t xml:space="preserve"> the keyboard.  However, dropdown </w:t>
      </w:r>
      <w:r w:rsidRPr="0055570D">
        <w:t>list</w:t>
      </w:r>
      <w:r>
        <w:t xml:space="preserve"> </w:t>
      </w:r>
      <w:r w:rsidRPr="0055570D">
        <w:t>selection</w:t>
      </w:r>
      <w:r>
        <w:t xml:space="preserve"> </w:t>
      </w:r>
      <w:r w:rsidRPr="0055570D">
        <w:t>does</w:t>
      </w:r>
      <w:r>
        <w:t xml:space="preserve"> </w:t>
      </w:r>
      <w:r w:rsidRPr="0055570D">
        <w:t>not</w:t>
      </w:r>
      <w:r>
        <w:t xml:space="preserve"> </w:t>
      </w:r>
      <w:r w:rsidRPr="0055570D">
        <w:t>fire</w:t>
      </w:r>
      <w:r>
        <w:t xml:space="preserve"> the </w:t>
      </w:r>
      <w:proofErr w:type="spellStart"/>
      <w:r w:rsidRPr="0055570D">
        <w:t>SelectIndexChanged</w:t>
      </w:r>
      <w:proofErr w:type="spellEnd"/>
      <w:r>
        <w:t xml:space="preserve"> </w:t>
      </w:r>
      <w:r w:rsidRPr="0055570D">
        <w:t>event</w:t>
      </w:r>
      <w:r>
        <w:t xml:space="preserve"> </w:t>
      </w:r>
      <w:r w:rsidRPr="0055570D">
        <w:t>if</w:t>
      </w:r>
      <w:r>
        <w:t xml:space="preserve"> </w:t>
      </w:r>
      <w:r w:rsidRPr="0055570D">
        <w:t>you</w:t>
      </w:r>
      <w:r>
        <w:t xml:space="preserve"> press the E</w:t>
      </w:r>
      <w:r w:rsidRPr="0055570D">
        <w:t>scape</w:t>
      </w:r>
      <w:r>
        <w:t xml:space="preserve"> </w:t>
      </w:r>
      <w:r w:rsidRPr="0055570D">
        <w:t>(Esc)</w:t>
      </w:r>
      <w:r>
        <w:t xml:space="preserve"> </w:t>
      </w:r>
      <w:r w:rsidRPr="0055570D">
        <w:t>key</w:t>
      </w:r>
      <w:r>
        <w:t xml:space="preserve"> </w:t>
      </w:r>
      <w:r w:rsidRPr="0055570D">
        <w:t>after</w:t>
      </w:r>
      <w:r>
        <w:t xml:space="preserve"> </w:t>
      </w:r>
      <w:r w:rsidRPr="0055570D">
        <w:t>selecting</w:t>
      </w:r>
      <w:r>
        <w:t xml:space="preserve"> </w:t>
      </w:r>
      <w:r w:rsidRPr="0055570D">
        <w:t>a</w:t>
      </w:r>
      <w:r>
        <w:t xml:space="preserve">n </w:t>
      </w:r>
      <w:r w:rsidRPr="0055570D">
        <w:t>item</w:t>
      </w:r>
      <w:r>
        <w:t xml:space="preserve"> </w:t>
      </w:r>
      <w:r w:rsidRPr="0055570D">
        <w:t>using</w:t>
      </w:r>
      <w:r>
        <w:t xml:space="preserve"> the </w:t>
      </w:r>
      <w:r w:rsidRPr="0055570D">
        <w:t>keyboard.</w:t>
      </w:r>
      <w:r>
        <w:t xml:space="preserve">  W</w:t>
      </w:r>
      <w:r w:rsidRPr="0055570D">
        <w:t>hen</w:t>
      </w:r>
      <w:r>
        <w:t xml:space="preserve"> </w:t>
      </w:r>
      <w:r w:rsidRPr="0055570D">
        <w:t>you</w:t>
      </w:r>
      <w:r>
        <w:t xml:space="preserve"> </w:t>
      </w:r>
      <w:r w:rsidRPr="0055570D">
        <w:t>select</w:t>
      </w:r>
      <w:r>
        <w:t xml:space="preserve"> </w:t>
      </w:r>
      <w:r w:rsidRPr="0055570D">
        <w:t>an</w:t>
      </w:r>
      <w:r>
        <w:t xml:space="preserve"> </w:t>
      </w:r>
      <w:r w:rsidRPr="0055570D">
        <w:t>item</w:t>
      </w:r>
      <w:r>
        <w:t xml:space="preserve"> </w:t>
      </w:r>
      <w:r w:rsidRPr="0055570D">
        <w:t>using</w:t>
      </w:r>
      <w:r>
        <w:t xml:space="preserve"> the </w:t>
      </w:r>
      <w:r w:rsidRPr="0055570D">
        <w:t>keyboard</w:t>
      </w:r>
      <w:r>
        <w:t xml:space="preserve"> </w:t>
      </w:r>
      <w:r w:rsidRPr="0055570D">
        <w:t>and</w:t>
      </w:r>
      <w:r>
        <w:t xml:space="preserve"> press the </w:t>
      </w:r>
      <w:r w:rsidRPr="0055570D">
        <w:t>Esc</w:t>
      </w:r>
      <w:r>
        <w:t xml:space="preserve"> </w:t>
      </w:r>
      <w:r w:rsidRPr="0055570D">
        <w:t>key</w:t>
      </w:r>
      <w:r>
        <w:t xml:space="preserve"> </w:t>
      </w:r>
      <w:r w:rsidRPr="0055570D">
        <w:t>the</w:t>
      </w:r>
      <w:r>
        <w:t xml:space="preserve"> </w:t>
      </w:r>
      <w:r w:rsidRPr="0055570D">
        <w:t>item</w:t>
      </w:r>
      <w:r>
        <w:t xml:space="preserve"> </w:t>
      </w:r>
      <w:r w:rsidRPr="0055570D">
        <w:t>is</w:t>
      </w:r>
      <w:r>
        <w:t xml:space="preserve"> </w:t>
      </w:r>
      <w:r w:rsidRPr="0055570D">
        <w:t>selected</w:t>
      </w:r>
      <w:r>
        <w:t xml:space="preserve"> even though the </w:t>
      </w:r>
      <w:proofErr w:type="spellStart"/>
      <w:r>
        <w:t>SelectIndexChanged</w:t>
      </w:r>
      <w:proofErr w:type="spellEnd"/>
      <w:r>
        <w:t xml:space="preserve"> </w:t>
      </w:r>
      <w:r w:rsidRPr="0055570D">
        <w:t>event</w:t>
      </w:r>
      <w:r>
        <w:t xml:space="preserve"> </w:t>
      </w:r>
      <w:r w:rsidRPr="0055570D">
        <w:t>handler</w:t>
      </w:r>
      <w:r>
        <w:t xml:space="preserve"> is not </w:t>
      </w:r>
      <w:r w:rsidRPr="0055570D">
        <w:t>executed.</w:t>
      </w:r>
      <w:r>
        <w:t xml:space="preserve">  </w:t>
      </w:r>
      <w:r w:rsidRPr="0055570D">
        <w:t>This</w:t>
      </w:r>
      <w:r>
        <w:t xml:space="preserve"> </w:t>
      </w:r>
      <w:r w:rsidRPr="0055570D">
        <w:t>is</w:t>
      </w:r>
      <w:r>
        <w:t xml:space="preserve"> the behavior of the </w:t>
      </w:r>
      <w:r w:rsidRPr="0055570D">
        <w:t>.NET</w:t>
      </w:r>
      <w:r>
        <w:t xml:space="preserve"> dropdown list control and not an Iron Speed Designer-application behavior</w:t>
      </w:r>
      <w:r w:rsidRPr="0055570D">
        <w:t>.</w:t>
      </w:r>
      <w:r>
        <w:t xml:space="preserve">  </w:t>
      </w:r>
      <w:r w:rsidRPr="0055570D">
        <w:t>The</w:t>
      </w:r>
      <w:r>
        <w:t xml:space="preserve"> </w:t>
      </w:r>
      <w:r w:rsidRPr="0055570D">
        <w:t>work</w:t>
      </w:r>
      <w:r>
        <w:t xml:space="preserve"> </w:t>
      </w:r>
      <w:r w:rsidRPr="0055570D">
        <w:t>around</w:t>
      </w:r>
      <w:r>
        <w:t xml:space="preserve"> </w:t>
      </w:r>
      <w:r w:rsidRPr="0055570D">
        <w:t>solution</w:t>
      </w:r>
      <w:r>
        <w:t xml:space="preserve"> </w:t>
      </w:r>
      <w:r w:rsidRPr="0055570D">
        <w:t>to</w:t>
      </w:r>
      <w:r>
        <w:t xml:space="preserve"> </w:t>
      </w:r>
      <w:r w:rsidRPr="0055570D">
        <w:t>this</w:t>
      </w:r>
      <w:r>
        <w:t xml:space="preserve"> </w:t>
      </w:r>
      <w:r w:rsidRPr="0055570D">
        <w:t>issue</w:t>
      </w:r>
      <w:r>
        <w:t xml:space="preserve"> </w:t>
      </w:r>
      <w:r w:rsidRPr="0055570D">
        <w:t>is</w:t>
      </w:r>
      <w:r>
        <w:t xml:space="preserve"> </w:t>
      </w:r>
      <w:r w:rsidRPr="0055570D">
        <w:t>not</w:t>
      </w:r>
      <w:r>
        <w:t xml:space="preserve"> </w:t>
      </w:r>
      <w:r w:rsidRPr="0055570D">
        <w:t>to</w:t>
      </w:r>
      <w:r>
        <w:t xml:space="preserve"> press the </w:t>
      </w:r>
      <w:r w:rsidRPr="0055570D">
        <w:t>Esc</w:t>
      </w:r>
      <w:r>
        <w:t xml:space="preserve"> </w:t>
      </w:r>
      <w:r w:rsidRPr="0055570D">
        <w:t>key</w:t>
      </w:r>
      <w:r>
        <w:t xml:space="preserve"> </w:t>
      </w:r>
      <w:r w:rsidRPr="0055570D">
        <w:t>when</w:t>
      </w:r>
      <w:r>
        <w:t xml:space="preserve"> </w:t>
      </w:r>
      <w:r w:rsidRPr="0055570D">
        <w:t>selecting</w:t>
      </w:r>
      <w:r>
        <w:t xml:space="preserve"> </w:t>
      </w:r>
      <w:r w:rsidRPr="0055570D">
        <w:t>a</w:t>
      </w:r>
      <w:r>
        <w:t xml:space="preserve"> </w:t>
      </w:r>
      <w:r w:rsidRPr="0055570D">
        <w:t>list</w:t>
      </w:r>
      <w:r>
        <w:t xml:space="preserve"> </w:t>
      </w:r>
      <w:r w:rsidRPr="0055570D">
        <w:t>item</w:t>
      </w:r>
      <w:r>
        <w:t xml:space="preserve"> </w:t>
      </w:r>
      <w:r w:rsidRPr="0055570D">
        <w:t>by</w:t>
      </w:r>
      <w:r>
        <w:t xml:space="preserve"> </w:t>
      </w:r>
      <w:r w:rsidRPr="0055570D">
        <w:t>typing</w:t>
      </w:r>
      <w:r>
        <w:t xml:space="preserve"> </w:t>
      </w:r>
      <w:r w:rsidRPr="0055570D">
        <w:t>letters</w:t>
      </w:r>
      <w:r>
        <w:t xml:space="preserve"> </w:t>
      </w:r>
      <w:r w:rsidRPr="0055570D">
        <w:t>in</w:t>
      </w:r>
      <w:r>
        <w:t xml:space="preserve"> </w:t>
      </w:r>
      <w:r w:rsidRPr="0055570D">
        <w:t>keyboard.</w:t>
      </w:r>
      <w:r>
        <w:t xml:space="preserve">  </w:t>
      </w:r>
      <w:r w:rsidRPr="0055570D">
        <w:t>On</w:t>
      </w:r>
      <w:r>
        <w:t>ce you select an item using key</w:t>
      </w:r>
      <w:r w:rsidRPr="0055570D">
        <w:t>board,</w:t>
      </w:r>
      <w:r>
        <w:t xml:space="preserve"> press the E</w:t>
      </w:r>
      <w:r w:rsidRPr="0055570D">
        <w:t>nter</w:t>
      </w:r>
      <w:r>
        <w:t xml:space="preserve"> </w:t>
      </w:r>
      <w:r w:rsidRPr="0055570D">
        <w:t>key</w:t>
      </w:r>
      <w:r>
        <w:t xml:space="preserve"> </w:t>
      </w:r>
      <w:r w:rsidRPr="0055570D">
        <w:t>and</w:t>
      </w:r>
      <w:r>
        <w:t xml:space="preserve"> the </w:t>
      </w:r>
      <w:proofErr w:type="spellStart"/>
      <w:r w:rsidRPr="0055570D">
        <w:t>SelectIndexChanged</w:t>
      </w:r>
      <w:proofErr w:type="spellEnd"/>
      <w:r>
        <w:t xml:space="preserve"> event </w:t>
      </w:r>
      <w:r w:rsidRPr="0055570D">
        <w:t>will</w:t>
      </w:r>
      <w:r>
        <w:t xml:space="preserve"> be </w:t>
      </w:r>
      <w:r w:rsidRPr="0055570D">
        <w:t>fired.</w:t>
      </w:r>
    </w:p>
    <w:p w:rsidR="000E64F1" w:rsidRDefault="000E64F1" w:rsidP="000E64F1"/>
    <w:p w:rsidR="000E64F1" w:rsidRDefault="000E64F1" w:rsidP="000E64F1">
      <w:pPr>
        <w:pStyle w:val="Heading2"/>
        <w:numPr>
          <w:ilvl w:val="0"/>
          <w:numId w:val="0"/>
        </w:numPr>
      </w:pPr>
      <w:bookmarkStart w:id="167" w:name="_Toc38781447"/>
      <w:bookmarkStart w:id="168" w:name="_Toc46301670"/>
      <w:bookmarkStart w:id="169" w:name="_Toc46553044"/>
      <w:bookmarkStart w:id="170" w:name="_Ref48454423"/>
      <w:bookmarkStart w:id="171" w:name="_Toc53046171"/>
      <w:bookmarkStart w:id="172" w:name="_Toc74648747"/>
      <w:bookmarkStart w:id="173" w:name="_Toc82415948"/>
      <w:bookmarkStart w:id="174" w:name="_Toc105586952"/>
      <w:bookmarkStart w:id="175" w:name="_Toc203812003"/>
      <w:bookmarkStart w:id="176" w:name="_Ref203812246"/>
      <w:bookmarkStart w:id="177" w:name="_Toc411929947"/>
      <w:bookmarkStart w:id="178" w:name="_Toc412564366"/>
      <w:bookmarkStart w:id="179" w:name="_Toc412567762"/>
      <w:bookmarkStart w:id="180" w:name="_Toc413864157"/>
      <w:bookmarkStart w:id="181" w:name="_Toc414885722"/>
      <w:bookmarkStart w:id="182" w:name="_Toc74648753"/>
      <w:bookmarkStart w:id="183" w:name="_Toc81199840"/>
      <w:bookmarkStart w:id="184" w:name="_Ref81200079"/>
      <w:bookmarkStart w:id="185" w:name="_Toc81718428"/>
      <w:bookmarkStart w:id="186" w:name="_Toc38781415"/>
      <w:bookmarkStart w:id="187" w:name="_Toc45963378"/>
      <w:bookmarkStart w:id="188" w:name="_Toc45967310"/>
      <w:bookmarkStart w:id="189" w:name="_Toc45968197"/>
      <w:bookmarkStart w:id="190" w:name="_Toc46552657"/>
      <w:bookmarkStart w:id="191" w:name="_Ref48389732"/>
      <w:bookmarkStart w:id="192" w:name="_Toc49837662"/>
      <w:bookmarkStart w:id="193" w:name="_Toc49837857"/>
      <w:bookmarkStart w:id="194" w:name="_Toc53046028"/>
      <w:bookmarkStart w:id="195" w:name="_Toc58845159"/>
      <w:bookmarkStart w:id="196" w:name="_Ref95287868"/>
      <w:bookmarkStart w:id="197" w:name="_Ref95300895"/>
      <w:bookmarkStart w:id="198" w:name="_Toc95303125"/>
      <w:bookmarkStart w:id="199" w:name="_Ref95303472"/>
      <w:bookmarkStart w:id="200" w:name="_Ref95304933"/>
      <w:bookmarkStart w:id="201" w:name="_Toc137619717"/>
      <w:r>
        <w:t>Using Client-Side JavaScript in Application Pages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rsidR="000E64F1" w:rsidRPr="007070AB" w:rsidRDefault="000E64F1" w:rsidP="000E64F1">
      <w:r w:rsidRPr="007070AB">
        <w:fldChar w:fldCharType="begin"/>
      </w:r>
      <w:r w:rsidRPr="007070AB">
        <w:instrText xml:space="preserve">xe "Client-Side JavaScript in </w:instrText>
      </w:r>
      <w:r>
        <w:instrText>Application</w:instrText>
      </w:r>
      <w:r w:rsidRPr="007070AB">
        <w:instrText xml:space="preserve"> Pages"</w:instrText>
      </w:r>
      <w:r w:rsidRPr="007070AB">
        <w:fldChar w:fldCharType="end"/>
      </w:r>
      <w:r w:rsidRPr="007070AB">
        <w:fldChar w:fldCharType="begin"/>
      </w:r>
      <w:r w:rsidRPr="007070AB">
        <w:instrText>xe "JavaScript:Client-side"</w:instrText>
      </w:r>
      <w:r w:rsidRPr="007070AB">
        <w:fldChar w:fldCharType="end"/>
      </w:r>
      <w:r w:rsidRPr="007070AB">
        <w:fldChar w:fldCharType="begin"/>
      </w:r>
      <w:r w:rsidRPr="007070AB">
        <w:instrText>xe "Client-side scripting"</w:instrText>
      </w:r>
      <w:r w:rsidRPr="007070AB">
        <w:fldChar w:fldCharType="end"/>
      </w:r>
      <w:r w:rsidRPr="007070AB">
        <w:t>Some of Microsoft's built-in .NET server controls output client-side script as part (or all) of the HTML they send to the browser.  The default client-side script is JavaScript.  Some functionality of some server controls will only work if the client's browser supports a certain level of DHTML (JavaScript, CSS, HTML DOM, etc.).  If the client's browser does not provide this support, then those features may be disabled or ignored when that browser displays the page.  However, one of the advantages of server controls is that most of the code reside</w:t>
      </w:r>
      <w:r>
        <w:t>s</w:t>
      </w:r>
      <w:r w:rsidRPr="007070AB">
        <w:t xml:space="preserve"> and execute</w:t>
      </w:r>
      <w:r>
        <w:t>s</w:t>
      </w:r>
      <w:r w:rsidRPr="007070AB">
        <w:t xml:space="preserve"> on the server, so only a tiny amount of simple JavaScript code needs to be sent to the client and supported by the client's browser.  For example, a Microsoft </w:t>
      </w:r>
      <w:proofErr w:type="spellStart"/>
      <w:r w:rsidRPr="007070AB">
        <w:t>LinkButton</w:t>
      </w:r>
      <w:proofErr w:type="spellEnd"/>
      <w:r w:rsidRPr="007070AB">
        <w:t xml:space="preserve"> web control might output the following HTML to the browser:</w:t>
      </w:r>
    </w:p>
    <w:p w:rsidR="000E64F1" w:rsidRDefault="000E64F1" w:rsidP="000E64F1">
      <w:pPr>
        <w:pStyle w:val="Example"/>
      </w:pPr>
      <w:r>
        <w:t xml:space="preserve">&lt;a id="Button5" </w:t>
      </w:r>
      <w:proofErr w:type="spellStart"/>
      <w:r>
        <w:t>href</w:t>
      </w:r>
      <w:proofErr w:type="spellEnd"/>
      <w:r>
        <w:t>="</w:t>
      </w:r>
      <w:proofErr w:type="spellStart"/>
      <w:r>
        <w:t>javascript</w:t>
      </w:r>
      <w:proofErr w:type="spellEnd"/>
      <w:proofErr w:type="gramStart"/>
      <w:r>
        <w:t>:_</w:t>
      </w:r>
      <w:proofErr w:type="gramEnd"/>
      <w:r>
        <w:t>_</w:t>
      </w:r>
      <w:proofErr w:type="spellStart"/>
      <w:r>
        <w:t>doPostBack</w:t>
      </w:r>
      <w:proofErr w:type="spellEnd"/>
      <w:r>
        <w:t>('Button5','')"&gt;Change&lt;/a&gt;</w:t>
      </w:r>
    </w:p>
    <w:p w:rsidR="000E64F1" w:rsidRPr="007070AB" w:rsidRDefault="000E64F1" w:rsidP="000E64F1">
      <w:r w:rsidRPr="007070AB">
        <w:t>This requires JavaScript to work, but it only requires very simple JavaScript, and virtually all browsers that provide any amount of JavaScript support should be able to properly execute the client-side portion of the control's code, regardless of the complexity of the control's server-side code.</w:t>
      </w:r>
    </w:p>
    <w:p w:rsidR="000E64F1" w:rsidRPr="007070AB" w:rsidRDefault="000E64F1" w:rsidP="000E64F1">
      <w:r w:rsidRPr="007070AB">
        <w:t>Since Iron Speed Designer’s built-in controls inherit from the Microsoft web controls, it is not possible to completely eliminate the use of JavaScript.  Iron Speed Designer’s controls will not work properly if the browser provides no DHTML support, but they should work properly even if the browser only provides a very minimal level of DHTML support.</w:t>
      </w:r>
    </w:p>
    <w:p w:rsidR="000E64F1" w:rsidRDefault="000E64F1" w:rsidP="000E64F1">
      <w:r w:rsidRPr="007070AB">
        <w:t xml:space="preserve">Applications </w:t>
      </w:r>
      <w:r>
        <w:t>built with</w:t>
      </w:r>
      <w:r w:rsidRPr="007070AB">
        <w:t xml:space="preserve"> Iron Speed Designer use this JavaScript chiefly for client-side data validation and links to other dynamically </w:t>
      </w:r>
      <w:r>
        <w:t>created</w:t>
      </w:r>
      <w:r w:rsidRPr="007070AB">
        <w:t xml:space="preserve"> pages (post backs).  Some of the JavaScript functionality relies on the standard .NET client-side library found in the .JS files within the </w:t>
      </w:r>
      <w:proofErr w:type="spellStart"/>
      <w:r w:rsidRPr="007070AB">
        <w:t>Aspnet_Client</w:t>
      </w:r>
      <w:proofErr w:type="spellEnd"/>
      <w:r w:rsidRPr="007070AB">
        <w:t xml:space="preserve"> folder.  Some of the JavaScript functionality provided by certain Iron Speed controls relies on the .JS files found within </w:t>
      </w:r>
      <w:r>
        <w:t>ApplicationWeb</w:t>
      </w:r>
      <w:r w:rsidRPr="007070AB">
        <w:t xml:space="preserve">Form.js and </w:t>
      </w:r>
      <w:r>
        <w:t>ApplicationWeb</w:t>
      </w:r>
      <w:r w:rsidRPr="007070AB">
        <w:t>UIValidation.js contained in your application’s folder.  You can also customize these client scripts to suit the needs of your application.</w:t>
      </w:r>
    </w:p>
    <w:p w:rsidR="000E64F1" w:rsidRPr="00682695" w:rsidRDefault="000E64F1" w:rsidP="000E64F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rsidR="000E64F1" w:rsidRPr="0055570D" w:rsidRDefault="000E64F1" w:rsidP="0055570D"/>
    <w:p w:rsidR="00E65117" w:rsidRDefault="009A609F" w:rsidP="002B2BCD">
      <w:pPr>
        <w:pStyle w:val="Heading2"/>
        <w:numPr>
          <w:ilvl w:val="0"/>
          <w:numId w:val="0"/>
        </w:numPr>
      </w:pPr>
      <w:bookmarkStart w:id="202" w:name="_Ref112762290"/>
      <w:bookmarkStart w:id="203" w:name="_Toc414885723"/>
      <w:r>
        <w:t>Section</w:t>
      </w:r>
      <w:r w:rsidR="009037DA">
        <w:t xml:space="preserve"> </w:t>
      </w:r>
      <w:r>
        <w:t>508</w:t>
      </w:r>
      <w:r w:rsidR="009037DA">
        <w:t xml:space="preserve"> </w:t>
      </w:r>
      <w:r>
        <w:t>Compliance</w:t>
      </w:r>
      <w:bookmarkEnd w:id="202"/>
      <w:bookmarkEnd w:id="203"/>
    </w:p>
    <w:p w:rsidR="000645AB" w:rsidRDefault="009A609F" w:rsidP="000645AB">
      <w:r w:rsidRPr="000645AB">
        <w:fldChar w:fldCharType="begin"/>
      </w:r>
      <w:r w:rsidRPr="000645AB">
        <w:instrText>xe</w:instrText>
      </w:r>
      <w:r w:rsidR="009037DA">
        <w:instrText xml:space="preserve"> </w:instrText>
      </w:r>
      <w:r w:rsidRPr="000645AB">
        <w:instrText>"Section</w:instrText>
      </w:r>
      <w:r w:rsidR="009037DA">
        <w:instrText xml:space="preserve"> </w:instrText>
      </w:r>
      <w:r w:rsidRPr="000645AB">
        <w:instrText>508</w:instrText>
      </w:r>
      <w:r w:rsidR="009037DA">
        <w:instrText xml:space="preserve"> </w:instrText>
      </w:r>
      <w:r w:rsidRPr="000645AB">
        <w:instrText>Compliance</w:instrText>
      </w:r>
      <w:r w:rsidR="00002386" w:rsidRPr="000645AB">
        <w:instrText>:Introduction</w:instrText>
      </w:r>
      <w:r w:rsidRPr="000645AB">
        <w:instrText>"</w:instrText>
      </w:r>
      <w:r w:rsidRPr="000645AB">
        <w:fldChar w:fldCharType="end"/>
      </w:r>
      <w:r w:rsidR="000645AB" w:rsidRPr="000645AB">
        <w:t>C</w:t>
      </w:r>
      <w:r w:rsidR="00034755" w:rsidRPr="000645AB">
        <w:t>ompliance</w:t>
      </w:r>
      <w:r w:rsidR="009037DA">
        <w:t xml:space="preserve"> </w:t>
      </w:r>
      <w:r w:rsidR="000645AB" w:rsidRPr="000645AB">
        <w:t>with</w:t>
      </w:r>
      <w:r w:rsidR="009037DA">
        <w:t xml:space="preserve"> </w:t>
      </w:r>
      <w:r w:rsidR="000645AB" w:rsidRPr="000645AB">
        <w:t>Section</w:t>
      </w:r>
      <w:r w:rsidR="009037DA">
        <w:t xml:space="preserve"> </w:t>
      </w:r>
      <w:r w:rsidR="000645AB" w:rsidRPr="000645AB">
        <w:t>508</w:t>
      </w:r>
      <w:r w:rsidR="009037DA">
        <w:t xml:space="preserve"> </w:t>
      </w:r>
      <w:r w:rsidR="000645AB" w:rsidRPr="000645AB">
        <w:t>of</w:t>
      </w:r>
      <w:r w:rsidR="009037DA">
        <w:t xml:space="preserve"> </w:t>
      </w:r>
      <w:r w:rsidR="000645AB" w:rsidRPr="000645AB">
        <w:t>the</w:t>
      </w:r>
      <w:r w:rsidR="009037DA">
        <w:t xml:space="preserve"> </w:t>
      </w:r>
      <w:r w:rsidR="000645AB" w:rsidRPr="000645AB">
        <w:t>Rehabilitation</w:t>
      </w:r>
      <w:r w:rsidR="009037DA">
        <w:t xml:space="preserve"> </w:t>
      </w:r>
      <w:r w:rsidR="000645AB" w:rsidRPr="000645AB">
        <w:t>Act</w:t>
      </w:r>
      <w:r w:rsidR="009037DA">
        <w:t xml:space="preserve"> </w:t>
      </w:r>
      <w:r w:rsidR="00034755" w:rsidRPr="000645AB">
        <w:t>refers</w:t>
      </w:r>
      <w:r w:rsidR="009037DA">
        <w:t xml:space="preserve"> </w:t>
      </w:r>
      <w:r w:rsidR="00034755" w:rsidRPr="000645AB">
        <w:t>to</w:t>
      </w:r>
      <w:r w:rsidR="009037DA">
        <w:t xml:space="preserve"> </w:t>
      </w:r>
      <w:r w:rsidR="00034755" w:rsidRPr="000645AB">
        <w:t>the</w:t>
      </w:r>
      <w:r w:rsidR="009037DA">
        <w:t xml:space="preserve"> </w:t>
      </w:r>
      <w:r w:rsidR="00034755" w:rsidRPr="000645AB">
        <w:t>requirement</w:t>
      </w:r>
      <w:r w:rsidR="009037DA">
        <w:t xml:space="preserve"> </w:t>
      </w:r>
      <w:r w:rsidR="00034755" w:rsidRPr="000645AB">
        <w:t>that</w:t>
      </w:r>
      <w:r w:rsidR="009037DA">
        <w:t xml:space="preserve"> </w:t>
      </w:r>
      <w:r w:rsidR="00034755" w:rsidRPr="000645AB">
        <w:t>applications</w:t>
      </w:r>
      <w:r w:rsidR="009037DA">
        <w:t xml:space="preserve"> </w:t>
      </w:r>
      <w:r w:rsidR="00034755" w:rsidRPr="000645AB">
        <w:t>permit</w:t>
      </w:r>
      <w:r w:rsidR="009037DA">
        <w:t xml:space="preserve"> </w:t>
      </w:r>
      <w:r w:rsidR="00034755" w:rsidRPr="000645AB">
        <w:t>their</w:t>
      </w:r>
      <w:r w:rsidR="009037DA">
        <w:t xml:space="preserve"> </w:t>
      </w:r>
      <w:r w:rsidR="00034755" w:rsidRPr="000645AB">
        <w:t>use</w:t>
      </w:r>
      <w:r w:rsidR="009037DA">
        <w:t xml:space="preserve"> </w:t>
      </w:r>
      <w:r w:rsidR="00034755" w:rsidRPr="000645AB">
        <w:t>by</w:t>
      </w:r>
      <w:r w:rsidR="009037DA">
        <w:t xml:space="preserve"> </w:t>
      </w:r>
      <w:r w:rsidR="00034755" w:rsidRPr="000645AB">
        <w:t>individuals</w:t>
      </w:r>
      <w:r w:rsidR="009037DA">
        <w:t xml:space="preserve"> </w:t>
      </w:r>
      <w:r w:rsidR="00034755" w:rsidRPr="000645AB">
        <w:t>with</w:t>
      </w:r>
      <w:r w:rsidR="009037DA">
        <w:t xml:space="preserve"> </w:t>
      </w:r>
      <w:r w:rsidR="00034755" w:rsidRPr="000645AB">
        <w:t>various</w:t>
      </w:r>
      <w:r w:rsidR="009037DA">
        <w:t xml:space="preserve"> </w:t>
      </w:r>
      <w:r w:rsidR="00034755" w:rsidRPr="000645AB">
        <w:t>disabilities.</w:t>
      </w:r>
      <w:r w:rsidR="009037DA">
        <w:t xml:space="preserve">  </w:t>
      </w:r>
      <w:r w:rsidR="000645AB">
        <w:t>It</w:t>
      </w:r>
      <w:r w:rsidR="009037DA">
        <w:t xml:space="preserve"> </w:t>
      </w:r>
      <w:r w:rsidR="000645AB" w:rsidRPr="000645AB">
        <w:t>mandates</w:t>
      </w:r>
      <w:r w:rsidR="009037DA">
        <w:t xml:space="preserve"> </w:t>
      </w:r>
      <w:r w:rsidR="000645AB" w:rsidRPr="000645AB">
        <w:t>that</w:t>
      </w:r>
      <w:r w:rsidR="009037DA">
        <w:t xml:space="preserve"> </w:t>
      </w:r>
      <w:r w:rsidR="000645AB" w:rsidRPr="000645AB">
        <w:t>federal</w:t>
      </w:r>
      <w:r w:rsidR="009037DA">
        <w:t xml:space="preserve"> </w:t>
      </w:r>
      <w:r w:rsidR="000645AB" w:rsidRPr="000645AB">
        <w:t>agencies</w:t>
      </w:r>
      <w:r w:rsidR="009037DA">
        <w:t xml:space="preserve"> </w:t>
      </w:r>
      <w:r w:rsidR="000645AB" w:rsidRPr="000645AB">
        <w:t>make</w:t>
      </w:r>
      <w:r w:rsidR="009037DA">
        <w:t xml:space="preserve"> </w:t>
      </w:r>
      <w:r w:rsidR="000645AB" w:rsidRPr="000645AB">
        <w:t>their</w:t>
      </w:r>
      <w:r w:rsidR="009037DA">
        <w:t xml:space="preserve"> </w:t>
      </w:r>
      <w:r w:rsidR="000645AB" w:rsidRPr="000645AB">
        <w:t>electronic</w:t>
      </w:r>
      <w:r w:rsidR="009037DA">
        <w:t xml:space="preserve"> </w:t>
      </w:r>
      <w:r w:rsidR="000645AB" w:rsidRPr="000645AB">
        <w:t>and</w:t>
      </w:r>
      <w:r w:rsidR="009037DA">
        <w:t xml:space="preserve"> </w:t>
      </w:r>
      <w:r w:rsidR="000645AB" w:rsidRPr="000645AB">
        <w:t>information</w:t>
      </w:r>
      <w:r w:rsidR="009037DA">
        <w:t xml:space="preserve"> </w:t>
      </w:r>
      <w:r w:rsidR="000645AB" w:rsidRPr="000645AB">
        <w:t>technology</w:t>
      </w:r>
      <w:r w:rsidR="009037DA">
        <w:t xml:space="preserve"> </w:t>
      </w:r>
      <w:r w:rsidR="000645AB" w:rsidRPr="000645AB">
        <w:t>accessible</w:t>
      </w:r>
      <w:r w:rsidR="009037DA">
        <w:t xml:space="preserve"> </w:t>
      </w:r>
      <w:r w:rsidR="000645AB" w:rsidRPr="000645AB">
        <w:t>to</w:t>
      </w:r>
      <w:r w:rsidR="009037DA">
        <w:t xml:space="preserve"> </w:t>
      </w:r>
      <w:r w:rsidR="000645AB" w:rsidRPr="000645AB">
        <w:t>persons</w:t>
      </w:r>
      <w:r w:rsidR="009037DA">
        <w:t xml:space="preserve"> </w:t>
      </w:r>
      <w:r w:rsidR="000645AB" w:rsidRPr="000645AB">
        <w:t>with</w:t>
      </w:r>
      <w:r w:rsidR="009037DA">
        <w:t xml:space="preserve"> </w:t>
      </w:r>
      <w:r w:rsidR="000645AB" w:rsidRPr="000645AB">
        <w:t>disabilities.</w:t>
      </w:r>
      <w:r w:rsidR="009037DA">
        <w:t xml:space="preserve">  </w:t>
      </w:r>
      <w:r w:rsidR="000645AB" w:rsidRPr="000645AB">
        <w:t>This</w:t>
      </w:r>
      <w:r w:rsidR="009037DA">
        <w:t xml:space="preserve"> </w:t>
      </w:r>
      <w:r w:rsidR="000645AB" w:rsidRPr="000645AB">
        <w:t>has</w:t>
      </w:r>
      <w:r w:rsidR="009037DA">
        <w:t xml:space="preserve"> </w:t>
      </w:r>
      <w:r w:rsidR="000645AB" w:rsidRPr="000645AB">
        <w:t>two</w:t>
      </w:r>
      <w:r w:rsidR="009037DA">
        <w:t xml:space="preserve"> </w:t>
      </w:r>
      <w:r w:rsidR="000645AB" w:rsidRPr="000645AB">
        <w:t>major</w:t>
      </w:r>
      <w:r w:rsidR="009037DA">
        <w:t xml:space="preserve"> </w:t>
      </w:r>
      <w:r w:rsidR="000645AB" w:rsidRPr="000645AB">
        <w:t>implications:</w:t>
      </w:r>
      <w:r w:rsidR="009037DA">
        <w:t xml:space="preserve"> </w:t>
      </w:r>
      <w:r w:rsidR="000645AB" w:rsidRPr="000645AB">
        <w:t>Government</w:t>
      </w:r>
      <w:r w:rsidR="009037DA">
        <w:t xml:space="preserve"> </w:t>
      </w:r>
      <w:r w:rsidR="000645AB" w:rsidRPr="000645AB">
        <w:t>employees</w:t>
      </w:r>
      <w:r w:rsidR="009037DA">
        <w:t xml:space="preserve"> </w:t>
      </w:r>
      <w:r w:rsidR="000645AB" w:rsidRPr="000645AB">
        <w:t>must</w:t>
      </w:r>
      <w:r w:rsidR="009037DA">
        <w:t xml:space="preserve"> </w:t>
      </w:r>
      <w:r w:rsidR="000645AB" w:rsidRPr="000645AB">
        <w:t>be</w:t>
      </w:r>
      <w:r w:rsidR="009037DA">
        <w:t xml:space="preserve"> </w:t>
      </w:r>
      <w:r w:rsidR="000645AB" w:rsidRPr="000645AB">
        <w:t>able</w:t>
      </w:r>
      <w:r w:rsidR="009037DA">
        <w:t xml:space="preserve"> </w:t>
      </w:r>
      <w:r w:rsidR="000645AB" w:rsidRPr="000645AB">
        <w:t>to</w:t>
      </w:r>
      <w:r w:rsidR="009037DA">
        <w:t xml:space="preserve"> </w:t>
      </w:r>
      <w:r w:rsidR="000645AB" w:rsidRPr="000645AB">
        <w:t>use</w:t>
      </w:r>
      <w:r w:rsidR="009037DA">
        <w:t xml:space="preserve"> </w:t>
      </w:r>
      <w:r w:rsidR="000645AB" w:rsidRPr="000645AB">
        <w:t>agency</w:t>
      </w:r>
      <w:r w:rsidR="009037DA">
        <w:t xml:space="preserve"> </w:t>
      </w:r>
      <w:r w:rsidR="000645AB" w:rsidRPr="000645AB">
        <w:t>computers,</w:t>
      </w:r>
      <w:r w:rsidR="009037DA">
        <w:t xml:space="preserve"> </w:t>
      </w:r>
      <w:r w:rsidR="000645AB" w:rsidRPr="000645AB">
        <w:t>and</w:t>
      </w:r>
      <w:r w:rsidR="009037DA">
        <w:t xml:space="preserve"> </w:t>
      </w:r>
      <w:r w:rsidR="000645AB" w:rsidRPr="000645AB">
        <w:t>the</w:t>
      </w:r>
      <w:r w:rsidR="009037DA">
        <w:t xml:space="preserve"> </w:t>
      </w:r>
      <w:r w:rsidR="000645AB" w:rsidRPr="000645AB">
        <w:t>general</w:t>
      </w:r>
      <w:r w:rsidR="009037DA">
        <w:t xml:space="preserve"> </w:t>
      </w:r>
      <w:r w:rsidR="000645AB" w:rsidRPr="000645AB">
        <w:t>public</w:t>
      </w:r>
      <w:r w:rsidR="009037DA">
        <w:t xml:space="preserve"> </w:t>
      </w:r>
      <w:r w:rsidR="000645AB" w:rsidRPr="000645AB">
        <w:t>must</w:t>
      </w:r>
      <w:r w:rsidR="009037DA">
        <w:t xml:space="preserve"> </w:t>
      </w:r>
      <w:r w:rsidR="000645AB" w:rsidRPr="000645AB">
        <w:t>be</w:t>
      </w:r>
      <w:r w:rsidR="009037DA">
        <w:t xml:space="preserve"> </w:t>
      </w:r>
      <w:r w:rsidR="000645AB" w:rsidRPr="000645AB">
        <w:t>able</w:t>
      </w:r>
      <w:r w:rsidR="009037DA">
        <w:t xml:space="preserve"> </w:t>
      </w:r>
      <w:r w:rsidR="000645AB" w:rsidRPr="000645AB">
        <w:t>to</w:t>
      </w:r>
      <w:r w:rsidR="009037DA">
        <w:t xml:space="preserve"> </w:t>
      </w:r>
      <w:r w:rsidR="000645AB" w:rsidRPr="000645AB">
        <w:t>use</w:t>
      </w:r>
      <w:r w:rsidR="009037DA">
        <w:t xml:space="preserve"> </w:t>
      </w:r>
      <w:r w:rsidR="000645AB" w:rsidRPr="000645AB">
        <w:t>government</w:t>
      </w:r>
      <w:r w:rsidR="009037DA">
        <w:t xml:space="preserve"> </w:t>
      </w:r>
      <w:r w:rsidR="000645AB" w:rsidRPr="000645AB">
        <w:t>Web</w:t>
      </w:r>
      <w:r w:rsidR="009037DA">
        <w:t xml:space="preserve"> </w:t>
      </w:r>
      <w:r w:rsidR="000645AB" w:rsidRPr="000645AB">
        <w:t>sites</w:t>
      </w:r>
      <w:r w:rsidR="000645AB">
        <w:t>.</w:t>
      </w:r>
    </w:p>
    <w:p w:rsidR="00034755" w:rsidRPr="000645AB" w:rsidRDefault="00034755" w:rsidP="000645AB">
      <w:r w:rsidRPr="000645AB">
        <w:t>W3C</w:t>
      </w:r>
      <w:r w:rsidR="009037DA">
        <w:t xml:space="preserve"> </w:t>
      </w:r>
      <w:r w:rsidRPr="000645AB">
        <w:t>and</w:t>
      </w:r>
      <w:r w:rsidR="009037DA">
        <w:t xml:space="preserve"> </w:t>
      </w:r>
      <w:r w:rsidRPr="000645AB">
        <w:t>others</w:t>
      </w:r>
      <w:r w:rsidR="009037DA">
        <w:t xml:space="preserve"> </w:t>
      </w:r>
      <w:r w:rsidRPr="000645AB">
        <w:t>have</w:t>
      </w:r>
      <w:r w:rsidR="009037DA">
        <w:t xml:space="preserve"> </w:t>
      </w:r>
      <w:r w:rsidRPr="000645AB">
        <w:t>developed</w:t>
      </w:r>
      <w:r w:rsidR="009037DA">
        <w:t xml:space="preserve"> </w:t>
      </w:r>
      <w:r w:rsidRPr="000645AB">
        <w:t>standards</w:t>
      </w:r>
      <w:r w:rsidR="009037DA">
        <w:t xml:space="preserve"> </w:t>
      </w:r>
      <w:r w:rsidRPr="000645AB">
        <w:t>for</w:t>
      </w:r>
      <w:r w:rsidR="009037DA">
        <w:t xml:space="preserve"> </w:t>
      </w:r>
      <w:r w:rsidRPr="000645AB">
        <w:t>implementing</w:t>
      </w:r>
      <w:r w:rsidR="009037DA">
        <w:t xml:space="preserve"> </w:t>
      </w:r>
      <w:r w:rsidRPr="000645AB">
        <w:t>508</w:t>
      </w:r>
      <w:r w:rsidR="009037DA">
        <w:t xml:space="preserve"> </w:t>
      </w:r>
      <w:r w:rsidRPr="000645AB">
        <w:t>compliant</w:t>
      </w:r>
      <w:r w:rsidR="009037DA">
        <w:t xml:space="preserve"> </w:t>
      </w:r>
      <w:r w:rsidRPr="000645AB">
        <w:t>applications</w:t>
      </w:r>
      <w:r w:rsidR="009037DA">
        <w:t xml:space="preserve"> </w:t>
      </w:r>
      <w:r w:rsidRPr="000645AB">
        <w:t>as</w:t>
      </w:r>
      <w:r w:rsidR="009037DA">
        <w:t xml:space="preserve"> </w:t>
      </w:r>
      <w:r w:rsidRPr="000645AB">
        <w:t>well</w:t>
      </w:r>
      <w:r w:rsidR="009037DA">
        <w:t xml:space="preserve"> </w:t>
      </w:r>
      <w:r w:rsidRPr="000645AB">
        <w:t>as</w:t>
      </w:r>
      <w:r w:rsidR="009037DA">
        <w:t xml:space="preserve"> </w:t>
      </w:r>
      <w:r w:rsidRPr="000645AB">
        <w:t>testing</w:t>
      </w:r>
      <w:r w:rsidR="009037DA">
        <w:t xml:space="preserve"> </w:t>
      </w:r>
      <w:r w:rsidRPr="000645AB">
        <w:t>standards.</w:t>
      </w:r>
      <w:r w:rsidR="009037DA">
        <w:t xml:space="preserve">  </w:t>
      </w:r>
      <w:r w:rsidRPr="000645AB">
        <w:t>While</w:t>
      </w:r>
      <w:r w:rsidR="009037DA">
        <w:t xml:space="preserve"> </w:t>
      </w:r>
      <w:r w:rsidRPr="000645AB">
        <w:t>there</w:t>
      </w:r>
      <w:r w:rsidR="009037DA">
        <w:t xml:space="preserve"> </w:t>
      </w:r>
      <w:r w:rsidRPr="000645AB">
        <w:t>are</w:t>
      </w:r>
      <w:r w:rsidR="009037DA">
        <w:t xml:space="preserve"> </w:t>
      </w:r>
      <w:r w:rsidRPr="000645AB">
        <w:t>various</w:t>
      </w:r>
      <w:r w:rsidR="009037DA">
        <w:t xml:space="preserve"> </w:t>
      </w:r>
      <w:r w:rsidRPr="000645AB">
        <w:t>issues,</w:t>
      </w:r>
      <w:r w:rsidR="009037DA">
        <w:t xml:space="preserve"> </w:t>
      </w:r>
      <w:r w:rsidRPr="000645AB">
        <w:t>the</w:t>
      </w:r>
      <w:r w:rsidR="009037DA">
        <w:t xml:space="preserve"> </w:t>
      </w:r>
      <w:r w:rsidRPr="000645AB">
        <w:t>main</w:t>
      </w:r>
      <w:r w:rsidR="009037DA">
        <w:t xml:space="preserve"> </w:t>
      </w:r>
      <w:r w:rsidRPr="000645AB">
        <w:t>issues</w:t>
      </w:r>
      <w:r w:rsidR="009037DA">
        <w:t xml:space="preserve"> </w:t>
      </w:r>
      <w:r w:rsidRPr="000645AB">
        <w:t>are</w:t>
      </w:r>
      <w:r w:rsidR="009037DA">
        <w:t xml:space="preserve"> </w:t>
      </w:r>
      <w:r w:rsidRPr="000645AB">
        <w:t>the</w:t>
      </w:r>
      <w:r w:rsidR="009037DA">
        <w:t xml:space="preserve"> </w:t>
      </w:r>
      <w:r w:rsidRPr="000645AB">
        <w:t>requirement</w:t>
      </w:r>
      <w:r w:rsidR="009037DA">
        <w:t xml:space="preserve"> </w:t>
      </w:r>
      <w:r w:rsidRPr="000645AB">
        <w:t>that</w:t>
      </w:r>
      <w:r w:rsidR="009037DA">
        <w:t xml:space="preserve"> </w:t>
      </w:r>
      <w:r w:rsidRPr="000645AB">
        <w:t>applications</w:t>
      </w:r>
      <w:r w:rsidR="009037DA">
        <w:t xml:space="preserve"> </w:t>
      </w:r>
      <w:r w:rsidRPr="000645AB">
        <w:t>work</w:t>
      </w:r>
      <w:r w:rsidR="009037DA">
        <w:t xml:space="preserve"> </w:t>
      </w:r>
      <w:r w:rsidRPr="000645AB">
        <w:t>without</w:t>
      </w:r>
      <w:r w:rsidR="009037DA">
        <w:t xml:space="preserve"> </w:t>
      </w:r>
      <w:r w:rsidRPr="000645AB">
        <w:t>the</w:t>
      </w:r>
      <w:r w:rsidR="009037DA">
        <w:t xml:space="preserve"> </w:t>
      </w:r>
      <w:r w:rsidRPr="000645AB">
        <w:t>mouse</w:t>
      </w:r>
      <w:r w:rsidR="009037DA">
        <w:t xml:space="preserve"> </w:t>
      </w:r>
      <w:r w:rsidRPr="000645AB">
        <w:t>(in</w:t>
      </w:r>
      <w:r w:rsidR="009037DA">
        <w:t xml:space="preserve"> </w:t>
      </w:r>
      <w:r w:rsidRPr="000645AB">
        <w:t>other</w:t>
      </w:r>
      <w:r w:rsidR="009037DA">
        <w:t xml:space="preserve"> </w:t>
      </w:r>
      <w:r w:rsidRPr="000645AB">
        <w:t>words,</w:t>
      </w:r>
      <w:r w:rsidR="009037DA">
        <w:t xml:space="preserve"> </w:t>
      </w:r>
      <w:r w:rsidRPr="000645AB">
        <w:t>all</w:t>
      </w:r>
      <w:r w:rsidR="009037DA">
        <w:t xml:space="preserve"> </w:t>
      </w:r>
      <w:r w:rsidRPr="000645AB">
        <w:t>activity</w:t>
      </w:r>
      <w:r w:rsidR="009037DA">
        <w:t xml:space="preserve"> </w:t>
      </w:r>
      <w:r w:rsidRPr="000645AB">
        <w:t>in</w:t>
      </w:r>
      <w:r w:rsidR="009037DA">
        <w:t xml:space="preserve"> </w:t>
      </w:r>
      <w:r w:rsidRPr="000645AB">
        <w:t>the</w:t>
      </w:r>
      <w:r w:rsidR="009037DA">
        <w:t xml:space="preserve"> </w:t>
      </w:r>
      <w:r w:rsidRPr="000645AB">
        <w:t>application</w:t>
      </w:r>
      <w:r w:rsidR="009037DA">
        <w:t xml:space="preserve"> </w:t>
      </w:r>
      <w:r w:rsidRPr="000645AB">
        <w:t>can</w:t>
      </w:r>
      <w:r w:rsidR="009037DA">
        <w:t xml:space="preserve"> </w:t>
      </w:r>
      <w:r w:rsidRPr="000645AB">
        <w:t>be</w:t>
      </w:r>
      <w:r w:rsidR="009037DA">
        <w:t xml:space="preserve"> </w:t>
      </w:r>
      <w:r w:rsidRPr="000645AB">
        <w:t>accomplished</w:t>
      </w:r>
      <w:r w:rsidR="009037DA">
        <w:t xml:space="preserve"> </w:t>
      </w:r>
      <w:r w:rsidRPr="000645AB">
        <w:t>using</w:t>
      </w:r>
      <w:r w:rsidR="009037DA">
        <w:t xml:space="preserve"> </w:t>
      </w:r>
      <w:r w:rsidRPr="000645AB">
        <w:t>the</w:t>
      </w:r>
      <w:r w:rsidR="009037DA">
        <w:t xml:space="preserve"> </w:t>
      </w:r>
      <w:r w:rsidRPr="000645AB">
        <w:t>keyboard</w:t>
      </w:r>
      <w:r w:rsidR="009037DA">
        <w:t xml:space="preserve"> </w:t>
      </w:r>
      <w:r w:rsidRPr="000645AB">
        <w:t>without</w:t>
      </w:r>
      <w:r w:rsidR="009037DA">
        <w:t xml:space="preserve"> </w:t>
      </w:r>
      <w:r w:rsidRPr="000645AB">
        <w:t>the</w:t>
      </w:r>
      <w:r w:rsidR="009037DA">
        <w:t xml:space="preserve"> </w:t>
      </w:r>
      <w:r w:rsidRPr="000645AB">
        <w:t>mouse)</w:t>
      </w:r>
      <w:r w:rsidR="009037DA">
        <w:t xml:space="preserve"> </w:t>
      </w:r>
      <w:r w:rsidRPr="000645AB">
        <w:t>and</w:t>
      </w:r>
      <w:r w:rsidR="009037DA">
        <w:t xml:space="preserve"> </w:t>
      </w:r>
      <w:r w:rsidRPr="000645AB">
        <w:t>that</w:t>
      </w:r>
      <w:r w:rsidR="009037DA">
        <w:t xml:space="preserve"> </w:t>
      </w:r>
      <w:r w:rsidRPr="000645AB">
        <w:t>all</w:t>
      </w:r>
      <w:r w:rsidR="009037DA">
        <w:t xml:space="preserve"> </w:t>
      </w:r>
      <w:r w:rsidRPr="000645AB">
        <w:t>controls</w:t>
      </w:r>
      <w:r w:rsidR="009037DA">
        <w:t xml:space="preserve"> </w:t>
      </w:r>
      <w:r w:rsidRPr="000645AB">
        <w:t>on</w:t>
      </w:r>
      <w:r w:rsidR="009037DA">
        <w:t xml:space="preserve"> </w:t>
      </w:r>
      <w:r w:rsidRPr="000645AB">
        <w:t>the</w:t>
      </w:r>
      <w:r w:rsidR="009037DA">
        <w:t xml:space="preserve"> </w:t>
      </w:r>
      <w:r w:rsidRPr="000645AB">
        <w:t>form</w:t>
      </w:r>
      <w:r w:rsidR="009037DA">
        <w:t xml:space="preserve"> </w:t>
      </w:r>
      <w:r w:rsidRPr="000645AB">
        <w:t>are</w:t>
      </w:r>
      <w:r w:rsidR="009037DA">
        <w:t xml:space="preserve"> </w:t>
      </w:r>
      <w:r w:rsidRPr="000645AB">
        <w:t>can</w:t>
      </w:r>
      <w:r w:rsidR="009037DA">
        <w:t xml:space="preserve"> </w:t>
      </w:r>
      <w:r w:rsidRPr="000645AB">
        <w:t>be</w:t>
      </w:r>
      <w:r w:rsidR="009037DA">
        <w:t xml:space="preserve"> </w:t>
      </w:r>
      <w:r w:rsidRPr="000645AB">
        <w:t>operated</w:t>
      </w:r>
      <w:r w:rsidR="009037DA">
        <w:t xml:space="preserve"> </w:t>
      </w:r>
      <w:r w:rsidRPr="000645AB">
        <w:t>by</w:t>
      </w:r>
      <w:r w:rsidR="009037DA">
        <w:t xml:space="preserve"> </w:t>
      </w:r>
      <w:r w:rsidRPr="000645AB">
        <w:t>software</w:t>
      </w:r>
      <w:r w:rsidR="009037DA">
        <w:t xml:space="preserve"> </w:t>
      </w:r>
      <w:r w:rsidRPr="000645AB">
        <w:t>that</w:t>
      </w:r>
      <w:r w:rsidR="009037DA">
        <w:t xml:space="preserve"> </w:t>
      </w:r>
      <w:r w:rsidRPr="000645AB">
        <w:t>is</w:t>
      </w:r>
      <w:r w:rsidR="009037DA">
        <w:t xml:space="preserve"> </w:t>
      </w:r>
      <w:r w:rsidRPr="000645AB">
        <w:t>voice</w:t>
      </w:r>
      <w:r w:rsidR="009037DA">
        <w:t xml:space="preserve"> </w:t>
      </w:r>
      <w:r w:rsidRPr="000645AB">
        <w:t>enabled.</w:t>
      </w:r>
      <w:r w:rsidR="009037DA">
        <w:t xml:space="preserve">  </w:t>
      </w:r>
      <w:r w:rsidRPr="000645AB">
        <w:t>Typically</w:t>
      </w:r>
      <w:r w:rsidR="009037DA">
        <w:t xml:space="preserve"> </w:t>
      </w:r>
      <w:r w:rsidRPr="000645AB">
        <w:t>employers</w:t>
      </w:r>
      <w:r w:rsidR="009037DA">
        <w:t xml:space="preserve"> </w:t>
      </w:r>
      <w:r w:rsidRPr="000645AB">
        <w:t>provide</w:t>
      </w:r>
      <w:r w:rsidR="009037DA">
        <w:t xml:space="preserve"> </w:t>
      </w:r>
      <w:r w:rsidRPr="000645AB">
        <w:t>JAWS</w:t>
      </w:r>
      <w:r w:rsidR="009037DA">
        <w:t xml:space="preserve"> </w:t>
      </w:r>
      <w:r w:rsidRPr="000645AB">
        <w:t>(a</w:t>
      </w:r>
      <w:r w:rsidR="009037DA">
        <w:t xml:space="preserve"> </w:t>
      </w:r>
      <w:r w:rsidRPr="000645AB">
        <w:t>software</w:t>
      </w:r>
      <w:r w:rsidR="009037DA">
        <w:t xml:space="preserve"> </w:t>
      </w:r>
      <w:r w:rsidRPr="000645AB">
        <w:t>program</w:t>
      </w:r>
      <w:r w:rsidR="009037DA">
        <w:t xml:space="preserve"> </w:t>
      </w:r>
      <w:r w:rsidRPr="000645AB">
        <w:t>used</w:t>
      </w:r>
      <w:r w:rsidR="009037DA">
        <w:t xml:space="preserve"> </w:t>
      </w:r>
      <w:r w:rsidRPr="000645AB">
        <w:t>for</w:t>
      </w:r>
      <w:r w:rsidR="009037DA">
        <w:t xml:space="preserve"> </w:t>
      </w:r>
      <w:r w:rsidRPr="000645AB">
        <w:t>this</w:t>
      </w:r>
      <w:r w:rsidR="009037DA">
        <w:t xml:space="preserve"> </w:t>
      </w:r>
      <w:r w:rsidRPr="000645AB">
        <w:t>purpose)</w:t>
      </w:r>
      <w:r w:rsidR="009037DA">
        <w:t xml:space="preserve"> </w:t>
      </w:r>
      <w:r w:rsidRPr="000645AB">
        <w:t>to</w:t>
      </w:r>
      <w:r w:rsidR="009037DA">
        <w:t xml:space="preserve"> </w:t>
      </w:r>
      <w:r w:rsidRPr="000645AB">
        <w:t>their</w:t>
      </w:r>
      <w:r w:rsidR="009037DA">
        <w:t xml:space="preserve"> </w:t>
      </w:r>
      <w:r w:rsidRPr="000645AB">
        <w:t>employees</w:t>
      </w:r>
      <w:r w:rsidR="009037DA">
        <w:t xml:space="preserve"> </w:t>
      </w:r>
      <w:r w:rsidRPr="000645AB">
        <w:t>who</w:t>
      </w:r>
      <w:r w:rsidR="009037DA">
        <w:t xml:space="preserve"> </w:t>
      </w:r>
      <w:r w:rsidRPr="000645AB">
        <w:t>require</w:t>
      </w:r>
      <w:r w:rsidR="009037DA">
        <w:t xml:space="preserve"> </w:t>
      </w:r>
      <w:r w:rsidRPr="000645AB">
        <w:t>voice</w:t>
      </w:r>
      <w:r w:rsidR="009037DA">
        <w:t xml:space="preserve"> </w:t>
      </w:r>
      <w:r w:rsidRPr="000645AB">
        <w:t>activation.</w:t>
      </w:r>
      <w:r w:rsidR="009037DA">
        <w:t xml:space="preserve">  </w:t>
      </w:r>
      <w:r w:rsidRPr="000645AB">
        <w:t>While</w:t>
      </w:r>
      <w:r w:rsidR="009037DA">
        <w:t xml:space="preserve"> </w:t>
      </w:r>
      <w:r w:rsidRPr="000645AB">
        <w:t>there</w:t>
      </w:r>
      <w:r w:rsidR="009037DA">
        <w:t xml:space="preserve"> </w:t>
      </w:r>
      <w:r w:rsidRPr="000645AB">
        <w:t>are</w:t>
      </w:r>
      <w:r w:rsidR="009037DA">
        <w:t xml:space="preserve"> </w:t>
      </w:r>
      <w:r w:rsidRPr="000645AB">
        <w:t>many</w:t>
      </w:r>
      <w:r w:rsidR="009037DA">
        <w:t xml:space="preserve"> </w:t>
      </w:r>
      <w:r w:rsidRPr="000645AB">
        <w:t>other</w:t>
      </w:r>
      <w:r w:rsidR="009037DA">
        <w:t xml:space="preserve"> </w:t>
      </w:r>
      <w:r w:rsidRPr="000645AB">
        <w:t>issues,</w:t>
      </w:r>
      <w:r w:rsidR="009037DA">
        <w:t xml:space="preserve"> </w:t>
      </w:r>
      <w:r w:rsidRPr="000645AB">
        <w:t>keyboard</w:t>
      </w:r>
      <w:r w:rsidR="009037DA">
        <w:t xml:space="preserve"> </w:t>
      </w:r>
      <w:r w:rsidRPr="000645AB">
        <w:t>control</w:t>
      </w:r>
      <w:r w:rsidR="009037DA">
        <w:t xml:space="preserve"> </w:t>
      </w:r>
      <w:r w:rsidRPr="000645AB">
        <w:t>and</w:t>
      </w:r>
      <w:r w:rsidR="009037DA">
        <w:t xml:space="preserve"> </w:t>
      </w:r>
      <w:r w:rsidRPr="000645AB">
        <w:t>voice</w:t>
      </w:r>
      <w:r w:rsidR="009037DA">
        <w:t xml:space="preserve"> </w:t>
      </w:r>
      <w:r w:rsidRPr="000645AB">
        <w:t>enabling</w:t>
      </w:r>
      <w:r w:rsidR="009037DA">
        <w:t xml:space="preserve"> </w:t>
      </w:r>
      <w:r w:rsidRPr="000645AB">
        <w:t>are</w:t>
      </w:r>
      <w:r w:rsidR="009037DA">
        <w:t xml:space="preserve"> </w:t>
      </w:r>
      <w:r w:rsidRPr="000645AB">
        <w:t>the</w:t>
      </w:r>
      <w:r w:rsidR="009037DA">
        <w:t xml:space="preserve"> </w:t>
      </w:r>
      <w:r w:rsidRPr="000645AB">
        <w:t>main</w:t>
      </w:r>
      <w:r w:rsidR="009037DA">
        <w:t xml:space="preserve"> </w:t>
      </w:r>
      <w:r w:rsidRPr="000645AB">
        <w:t>issues.</w:t>
      </w:r>
    </w:p>
    <w:p w:rsidR="00002386" w:rsidRDefault="00993ADE" w:rsidP="00034755">
      <w:r>
        <w:t>For</w:t>
      </w:r>
      <w:r w:rsidR="009037DA">
        <w:t xml:space="preserve"> </w:t>
      </w:r>
      <w:r>
        <w:t>web</w:t>
      </w:r>
      <w:r w:rsidR="009037DA">
        <w:t xml:space="preserve"> </w:t>
      </w:r>
      <w:r>
        <w:t>applications,</w:t>
      </w:r>
      <w:r w:rsidR="009037DA">
        <w:t xml:space="preserve"> </w:t>
      </w:r>
      <w:r>
        <w:t>Section</w:t>
      </w:r>
      <w:r w:rsidR="009037DA">
        <w:t xml:space="preserve"> </w:t>
      </w:r>
      <w:r>
        <w:t>508</w:t>
      </w:r>
      <w:r w:rsidR="009037DA">
        <w:t xml:space="preserve"> </w:t>
      </w:r>
      <w:r>
        <w:t>compliance</w:t>
      </w:r>
      <w:r w:rsidR="009037DA">
        <w:t xml:space="preserve"> </w:t>
      </w:r>
      <w:r>
        <w:t>revolves</w:t>
      </w:r>
      <w:r w:rsidR="009037DA">
        <w:t xml:space="preserve"> </w:t>
      </w:r>
      <w:r>
        <w:t>around</w:t>
      </w:r>
      <w:r w:rsidR="009037DA">
        <w:t xml:space="preserve"> </w:t>
      </w:r>
      <w:r>
        <w:t>Part</w:t>
      </w:r>
      <w:r w:rsidR="009037DA">
        <w:t xml:space="preserve"> </w:t>
      </w:r>
      <w:r>
        <w:t>1194.22,</w:t>
      </w:r>
      <w:r w:rsidR="009037DA">
        <w:t xml:space="preserve"> </w:t>
      </w:r>
      <w:r>
        <w:t>“</w:t>
      </w:r>
      <w:r w:rsidRPr="00993ADE">
        <w:t>Web-based</w:t>
      </w:r>
      <w:r w:rsidR="009037DA">
        <w:t xml:space="preserve"> </w:t>
      </w:r>
      <w:r w:rsidRPr="00993ADE">
        <w:t>Intranet</w:t>
      </w:r>
      <w:r w:rsidR="009037DA">
        <w:t xml:space="preserve"> </w:t>
      </w:r>
      <w:r w:rsidRPr="00993ADE">
        <w:t>and</w:t>
      </w:r>
      <w:r w:rsidR="009037DA">
        <w:t xml:space="preserve"> </w:t>
      </w:r>
      <w:r w:rsidRPr="00993ADE">
        <w:t>Internet</w:t>
      </w:r>
      <w:r w:rsidR="009037DA">
        <w:t xml:space="preserve"> </w:t>
      </w:r>
      <w:r w:rsidRPr="00993ADE">
        <w:t>Information</w:t>
      </w:r>
      <w:r w:rsidR="009037DA">
        <w:t xml:space="preserve"> </w:t>
      </w:r>
      <w:r w:rsidRPr="00993ADE">
        <w:t>and</w:t>
      </w:r>
      <w:r w:rsidR="009037DA">
        <w:t xml:space="preserve"> </w:t>
      </w:r>
      <w:r w:rsidRPr="00993ADE">
        <w:t>Applications</w:t>
      </w:r>
      <w:r>
        <w:t>”</w:t>
      </w:r>
      <w:r w:rsidRPr="00993ADE">
        <w:t>.</w:t>
      </w:r>
      <w:r w:rsidR="009037DA">
        <w:t xml:space="preserve">  </w:t>
      </w:r>
      <w:r w:rsidR="00002386">
        <w:t>Additional</w:t>
      </w:r>
      <w:r w:rsidR="009037DA">
        <w:t xml:space="preserve"> </w:t>
      </w:r>
      <w:r w:rsidR="00002386">
        <w:t>requirements</w:t>
      </w:r>
      <w:r w:rsidR="009037DA">
        <w:t xml:space="preserve"> </w:t>
      </w:r>
      <w:r w:rsidR="00002386">
        <w:t>are</w:t>
      </w:r>
      <w:r w:rsidR="009037DA">
        <w:t xml:space="preserve"> </w:t>
      </w:r>
      <w:r w:rsidR="00002386">
        <w:t>included</w:t>
      </w:r>
      <w:r w:rsidR="009037DA">
        <w:t xml:space="preserve"> </w:t>
      </w:r>
      <w:r w:rsidR="00002386">
        <w:t>in</w:t>
      </w:r>
      <w:r w:rsidR="009037DA">
        <w:t xml:space="preserve"> </w:t>
      </w:r>
      <w:r w:rsidR="00002386">
        <w:t>Part</w:t>
      </w:r>
      <w:r w:rsidR="009037DA">
        <w:t xml:space="preserve"> </w:t>
      </w:r>
      <w:r w:rsidR="00002386">
        <w:t>1194.21,</w:t>
      </w:r>
      <w:r w:rsidR="009037DA">
        <w:t xml:space="preserve"> </w:t>
      </w:r>
      <w:r w:rsidR="00002386">
        <w:t>“Software</w:t>
      </w:r>
      <w:r w:rsidR="009037DA">
        <w:t xml:space="preserve"> </w:t>
      </w:r>
      <w:r w:rsidR="00002386">
        <w:t>Applications</w:t>
      </w:r>
      <w:r w:rsidR="009037DA">
        <w:t xml:space="preserve"> </w:t>
      </w:r>
      <w:r w:rsidR="00002386">
        <w:t>and</w:t>
      </w:r>
      <w:r w:rsidR="009037DA">
        <w:t xml:space="preserve"> </w:t>
      </w:r>
      <w:r w:rsidR="00002386">
        <w:t>Operating</w:t>
      </w:r>
      <w:r w:rsidR="009037DA">
        <w:t xml:space="preserve"> </w:t>
      </w:r>
      <w:r w:rsidR="00002386">
        <w:t>Systems”.</w:t>
      </w:r>
    </w:p>
    <w:p w:rsidR="00993ADE" w:rsidRDefault="006D0579" w:rsidP="00034755">
      <w:r>
        <w:t>Note</w:t>
      </w:r>
      <w:r w:rsidR="009037DA">
        <w:t xml:space="preserve"> </w:t>
      </w:r>
      <w:r>
        <w:t>that</w:t>
      </w:r>
      <w:r w:rsidR="009037DA">
        <w:t xml:space="preserve"> </w:t>
      </w:r>
      <w:r>
        <w:t>it</w:t>
      </w:r>
      <w:r w:rsidR="009037DA">
        <w:t xml:space="preserve"> </w:t>
      </w:r>
      <w:r>
        <w:t>is</w:t>
      </w:r>
      <w:r w:rsidR="009037DA">
        <w:t xml:space="preserve"> </w:t>
      </w:r>
      <w:r>
        <w:t>always</w:t>
      </w:r>
      <w:r w:rsidR="009037DA">
        <w:t xml:space="preserve"> </w:t>
      </w:r>
      <w:r>
        <w:t>possible</w:t>
      </w:r>
      <w:r w:rsidR="009037DA">
        <w:t xml:space="preserve"> </w:t>
      </w:r>
      <w:r>
        <w:t>to</w:t>
      </w:r>
      <w:r w:rsidR="009037DA">
        <w:t xml:space="preserve"> </w:t>
      </w:r>
      <w:r>
        <w:t>modify</w:t>
      </w:r>
      <w:r w:rsidR="009037DA">
        <w:t xml:space="preserve"> </w:t>
      </w:r>
      <w:r>
        <w:t>applications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such</w:t>
      </w:r>
      <w:r w:rsidR="009037DA">
        <w:t xml:space="preserve"> </w:t>
      </w:r>
      <w:r>
        <w:t>that</w:t>
      </w:r>
      <w:r w:rsidR="009037DA">
        <w:t xml:space="preserve"> </w:t>
      </w:r>
      <w:r>
        <w:t>they</w:t>
      </w:r>
      <w:r w:rsidR="009037DA">
        <w:t xml:space="preserve"> </w:t>
      </w:r>
      <w:r>
        <w:t>are</w:t>
      </w:r>
      <w:r w:rsidR="009037DA">
        <w:t xml:space="preserve"> </w:t>
      </w:r>
      <w:r>
        <w:t>not</w:t>
      </w:r>
      <w:r w:rsidR="009037DA">
        <w:t xml:space="preserve"> </w:t>
      </w:r>
      <w:r>
        <w:t>Section</w:t>
      </w:r>
      <w:r w:rsidR="009037DA">
        <w:t xml:space="preserve"> </w:t>
      </w:r>
      <w:r>
        <w:t>508</w:t>
      </w:r>
      <w:r w:rsidR="009037DA">
        <w:t xml:space="preserve"> </w:t>
      </w:r>
      <w:r>
        <w:t>compliant.</w:t>
      </w:r>
      <w:r w:rsidR="009037DA">
        <w:t xml:space="preserve">  </w:t>
      </w:r>
      <w:r>
        <w:t>Developers</w:t>
      </w:r>
      <w:r w:rsidR="009037DA">
        <w:t xml:space="preserve"> </w:t>
      </w:r>
      <w:r>
        <w:t>requiring</w:t>
      </w:r>
      <w:r w:rsidR="009037DA">
        <w:t xml:space="preserve"> </w:t>
      </w:r>
      <w:r>
        <w:t>Section</w:t>
      </w:r>
      <w:r w:rsidR="009037DA">
        <w:t xml:space="preserve"> </w:t>
      </w:r>
      <w:r>
        <w:t>508</w:t>
      </w:r>
      <w:r w:rsidR="009037DA">
        <w:t xml:space="preserve"> </w:t>
      </w:r>
      <w:r>
        <w:t>compliance</w:t>
      </w:r>
      <w:r w:rsidR="009037DA">
        <w:t xml:space="preserve"> </w:t>
      </w:r>
      <w:r>
        <w:t>should</w:t>
      </w:r>
      <w:r w:rsidR="009037DA">
        <w:t xml:space="preserve"> </w:t>
      </w:r>
      <w:r>
        <w:t>be</w:t>
      </w:r>
      <w:r w:rsidR="009037DA">
        <w:t xml:space="preserve"> </w:t>
      </w:r>
      <w:r>
        <w:t>careful</w:t>
      </w:r>
      <w:r w:rsidR="009037DA">
        <w:t xml:space="preserve"> </w:t>
      </w:r>
      <w:r>
        <w:t>when</w:t>
      </w:r>
      <w:r w:rsidR="009037DA">
        <w:t xml:space="preserve"> </w:t>
      </w:r>
      <w:r>
        <w:t>customizing</w:t>
      </w:r>
      <w:r w:rsidR="009037DA">
        <w:t xml:space="preserve"> </w:t>
      </w:r>
      <w:r>
        <w:t>their</w:t>
      </w:r>
      <w:r w:rsidR="009037DA">
        <w:t xml:space="preserve"> </w:t>
      </w:r>
      <w:r>
        <w:t>applications.</w:t>
      </w:r>
    </w:p>
    <w:p w:rsidR="00002386" w:rsidRDefault="00002386" w:rsidP="00002386">
      <w:pPr>
        <w:pStyle w:val="Heading5"/>
      </w:pPr>
      <w:r>
        <w:t>See</w:t>
      </w:r>
    </w:p>
    <w:p w:rsidR="00002386" w:rsidRDefault="00002386" w:rsidP="00002386">
      <w:r>
        <w:fldChar w:fldCharType="begin"/>
      </w:r>
      <w:r>
        <w:instrText xml:space="preserve"> REF _Ref119488955 \h </w:instrText>
      </w:r>
      <w:r>
        <w:fldChar w:fldCharType="separate"/>
      </w:r>
      <w:r w:rsidR="005B3157">
        <w:t xml:space="preserve">Part 1194.22, </w:t>
      </w:r>
      <w:r w:rsidR="005B3157" w:rsidRPr="00993ADE">
        <w:t>Web-based</w:t>
      </w:r>
      <w:r w:rsidR="005B3157">
        <w:t xml:space="preserve"> </w:t>
      </w:r>
      <w:r w:rsidR="005B3157" w:rsidRPr="00993ADE">
        <w:t>Intranet</w:t>
      </w:r>
      <w:r w:rsidR="005B3157">
        <w:t xml:space="preserve"> </w:t>
      </w:r>
      <w:r w:rsidR="005B3157" w:rsidRPr="00993ADE">
        <w:t>and</w:t>
      </w:r>
      <w:r w:rsidR="005B3157">
        <w:t xml:space="preserve"> </w:t>
      </w:r>
      <w:r w:rsidR="005B3157" w:rsidRPr="00993ADE">
        <w:t>Internet</w:t>
      </w:r>
      <w:r w:rsidR="005B3157">
        <w:t xml:space="preserve"> </w:t>
      </w:r>
      <w:r w:rsidR="005B3157" w:rsidRPr="00993ADE">
        <w:t>Information</w:t>
      </w:r>
      <w:r w:rsidR="005B3157">
        <w:t xml:space="preserve"> </w:t>
      </w:r>
      <w:r w:rsidR="005B3157" w:rsidRPr="00993ADE">
        <w:t>and</w:t>
      </w:r>
      <w:r w:rsidR="005B3157">
        <w:t xml:space="preserve"> </w:t>
      </w:r>
      <w:r w:rsidR="005B3157" w:rsidRPr="00993ADE">
        <w:t>Applications</w:t>
      </w:r>
      <w:r>
        <w:fldChar w:fldCharType="end"/>
      </w:r>
    </w:p>
    <w:p w:rsidR="00002386" w:rsidRDefault="00002386" w:rsidP="00002386">
      <w:r>
        <w:fldChar w:fldCharType="begin"/>
      </w:r>
      <w:r>
        <w:instrText xml:space="preserve"> REF _Ref119489323 \h </w:instrText>
      </w:r>
      <w:r>
        <w:fldChar w:fldCharType="separate"/>
      </w:r>
      <w:r w:rsidR="005B3157" w:rsidRPr="00694581">
        <w:t>Part</w:t>
      </w:r>
      <w:r w:rsidR="005B3157">
        <w:t xml:space="preserve"> </w:t>
      </w:r>
      <w:r w:rsidR="005B3157" w:rsidRPr="00694581">
        <w:t>1194.21</w:t>
      </w:r>
      <w:r w:rsidR="005B3157">
        <w:t xml:space="preserve">, </w:t>
      </w:r>
      <w:r w:rsidR="005B3157" w:rsidRPr="00694581">
        <w:t>Software</w:t>
      </w:r>
      <w:r w:rsidR="005B3157">
        <w:t xml:space="preserve"> </w:t>
      </w:r>
      <w:r w:rsidR="005B3157" w:rsidRPr="00694581">
        <w:t>Applications</w:t>
      </w:r>
      <w:r w:rsidR="005B3157">
        <w:t xml:space="preserve"> </w:t>
      </w:r>
      <w:r w:rsidR="005B3157" w:rsidRPr="00694581">
        <w:t>and</w:t>
      </w:r>
      <w:r w:rsidR="005B3157">
        <w:t xml:space="preserve"> </w:t>
      </w:r>
      <w:r w:rsidR="005B3157" w:rsidRPr="00694581">
        <w:t>Operating</w:t>
      </w:r>
      <w:r w:rsidR="005B3157">
        <w:t xml:space="preserve"> </w:t>
      </w:r>
      <w:r w:rsidR="005B3157" w:rsidRPr="00694581">
        <w:t>Syste</w:t>
      </w:r>
      <w:r w:rsidR="005B3157">
        <w:t>ms</w:t>
      </w:r>
      <w:r>
        <w:fldChar w:fldCharType="end"/>
      </w:r>
    </w:p>
    <w:p w:rsidR="00D1707E" w:rsidRPr="00002386" w:rsidRDefault="00D1707E" w:rsidP="00002386">
      <w:r>
        <w:fldChar w:fldCharType="begin"/>
      </w:r>
      <w:r>
        <w:instrText xml:space="preserve"> REF _Ref121214750 \h </w:instrText>
      </w:r>
      <w:r>
        <w:fldChar w:fldCharType="separate"/>
      </w:r>
      <w:r w:rsidR="005B3157">
        <w:t>Enabling Skip Navigation Links</w:t>
      </w:r>
      <w:r>
        <w:fldChar w:fldCharType="end"/>
      </w:r>
    </w:p>
    <w:p w:rsidR="00002386" w:rsidRDefault="00002386" w:rsidP="00002386">
      <w:pPr>
        <w:pStyle w:val="Heading4"/>
      </w:pPr>
      <w:bookmarkStart w:id="204" w:name="_Ref119488955"/>
      <w:bookmarkStart w:id="205" w:name="_Toc414885724"/>
      <w:r>
        <w:t>Part</w:t>
      </w:r>
      <w:r w:rsidR="009037DA">
        <w:t xml:space="preserve"> </w:t>
      </w:r>
      <w:r>
        <w:t>1194.22,</w:t>
      </w:r>
      <w:r w:rsidR="009037DA">
        <w:t xml:space="preserve"> </w:t>
      </w:r>
      <w:r w:rsidRPr="00993ADE">
        <w:t>Web-based</w:t>
      </w:r>
      <w:r w:rsidR="009037DA">
        <w:t xml:space="preserve"> </w:t>
      </w:r>
      <w:r w:rsidRPr="00993ADE">
        <w:t>Intranet</w:t>
      </w:r>
      <w:r w:rsidR="009037DA">
        <w:t xml:space="preserve"> </w:t>
      </w:r>
      <w:r w:rsidRPr="00993ADE">
        <w:t>and</w:t>
      </w:r>
      <w:r w:rsidR="009037DA">
        <w:t xml:space="preserve"> </w:t>
      </w:r>
      <w:r w:rsidRPr="00993ADE">
        <w:t>Internet</w:t>
      </w:r>
      <w:r w:rsidR="009037DA">
        <w:t xml:space="preserve"> </w:t>
      </w:r>
      <w:r w:rsidRPr="00993ADE">
        <w:t>Information</w:t>
      </w:r>
      <w:r w:rsidR="009037DA">
        <w:t xml:space="preserve"> </w:t>
      </w:r>
      <w:r w:rsidRPr="00993ADE">
        <w:t>and</w:t>
      </w:r>
      <w:r w:rsidR="009037DA">
        <w:t xml:space="preserve"> </w:t>
      </w:r>
      <w:r w:rsidRPr="00993ADE">
        <w:t>Applications</w:t>
      </w:r>
      <w:bookmarkEnd w:id="204"/>
      <w:bookmarkEnd w:id="205"/>
    </w:p>
    <w:p w:rsidR="00002386" w:rsidRPr="00002386" w:rsidRDefault="00002386" w:rsidP="00002386">
      <w:r w:rsidRPr="007070AB">
        <w:fldChar w:fldCharType="begin"/>
      </w:r>
      <w:r w:rsidRPr="007070AB">
        <w:instrText>xe</w:instrText>
      </w:r>
      <w:r w:rsidR="009037DA">
        <w:instrText xml:space="preserve"> </w:instrText>
      </w:r>
      <w:r w:rsidRPr="007070AB">
        <w:instrText>"</w:instrText>
      </w:r>
      <w:r>
        <w:instrText>Section</w:instrText>
      </w:r>
      <w:r w:rsidR="009037DA">
        <w:instrText xml:space="preserve"> </w:instrText>
      </w:r>
      <w:r>
        <w:instrText>508</w:instrText>
      </w:r>
      <w:r w:rsidR="009037DA">
        <w:instrText xml:space="preserve"> </w:instrText>
      </w:r>
      <w:r>
        <w:instrText>Compliance:Part</w:instrText>
      </w:r>
      <w:r w:rsidR="009037DA">
        <w:instrText xml:space="preserve"> </w:instrText>
      </w:r>
      <w:r>
        <w:instrText>1194.22</w:instrText>
      </w:r>
      <w:r w:rsidRPr="007070AB">
        <w:instrText>"</w:instrText>
      </w:r>
      <w:r w:rsidRPr="007070AB">
        <w:fldChar w:fldCharType="end"/>
      </w:r>
    </w:p>
    <w:p w:rsidR="00993ADE" w:rsidRDefault="00993ADE" w:rsidP="00993ADE">
      <w:pPr>
        <w:pStyle w:val="Heading5"/>
      </w:pPr>
      <w:r>
        <w:t>Part</w:t>
      </w:r>
      <w:r w:rsidR="009037DA">
        <w:t xml:space="preserve"> </w:t>
      </w:r>
      <w:r w:rsidRPr="00993ADE">
        <w:t>1194.22A</w:t>
      </w:r>
      <w:r>
        <w:t>,</w:t>
      </w:r>
      <w:r w:rsidR="009037DA">
        <w:t xml:space="preserve"> </w:t>
      </w:r>
      <w:r w:rsidRPr="00993ADE">
        <w:t>All</w:t>
      </w:r>
      <w:r w:rsidR="009037DA">
        <w:t xml:space="preserve"> </w:t>
      </w:r>
      <w:r w:rsidRPr="00993ADE">
        <w:t>non-text</w:t>
      </w:r>
      <w:r w:rsidR="009037DA">
        <w:t xml:space="preserve"> </w:t>
      </w:r>
      <w:r w:rsidRPr="00993ADE">
        <w:t>elements</w:t>
      </w:r>
      <w:r w:rsidR="009037DA">
        <w:t xml:space="preserve"> </w:t>
      </w:r>
      <w:r w:rsidRPr="00993ADE">
        <w:t>sho</w:t>
      </w:r>
      <w:r>
        <w:t>uld</w:t>
      </w:r>
      <w:r w:rsidR="009037DA">
        <w:t xml:space="preserve"> </w:t>
      </w:r>
      <w:r>
        <w:t>have</w:t>
      </w:r>
      <w:r w:rsidR="009037DA">
        <w:t xml:space="preserve"> </w:t>
      </w:r>
      <w:r>
        <w:t>descriptive</w:t>
      </w:r>
      <w:r w:rsidR="009037DA">
        <w:t xml:space="preserve"> </w:t>
      </w:r>
      <w:r>
        <w:t>"alt"</w:t>
      </w:r>
      <w:r w:rsidR="009037DA">
        <w:t xml:space="preserve"> </w:t>
      </w:r>
      <w:r>
        <w:t>text</w:t>
      </w:r>
    </w:p>
    <w:p w:rsidR="00993ADE" w:rsidRPr="00993ADE" w:rsidRDefault="00993ADE" w:rsidP="00993ADE">
      <w:r>
        <w:t>Iron</w:t>
      </w:r>
      <w:r w:rsidR="009037DA">
        <w:t xml:space="preserve"> </w:t>
      </w:r>
      <w:r>
        <w:t>Speed</w:t>
      </w:r>
      <w:r w:rsidR="009037DA">
        <w:t xml:space="preserve"> </w:t>
      </w:r>
      <w:r>
        <w:t>Designer</w:t>
      </w:r>
      <w:r w:rsidR="009037DA">
        <w:t xml:space="preserve"> </w:t>
      </w:r>
      <w:r w:rsidR="00D8250A">
        <w:t>creates</w:t>
      </w:r>
      <w:r w:rsidR="009037DA">
        <w:t xml:space="preserve"> </w:t>
      </w:r>
      <w:r w:rsidRPr="00993ADE">
        <w:t>"alt"</w:t>
      </w:r>
      <w:r w:rsidR="009037DA">
        <w:t xml:space="preserve"> </w:t>
      </w:r>
      <w:r w:rsidRPr="00993ADE">
        <w:t>attributes</w:t>
      </w:r>
      <w:r w:rsidR="009037DA">
        <w:t xml:space="preserve"> </w:t>
      </w:r>
      <w:r w:rsidRPr="00993ADE">
        <w:t>for</w:t>
      </w:r>
      <w:r w:rsidR="009037DA">
        <w:t xml:space="preserve"> </w:t>
      </w:r>
      <w:r w:rsidRPr="00993ADE">
        <w:t>all</w:t>
      </w:r>
      <w:r w:rsidR="009037DA">
        <w:t xml:space="preserve"> </w:t>
      </w:r>
      <w:r w:rsidRPr="00993ADE">
        <w:t>&lt;</w:t>
      </w:r>
      <w:proofErr w:type="spellStart"/>
      <w:r w:rsidRPr="00993ADE">
        <w:t>img</w:t>
      </w:r>
      <w:proofErr w:type="spellEnd"/>
      <w:r w:rsidRPr="00993ADE">
        <w:t>&gt;</w:t>
      </w:r>
      <w:r w:rsidR="009037DA">
        <w:t xml:space="preserve"> </w:t>
      </w:r>
      <w:r w:rsidRPr="00993ADE">
        <w:t>tags</w:t>
      </w:r>
      <w:r>
        <w:t>.</w:t>
      </w:r>
      <w:r w:rsidR="009037DA">
        <w:t xml:space="preserve">  </w:t>
      </w:r>
      <w:r w:rsidR="00290EC3" w:rsidRPr="00290EC3">
        <w:t>Since</w:t>
      </w:r>
      <w:r w:rsidR="009037DA">
        <w:t xml:space="preserve"> </w:t>
      </w:r>
      <w:r w:rsidR="00290EC3" w:rsidRPr="00290EC3">
        <w:t>images</w:t>
      </w:r>
      <w:r w:rsidR="009037DA">
        <w:t xml:space="preserve"> </w:t>
      </w:r>
      <w:r w:rsidR="00290EC3">
        <w:t>in</w:t>
      </w:r>
      <w:r w:rsidR="009037DA">
        <w:t xml:space="preserve"> </w:t>
      </w:r>
      <w:r w:rsidR="005E6439">
        <w:t>application</w:t>
      </w:r>
      <w:r w:rsidR="00290EC3">
        <w:t>s</w:t>
      </w:r>
      <w:r w:rsidR="009037DA">
        <w:t xml:space="preserve"> </w:t>
      </w:r>
      <w:r w:rsidR="00290EC3" w:rsidRPr="00290EC3">
        <w:t>are</w:t>
      </w:r>
      <w:r w:rsidR="009037DA">
        <w:t xml:space="preserve"> </w:t>
      </w:r>
      <w:r w:rsidR="00290EC3">
        <w:t>generally</w:t>
      </w:r>
      <w:r w:rsidR="009037DA">
        <w:t xml:space="preserve"> </w:t>
      </w:r>
      <w:r w:rsidR="00290EC3" w:rsidRPr="00290EC3">
        <w:t>only</w:t>
      </w:r>
      <w:r w:rsidR="009037DA">
        <w:t xml:space="preserve"> </w:t>
      </w:r>
      <w:r w:rsidR="00290EC3" w:rsidRPr="00290EC3">
        <w:t>used</w:t>
      </w:r>
      <w:r w:rsidR="009037DA">
        <w:t xml:space="preserve"> </w:t>
      </w:r>
      <w:r w:rsidR="00290EC3" w:rsidRPr="00290EC3">
        <w:t>to</w:t>
      </w:r>
      <w:r w:rsidR="009037DA">
        <w:t xml:space="preserve"> </w:t>
      </w:r>
      <w:r w:rsidR="00290EC3" w:rsidRPr="00290EC3">
        <w:t>provide</w:t>
      </w:r>
      <w:r w:rsidR="009037DA">
        <w:t xml:space="preserve"> </w:t>
      </w:r>
      <w:r w:rsidR="00290EC3" w:rsidRPr="00290EC3">
        <w:t>"look-and-feel"</w:t>
      </w:r>
      <w:r w:rsidR="009037DA">
        <w:t xml:space="preserve"> </w:t>
      </w:r>
      <w:r w:rsidR="00290EC3" w:rsidRPr="00290EC3">
        <w:t>elements,</w:t>
      </w:r>
      <w:r w:rsidR="009037DA">
        <w:t xml:space="preserve"> </w:t>
      </w:r>
      <w:r w:rsidR="00290EC3" w:rsidRPr="00290EC3">
        <w:t>they</w:t>
      </w:r>
      <w:r w:rsidR="009037DA">
        <w:t xml:space="preserve"> </w:t>
      </w:r>
      <w:r w:rsidR="00290EC3">
        <w:t>do</w:t>
      </w:r>
      <w:r w:rsidR="009037DA">
        <w:t xml:space="preserve"> </w:t>
      </w:r>
      <w:r w:rsidR="00290EC3">
        <w:t>not</w:t>
      </w:r>
      <w:r w:rsidR="009037DA">
        <w:t xml:space="preserve"> </w:t>
      </w:r>
      <w:r w:rsidR="00290EC3">
        <w:t>need</w:t>
      </w:r>
      <w:r w:rsidR="009037DA">
        <w:t xml:space="preserve"> </w:t>
      </w:r>
      <w:r w:rsidR="00290EC3">
        <w:t>to</w:t>
      </w:r>
      <w:r w:rsidR="009037DA">
        <w:t xml:space="preserve"> </w:t>
      </w:r>
      <w:r w:rsidR="00290EC3">
        <w:t>be</w:t>
      </w:r>
      <w:r w:rsidR="009037DA">
        <w:t xml:space="preserve"> </w:t>
      </w:r>
      <w:r w:rsidR="00290EC3">
        <w:t>"described".</w:t>
      </w:r>
    </w:p>
    <w:p w:rsidR="00436A7B" w:rsidRDefault="00436A7B" w:rsidP="00436A7B">
      <w:pPr>
        <w:pStyle w:val="Heading5"/>
      </w:pPr>
      <w:r>
        <w:t>Part</w:t>
      </w:r>
      <w:r w:rsidR="009037DA">
        <w:t xml:space="preserve"> </w:t>
      </w:r>
      <w:r w:rsidRPr="00993ADE">
        <w:t>1194.22</w:t>
      </w:r>
      <w:r>
        <w:t>B,</w:t>
      </w:r>
      <w:r w:rsidR="009037DA">
        <w:t xml:space="preserve"> </w:t>
      </w:r>
      <w:r w:rsidRPr="00436A7B">
        <w:t>Multimedia</w:t>
      </w:r>
      <w:r w:rsidR="009037DA">
        <w:t xml:space="preserve"> </w:t>
      </w:r>
      <w:r w:rsidRPr="00436A7B">
        <w:t>files</w:t>
      </w:r>
      <w:r w:rsidR="009037DA">
        <w:t xml:space="preserve"> </w:t>
      </w:r>
      <w:r w:rsidRPr="00436A7B">
        <w:t>have</w:t>
      </w:r>
      <w:r w:rsidR="009037DA">
        <w:t xml:space="preserve"> </w:t>
      </w:r>
      <w:r w:rsidRPr="00436A7B">
        <w:t>synchronized</w:t>
      </w:r>
      <w:r w:rsidR="009037DA">
        <w:t xml:space="preserve"> </w:t>
      </w:r>
      <w:r w:rsidRPr="00436A7B">
        <w:t>captions</w:t>
      </w:r>
    </w:p>
    <w:p w:rsidR="00436A7B" w:rsidRPr="00436A7B" w:rsidRDefault="00436A7B" w:rsidP="00436A7B">
      <w:r>
        <w:t>Not</w:t>
      </w:r>
      <w:r w:rsidR="009037DA">
        <w:t xml:space="preserve"> </w:t>
      </w:r>
      <w:r>
        <w:t>applicable.</w:t>
      </w:r>
      <w:r w:rsidR="009037DA">
        <w:t xml:space="preserve">  </w:t>
      </w:r>
      <w:r>
        <w:t>Iron</w:t>
      </w:r>
      <w:r w:rsidR="009037DA">
        <w:t xml:space="preserve"> </w:t>
      </w:r>
      <w:r>
        <w:t>Speed</w:t>
      </w:r>
      <w:r w:rsidR="009037DA">
        <w:t xml:space="preserve"> </w:t>
      </w:r>
      <w:r>
        <w:t>Designer</w:t>
      </w:r>
      <w:r w:rsidR="009037DA">
        <w:t xml:space="preserve"> </w:t>
      </w:r>
      <w:r>
        <w:t>does</w:t>
      </w:r>
      <w:r w:rsidR="009037DA">
        <w:t xml:space="preserve"> </w:t>
      </w:r>
      <w:r>
        <w:t>not</w:t>
      </w:r>
      <w:r w:rsidR="009037DA">
        <w:t xml:space="preserve"> </w:t>
      </w:r>
      <w:r w:rsidR="00820229">
        <w:t>create</w:t>
      </w:r>
      <w:r w:rsidR="009037DA">
        <w:t xml:space="preserve"> </w:t>
      </w:r>
      <w:r>
        <w:t>multimedia</w:t>
      </w:r>
      <w:r w:rsidR="009037DA">
        <w:t xml:space="preserve"> </w:t>
      </w:r>
      <w:r>
        <w:t>files.</w:t>
      </w:r>
    </w:p>
    <w:p w:rsidR="00993ADE" w:rsidRDefault="00993ADE" w:rsidP="00993ADE">
      <w:pPr>
        <w:pStyle w:val="Heading5"/>
      </w:pPr>
      <w:r>
        <w:t>Part</w:t>
      </w:r>
      <w:r w:rsidR="009037DA">
        <w:t xml:space="preserve"> </w:t>
      </w:r>
      <w:r w:rsidRPr="00993ADE">
        <w:t>1994.22C</w:t>
      </w:r>
      <w:r>
        <w:t>,</w:t>
      </w:r>
      <w:r w:rsidR="009037DA">
        <w:t xml:space="preserve"> </w:t>
      </w:r>
      <w:r w:rsidRPr="00993ADE">
        <w:t>Web</w:t>
      </w:r>
      <w:r w:rsidR="009037DA">
        <w:t xml:space="preserve"> </w:t>
      </w:r>
      <w:r w:rsidRPr="00993ADE">
        <w:t>pages</w:t>
      </w:r>
      <w:r w:rsidR="009037DA">
        <w:t xml:space="preserve"> </w:t>
      </w:r>
      <w:r w:rsidRPr="00993ADE">
        <w:t>not</w:t>
      </w:r>
      <w:r w:rsidR="009037DA">
        <w:t xml:space="preserve"> </w:t>
      </w:r>
      <w:r w:rsidRPr="00993ADE">
        <w:t>dependent</w:t>
      </w:r>
      <w:r w:rsidR="009037DA">
        <w:t xml:space="preserve"> </w:t>
      </w:r>
      <w:r>
        <w:t>on</w:t>
      </w:r>
      <w:r w:rsidR="009037DA">
        <w:t xml:space="preserve"> </w:t>
      </w:r>
      <w:r>
        <w:t>color</w:t>
      </w:r>
      <w:r w:rsidR="009037DA">
        <w:t xml:space="preserve"> </w:t>
      </w:r>
      <w:r>
        <w:t>to</w:t>
      </w:r>
      <w:r w:rsidR="009037DA">
        <w:t xml:space="preserve"> </w:t>
      </w:r>
      <w:r>
        <w:t>convey</w:t>
      </w:r>
      <w:r w:rsidR="009037DA">
        <w:t xml:space="preserve"> </w:t>
      </w:r>
      <w:r>
        <w:t>information</w:t>
      </w:r>
    </w:p>
    <w:p w:rsidR="00993ADE" w:rsidRPr="00993ADE" w:rsidRDefault="00993ADE" w:rsidP="00993ADE">
      <w:r>
        <w:t>Most</w:t>
      </w:r>
      <w:r w:rsidR="009037DA">
        <w:t xml:space="preserve"> </w:t>
      </w:r>
      <w:r w:rsidR="00126A8F">
        <w:t>page style</w:t>
      </w:r>
      <w:r>
        <w:t>s</w:t>
      </w:r>
      <w:r w:rsidR="009037DA">
        <w:t xml:space="preserve"> </w:t>
      </w:r>
      <w:r>
        <w:t>provided</w:t>
      </w:r>
      <w:r w:rsidR="009037DA">
        <w:t xml:space="preserve"> </w:t>
      </w:r>
      <w:r>
        <w:t>with</w:t>
      </w:r>
      <w:r w:rsidR="009037DA">
        <w:t xml:space="preserve"> </w:t>
      </w:r>
      <w:r>
        <w:t>Iron</w:t>
      </w:r>
      <w:r w:rsidR="009037DA">
        <w:t xml:space="preserve"> </w:t>
      </w:r>
      <w:r>
        <w:t>Speed</w:t>
      </w:r>
      <w:r w:rsidR="009037DA">
        <w:t xml:space="preserve"> </w:t>
      </w:r>
      <w:r>
        <w:t>Designer</w:t>
      </w:r>
      <w:r w:rsidR="009037DA">
        <w:t xml:space="preserve"> </w:t>
      </w:r>
      <w:r>
        <w:t>have</w:t>
      </w:r>
      <w:r w:rsidR="009037DA">
        <w:t xml:space="preserve"> </w:t>
      </w:r>
      <w:r>
        <w:t>good</w:t>
      </w:r>
      <w:r w:rsidR="009037DA">
        <w:t xml:space="preserve"> </w:t>
      </w:r>
      <w:r>
        <w:t>black</w:t>
      </w:r>
      <w:r w:rsidR="009037DA">
        <w:t xml:space="preserve"> </w:t>
      </w:r>
      <w:r>
        <w:t>and</w:t>
      </w:r>
      <w:r w:rsidR="009037DA">
        <w:t xml:space="preserve"> </w:t>
      </w:r>
      <w:r>
        <w:t>white</w:t>
      </w:r>
      <w:r w:rsidR="009037DA">
        <w:t xml:space="preserve"> </w:t>
      </w:r>
      <w:r>
        <w:t>contrast</w:t>
      </w:r>
      <w:r w:rsidR="009037DA">
        <w:t xml:space="preserve"> </w:t>
      </w:r>
      <w:r>
        <w:t>between</w:t>
      </w:r>
      <w:r w:rsidR="009037DA">
        <w:t xml:space="preserve"> </w:t>
      </w:r>
      <w:r>
        <w:t>the</w:t>
      </w:r>
      <w:r w:rsidR="009037DA">
        <w:t xml:space="preserve"> </w:t>
      </w:r>
      <w:r w:rsidRPr="00993ADE">
        <w:t>highlighted/selected</w:t>
      </w:r>
      <w:r w:rsidR="009037DA">
        <w:t xml:space="preserve"> </w:t>
      </w:r>
      <w:r>
        <w:t>table</w:t>
      </w:r>
      <w:r w:rsidR="009037DA">
        <w:t xml:space="preserve"> </w:t>
      </w:r>
      <w:r>
        <w:t>rows</w:t>
      </w:r>
      <w:r w:rsidR="009037DA">
        <w:t xml:space="preserve"> </w:t>
      </w:r>
      <w:r w:rsidRPr="00993ADE">
        <w:t>and</w:t>
      </w:r>
      <w:r w:rsidR="009037DA">
        <w:t xml:space="preserve"> </w:t>
      </w:r>
      <w:r>
        <w:t>the</w:t>
      </w:r>
      <w:r w:rsidR="009037DA">
        <w:t xml:space="preserve"> </w:t>
      </w:r>
      <w:r w:rsidRPr="00993ADE">
        <w:t>"</w:t>
      </w:r>
      <w:proofErr w:type="spellStart"/>
      <w:r w:rsidRPr="00993ADE">
        <w:t>unhighlighted</w:t>
      </w:r>
      <w:proofErr w:type="spellEnd"/>
      <w:r w:rsidRPr="00993ADE">
        <w:t>"</w:t>
      </w:r>
      <w:r w:rsidR="009037DA">
        <w:t xml:space="preserve"> </w:t>
      </w:r>
      <w:r w:rsidRPr="00993ADE">
        <w:t>table</w:t>
      </w:r>
      <w:r w:rsidR="009037DA">
        <w:t xml:space="preserve"> </w:t>
      </w:r>
      <w:r w:rsidRPr="00993ADE">
        <w:t>rows</w:t>
      </w:r>
      <w:r>
        <w:t>.</w:t>
      </w:r>
      <w:r w:rsidR="009037DA">
        <w:t xml:space="preserve">  </w:t>
      </w:r>
      <w:r>
        <w:t>Note</w:t>
      </w:r>
      <w:r w:rsidR="009037DA">
        <w:t xml:space="preserve"> </w:t>
      </w:r>
      <w:r>
        <w:t>that</w:t>
      </w:r>
      <w:r w:rsidR="009037DA">
        <w:t xml:space="preserve"> </w:t>
      </w:r>
      <w:r>
        <w:t>color</w:t>
      </w:r>
      <w:r w:rsidR="009037DA">
        <w:t xml:space="preserve"> </w:t>
      </w:r>
      <w:r>
        <w:t>contrast</w:t>
      </w:r>
      <w:r w:rsidR="009037DA">
        <w:t xml:space="preserve"> </w:t>
      </w:r>
      <w:r>
        <w:t>varies</w:t>
      </w:r>
      <w:r w:rsidR="009037DA">
        <w:t xml:space="preserve"> </w:t>
      </w:r>
      <w:r>
        <w:t>from</w:t>
      </w:r>
      <w:r w:rsidR="009037DA">
        <w:t xml:space="preserve"> </w:t>
      </w:r>
      <w:r w:rsidR="00126A8F">
        <w:t>page style</w:t>
      </w:r>
      <w:r w:rsidR="009037DA">
        <w:t xml:space="preserve"> </w:t>
      </w:r>
      <w:r>
        <w:t>to</w:t>
      </w:r>
      <w:r w:rsidR="009037DA">
        <w:t xml:space="preserve"> </w:t>
      </w:r>
      <w:r w:rsidR="00126A8F">
        <w:t>page style</w:t>
      </w:r>
      <w:r>
        <w:t>,</w:t>
      </w:r>
      <w:r w:rsidR="009037DA">
        <w:t xml:space="preserve"> </w:t>
      </w:r>
      <w:r>
        <w:t>and</w:t>
      </w:r>
      <w:r w:rsidR="009037DA">
        <w:t xml:space="preserve"> </w:t>
      </w:r>
      <w:r>
        <w:t>Iron</w:t>
      </w:r>
      <w:r w:rsidR="009037DA">
        <w:t xml:space="preserve"> </w:t>
      </w:r>
      <w:r>
        <w:t>Speed</w:t>
      </w:r>
      <w:r w:rsidR="009037DA">
        <w:t xml:space="preserve"> </w:t>
      </w:r>
      <w:r>
        <w:t>Designer</w:t>
      </w:r>
      <w:r w:rsidR="009037DA">
        <w:t xml:space="preserve"> </w:t>
      </w:r>
      <w:r>
        <w:t>does</w:t>
      </w:r>
      <w:r w:rsidR="009037DA">
        <w:t xml:space="preserve"> </w:t>
      </w:r>
      <w:r>
        <w:t>not</w:t>
      </w:r>
      <w:r w:rsidR="009037DA">
        <w:t xml:space="preserve"> </w:t>
      </w:r>
      <w:r>
        <w:t>guarantee</w:t>
      </w:r>
      <w:r w:rsidR="009037DA">
        <w:t xml:space="preserve"> </w:t>
      </w:r>
      <w:r>
        <w:t>that</w:t>
      </w:r>
      <w:r w:rsidR="009037DA">
        <w:t xml:space="preserve"> </w:t>
      </w:r>
      <w:r>
        <w:t>all</w:t>
      </w:r>
      <w:r w:rsidR="009037DA">
        <w:t xml:space="preserve"> </w:t>
      </w:r>
      <w:r w:rsidR="00126A8F">
        <w:t>page style</w:t>
      </w:r>
      <w:r>
        <w:t>s</w:t>
      </w:r>
      <w:r w:rsidR="009037DA">
        <w:t xml:space="preserve"> </w:t>
      </w:r>
      <w:r>
        <w:t>are</w:t>
      </w:r>
      <w:r w:rsidR="009037DA">
        <w:t xml:space="preserve"> </w:t>
      </w:r>
      <w:r>
        <w:t>well-suited</w:t>
      </w:r>
      <w:r w:rsidR="009037DA">
        <w:t xml:space="preserve"> </w:t>
      </w:r>
      <w:r>
        <w:t>for</w:t>
      </w:r>
      <w:r w:rsidR="009037DA">
        <w:t xml:space="preserve"> </w:t>
      </w:r>
      <w:r>
        <w:t>Section</w:t>
      </w:r>
      <w:r w:rsidR="009037DA">
        <w:t xml:space="preserve"> </w:t>
      </w:r>
      <w:r>
        <w:t>508</w:t>
      </w:r>
      <w:r w:rsidR="009037DA">
        <w:t xml:space="preserve"> </w:t>
      </w:r>
      <w:r>
        <w:t>compliance.</w:t>
      </w:r>
    </w:p>
    <w:p w:rsidR="00993ADE" w:rsidRDefault="00993ADE" w:rsidP="00993ADE">
      <w:pPr>
        <w:pStyle w:val="Heading5"/>
      </w:pPr>
      <w:r>
        <w:t>Part</w:t>
      </w:r>
      <w:r w:rsidR="009037DA">
        <w:t xml:space="preserve"> </w:t>
      </w:r>
      <w:r>
        <w:t>1994.22D,</w:t>
      </w:r>
      <w:r w:rsidR="009037DA">
        <w:t xml:space="preserve"> </w:t>
      </w:r>
      <w:r w:rsidRPr="00993ADE">
        <w:t>Web</w:t>
      </w:r>
      <w:r w:rsidR="009037DA">
        <w:t xml:space="preserve"> </w:t>
      </w:r>
      <w:r w:rsidRPr="00993ADE">
        <w:t>p</w:t>
      </w:r>
      <w:r>
        <w:t>age</w:t>
      </w:r>
      <w:r w:rsidR="00E224E5">
        <w:t>s</w:t>
      </w:r>
      <w:r w:rsidR="009037DA">
        <w:t xml:space="preserve"> </w:t>
      </w:r>
      <w:r>
        <w:t>readable</w:t>
      </w:r>
      <w:r w:rsidR="009037DA">
        <w:t xml:space="preserve"> </w:t>
      </w:r>
      <w:r>
        <w:t>without</w:t>
      </w:r>
      <w:r w:rsidR="009037DA">
        <w:t xml:space="preserve"> </w:t>
      </w:r>
      <w:r>
        <w:t>stylesheet</w:t>
      </w:r>
    </w:p>
    <w:p w:rsidR="00993ADE" w:rsidRDefault="00993ADE" w:rsidP="00993ADE">
      <w:r>
        <w:t>Applications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are</w:t>
      </w:r>
      <w:r w:rsidR="009037DA">
        <w:t xml:space="preserve"> </w:t>
      </w:r>
      <w:r>
        <w:t>readable</w:t>
      </w:r>
      <w:r w:rsidR="009037DA">
        <w:t xml:space="preserve"> </w:t>
      </w:r>
      <w:r>
        <w:t>without</w:t>
      </w:r>
      <w:r w:rsidR="009037DA">
        <w:t xml:space="preserve"> </w:t>
      </w:r>
      <w:r>
        <w:t>the</w:t>
      </w:r>
      <w:r w:rsidR="009037DA">
        <w:t xml:space="preserve"> </w:t>
      </w:r>
      <w:r>
        <w:t>associated</w:t>
      </w:r>
      <w:r w:rsidR="009037DA">
        <w:t xml:space="preserve"> </w:t>
      </w:r>
      <w:r>
        <w:t>cascading</w:t>
      </w:r>
      <w:r w:rsidR="009037DA">
        <w:t xml:space="preserve"> </w:t>
      </w:r>
      <w:r>
        <w:t>style</w:t>
      </w:r>
      <w:r w:rsidR="009037DA">
        <w:t xml:space="preserve"> </w:t>
      </w:r>
      <w:r>
        <w:t>sheet</w:t>
      </w:r>
      <w:r w:rsidR="009037DA">
        <w:t xml:space="preserve"> </w:t>
      </w:r>
      <w:r>
        <w:t>(CSS)</w:t>
      </w:r>
      <w:r w:rsidR="009037DA">
        <w:t xml:space="preserve"> </w:t>
      </w:r>
      <w:r>
        <w:t>file.</w:t>
      </w:r>
    </w:p>
    <w:p w:rsidR="00436A7B" w:rsidRDefault="00436A7B" w:rsidP="00436A7B">
      <w:pPr>
        <w:pStyle w:val="Heading5"/>
      </w:pPr>
      <w:r>
        <w:t>Part</w:t>
      </w:r>
      <w:r w:rsidR="009037DA">
        <w:t xml:space="preserve"> </w:t>
      </w:r>
      <w:r>
        <w:t>1194.22E,</w:t>
      </w:r>
      <w:r w:rsidR="009037DA">
        <w:t xml:space="preserve"> </w:t>
      </w:r>
      <w:proofErr w:type="gramStart"/>
      <w:r>
        <w:t>R</w:t>
      </w:r>
      <w:r w:rsidRPr="00AC567B">
        <w:t>edundant</w:t>
      </w:r>
      <w:proofErr w:type="gramEnd"/>
      <w:r w:rsidR="009037DA">
        <w:t xml:space="preserve"> </w:t>
      </w:r>
      <w:r>
        <w:t>text</w:t>
      </w:r>
      <w:r w:rsidR="009037DA">
        <w:t xml:space="preserve"> </w:t>
      </w:r>
      <w:r>
        <w:t>links</w:t>
      </w:r>
      <w:r w:rsidR="009037DA">
        <w:t xml:space="preserve"> </w:t>
      </w:r>
      <w:proofErr w:type="spellStart"/>
      <w:r>
        <w:t>echoeing</w:t>
      </w:r>
      <w:proofErr w:type="spellEnd"/>
      <w:r w:rsidR="009037DA">
        <w:t xml:space="preserve"> </w:t>
      </w:r>
      <w:r>
        <w:t>server-</w:t>
      </w:r>
      <w:r w:rsidRPr="00AC567B">
        <w:t>side</w:t>
      </w:r>
      <w:r w:rsidR="009037DA">
        <w:t xml:space="preserve"> </w:t>
      </w:r>
      <w:r w:rsidRPr="00AC567B">
        <w:t>image</w:t>
      </w:r>
      <w:r w:rsidR="009037DA">
        <w:t xml:space="preserve"> </w:t>
      </w:r>
      <w:r w:rsidRPr="00AC567B">
        <w:t>map</w:t>
      </w:r>
      <w:r w:rsidR="009037DA">
        <w:t xml:space="preserve"> </w:t>
      </w:r>
      <w:r w:rsidRPr="00AC567B">
        <w:t>active</w:t>
      </w:r>
      <w:r w:rsidR="009037DA">
        <w:t xml:space="preserve"> </w:t>
      </w:r>
      <w:r w:rsidRPr="00AC567B">
        <w:t>regions</w:t>
      </w:r>
    </w:p>
    <w:p w:rsidR="00436A7B" w:rsidRPr="00436A7B" w:rsidRDefault="00436A7B" w:rsidP="00436A7B">
      <w:r>
        <w:t>Not</w:t>
      </w:r>
      <w:r w:rsidR="009037DA">
        <w:t xml:space="preserve"> </w:t>
      </w:r>
      <w:r>
        <w:t>applicable.</w:t>
      </w:r>
    </w:p>
    <w:p w:rsidR="00436A7B" w:rsidRDefault="00436A7B" w:rsidP="00436A7B">
      <w:pPr>
        <w:pStyle w:val="Heading5"/>
      </w:pPr>
      <w:r>
        <w:t>Part</w:t>
      </w:r>
      <w:r w:rsidR="009037DA">
        <w:t xml:space="preserve"> </w:t>
      </w:r>
      <w:r w:rsidRPr="00993ADE">
        <w:t>1194.22F</w:t>
      </w:r>
      <w:r>
        <w:t>,</w:t>
      </w:r>
      <w:r w:rsidR="009037DA">
        <w:t xml:space="preserve"> </w:t>
      </w:r>
      <w:r w:rsidRPr="00436A7B">
        <w:t>Client-side</w:t>
      </w:r>
      <w:r w:rsidR="009037DA">
        <w:t xml:space="preserve"> </w:t>
      </w:r>
      <w:r w:rsidRPr="00436A7B">
        <w:t>image</w:t>
      </w:r>
      <w:r w:rsidR="009037DA">
        <w:t xml:space="preserve"> </w:t>
      </w:r>
      <w:r w:rsidRPr="00436A7B">
        <w:t>maps</w:t>
      </w:r>
      <w:r w:rsidR="009037DA">
        <w:t xml:space="preserve"> </w:t>
      </w:r>
      <w:r>
        <w:t>are</w:t>
      </w:r>
      <w:r w:rsidR="009037DA">
        <w:t xml:space="preserve"> </w:t>
      </w:r>
      <w:r w:rsidRPr="00436A7B">
        <w:t>used</w:t>
      </w:r>
      <w:r w:rsidR="009037DA">
        <w:t xml:space="preserve"> </w:t>
      </w:r>
      <w:r w:rsidRPr="00436A7B">
        <w:t>instead</w:t>
      </w:r>
      <w:r w:rsidR="009037DA">
        <w:t xml:space="preserve"> </w:t>
      </w:r>
      <w:r w:rsidRPr="00436A7B">
        <w:t>of</w:t>
      </w:r>
      <w:r w:rsidR="009037DA">
        <w:t xml:space="preserve"> </w:t>
      </w:r>
      <w:r w:rsidRPr="00436A7B">
        <w:t>server-side</w:t>
      </w:r>
      <w:r w:rsidR="009037DA">
        <w:t xml:space="preserve"> </w:t>
      </w:r>
      <w:r w:rsidRPr="00436A7B">
        <w:t>image</w:t>
      </w:r>
      <w:r w:rsidR="009037DA">
        <w:t xml:space="preserve"> </w:t>
      </w:r>
      <w:r w:rsidRPr="00436A7B">
        <w:t>maps</w:t>
      </w:r>
      <w:r w:rsidR="009037DA">
        <w:t xml:space="preserve"> </w:t>
      </w:r>
      <w:r w:rsidRPr="00436A7B">
        <w:t>whenever</w:t>
      </w:r>
      <w:r w:rsidR="009037DA">
        <w:t xml:space="preserve"> </w:t>
      </w:r>
      <w:r w:rsidRPr="00436A7B">
        <w:t>possible</w:t>
      </w:r>
    </w:p>
    <w:p w:rsidR="00436A7B" w:rsidRPr="00436A7B" w:rsidRDefault="00436A7B" w:rsidP="00436A7B">
      <w:r>
        <w:t>Not</w:t>
      </w:r>
      <w:r w:rsidR="009037DA">
        <w:t xml:space="preserve"> </w:t>
      </w:r>
      <w:r>
        <w:t>applicable.</w:t>
      </w:r>
    </w:p>
    <w:p w:rsidR="00993ADE" w:rsidRDefault="00993ADE" w:rsidP="00993ADE">
      <w:pPr>
        <w:pStyle w:val="Heading5"/>
      </w:pPr>
      <w:r>
        <w:t>Part</w:t>
      </w:r>
      <w:r w:rsidR="009037DA">
        <w:t xml:space="preserve"> </w:t>
      </w:r>
      <w:r w:rsidRPr="00993ADE">
        <w:t>1194.22G</w:t>
      </w:r>
      <w:r>
        <w:t>,</w:t>
      </w:r>
      <w:r w:rsidR="009037DA">
        <w:t xml:space="preserve"> </w:t>
      </w:r>
      <w:r w:rsidRPr="00993ADE">
        <w:t>Row</w:t>
      </w:r>
      <w:r w:rsidR="009037DA">
        <w:t xml:space="preserve"> </w:t>
      </w:r>
      <w:r w:rsidRPr="00993ADE">
        <w:t>and</w:t>
      </w:r>
      <w:r w:rsidR="009037DA">
        <w:t xml:space="preserve"> </w:t>
      </w:r>
      <w:r w:rsidRPr="00993ADE">
        <w:t>column</w:t>
      </w:r>
      <w:r w:rsidR="009037DA">
        <w:t xml:space="preserve"> </w:t>
      </w:r>
      <w:r w:rsidRPr="00993ADE">
        <w:t>headers</w:t>
      </w:r>
      <w:r w:rsidR="009037DA">
        <w:t xml:space="preserve"> </w:t>
      </w:r>
      <w:r w:rsidRPr="00993ADE">
        <w:t>sha</w:t>
      </w:r>
      <w:r>
        <w:t>l</w:t>
      </w:r>
      <w:r w:rsidR="00E224E5">
        <w:t>l</w:t>
      </w:r>
      <w:r w:rsidR="009037DA">
        <w:t xml:space="preserve"> </w:t>
      </w:r>
      <w:r w:rsidR="00E224E5">
        <w:t>be</w:t>
      </w:r>
      <w:r w:rsidR="009037DA">
        <w:t xml:space="preserve"> </w:t>
      </w:r>
      <w:r w:rsidR="00E224E5">
        <w:t>identified</w:t>
      </w:r>
      <w:r w:rsidR="009037DA">
        <w:t xml:space="preserve"> </w:t>
      </w:r>
      <w:r w:rsidR="00E224E5">
        <w:t>for</w:t>
      </w:r>
      <w:r w:rsidR="009037DA">
        <w:t xml:space="preserve"> </w:t>
      </w:r>
      <w:r w:rsidR="00E224E5">
        <w:t>data</w:t>
      </w:r>
      <w:r w:rsidR="009037DA">
        <w:t xml:space="preserve"> </w:t>
      </w:r>
      <w:r w:rsidR="00E224E5">
        <w:t>tables</w:t>
      </w:r>
    </w:p>
    <w:p w:rsidR="00993ADE" w:rsidRPr="00993ADE" w:rsidRDefault="00993ADE" w:rsidP="00993ADE">
      <w:r>
        <w:t>Iron</w:t>
      </w:r>
      <w:r w:rsidR="009037DA">
        <w:t xml:space="preserve"> </w:t>
      </w:r>
      <w:r>
        <w:t>Speed</w:t>
      </w:r>
      <w:r w:rsidR="009037DA">
        <w:t xml:space="preserve"> </w:t>
      </w:r>
      <w:r>
        <w:t>Designer</w:t>
      </w:r>
      <w:r w:rsidR="00126A8F">
        <w:t xml:space="preserve"> </w:t>
      </w:r>
      <w:r w:rsidR="00D8250A">
        <w:t>creates</w:t>
      </w:r>
      <w:r w:rsidR="009037DA">
        <w:t xml:space="preserve"> </w:t>
      </w:r>
      <w:r w:rsidRPr="00993ADE">
        <w:t>"&lt;</w:t>
      </w:r>
      <w:proofErr w:type="spellStart"/>
      <w:r w:rsidRPr="00993ADE">
        <w:t>th</w:t>
      </w:r>
      <w:proofErr w:type="spellEnd"/>
      <w:r w:rsidRPr="00993ADE">
        <w:t>&gt;"</w:t>
      </w:r>
      <w:r w:rsidR="009037DA">
        <w:t xml:space="preserve"> </w:t>
      </w:r>
      <w:r w:rsidRPr="00993ADE">
        <w:t>tags</w:t>
      </w:r>
      <w:r w:rsidR="009037DA">
        <w:t xml:space="preserve"> </w:t>
      </w:r>
      <w:r w:rsidRPr="00993ADE">
        <w:t>instead</w:t>
      </w:r>
      <w:r w:rsidR="009037DA">
        <w:t xml:space="preserve"> </w:t>
      </w:r>
      <w:r w:rsidRPr="00993ADE">
        <w:t>of</w:t>
      </w:r>
      <w:r w:rsidR="009037DA">
        <w:t xml:space="preserve"> </w:t>
      </w:r>
      <w:r w:rsidRPr="00993ADE">
        <w:t>"&lt;td&gt;"</w:t>
      </w:r>
      <w:r w:rsidR="009037DA">
        <w:t xml:space="preserve"> </w:t>
      </w:r>
      <w:r w:rsidRPr="00993ADE">
        <w:t>tags</w:t>
      </w:r>
      <w:r w:rsidR="009037DA">
        <w:t xml:space="preserve"> </w:t>
      </w:r>
      <w:r w:rsidRPr="00993ADE">
        <w:t>for</w:t>
      </w:r>
      <w:r w:rsidR="009037DA">
        <w:t xml:space="preserve"> </w:t>
      </w:r>
      <w:r w:rsidRPr="00993ADE">
        <w:t>all</w:t>
      </w:r>
      <w:r w:rsidR="009037DA">
        <w:t xml:space="preserve"> </w:t>
      </w:r>
      <w:proofErr w:type="gramStart"/>
      <w:r w:rsidRPr="00993ADE">
        <w:t>non-layout</w:t>
      </w:r>
      <w:proofErr w:type="gramEnd"/>
      <w:r w:rsidR="009037DA">
        <w:t xml:space="preserve"> </w:t>
      </w:r>
      <w:r>
        <w:t>HTML</w:t>
      </w:r>
      <w:r w:rsidRPr="00993ADE">
        <w:t>.</w:t>
      </w:r>
      <w:r w:rsidR="009037DA">
        <w:t xml:space="preserve">  </w:t>
      </w:r>
      <w:r>
        <w:t>For</w:t>
      </w:r>
      <w:r w:rsidR="009037DA">
        <w:t xml:space="preserve"> </w:t>
      </w:r>
      <w:r>
        <w:t>example,</w:t>
      </w:r>
      <w:r w:rsidR="009037DA">
        <w:t xml:space="preserve"> </w:t>
      </w:r>
      <w:r>
        <w:t>column</w:t>
      </w:r>
      <w:r w:rsidR="009037DA">
        <w:t xml:space="preserve"> </w:t>
      </w:r>
      <w:r>
        <w:t>headings</w:t>
      </w:r>
      <w:r w:rsidR="009037DA">
        <w:t xml:space="preserve"> </w:t>
      </w:r>
      <w:r>
        <w:t>in</w:t>
      </w:r>
      <w:r w:rsidR="009037DA">
        <w:t xml:space="preserve"> </w:t>
      </w:r>
      <w:r>
        <w:t>tables</w:t>
      </w:r>
      <w:r w:rsidR="009037DA">
        <w:t xml:space="preserve"> </w:t>
      </w:r>
      <w:r>
        <w:t>use</w:t>
      </w:r>
      <w:r w:rsidR="009037DA">
        <w:t xml:space="preserve"> </w:t>
      </w:r>
      <w:r>
        <w:t>&lt;</w:t>
      </w:r>
      <w:proofErr w:type="spellStart"/>
      <w:proofErr w:type="gramStart"/>
      <w:r>
        <w:t>th</w:t>
      </w:r>
      <w:proofErr w:type="spellEnd"/>
      <w:proofErr w:type="gramEnd"/>
      <w:r>
        <w:t>&gt;</w:t>
      </w:r>
      <w:r w:rsidR="009037DA">
        <w:t xml:space="preserve"> </w:t>
      </w:r>
      <w:r>
        <w:t>tags</w:t>
      </w:r>
      <w:r w:rsidR="009037DA">
        <w:t xml:space="preserve"> </w:t>
      </w:r>
      <w:r>
        <w:t>to</w:t>
      </w:r>
      <w:r w:rsidR="009037DA">
        <w:t xml:space="preserve"> </w:t>
      </w:r>
      <w:r>
        <w:t>differentiate</w:t>
      </w:r>
      <w:r w:rsidR="009037DA">
        <w:t xml:space="preserve"> </w:t>
      </w:r>
      <w:r>
        <w:t>them</w:t>
      </w:r>
      <w:r w:rsidR="009037DA">
        <w:t xml:space="preserve"> </w:t>
      </w:r>
      <w:r>
        <w:t>from</w:t>
      </w:r>
      <w:r w:rsidR="009037DA">
        <w:t xml:space="preserve"> </w:t>
      </w:r>
      <w:r>
        <w:t>table</w:t>
      </w:r>
      <w:r w:rsidR="009037DA">
        <w:t xml:space="preserve"> </w:t>
      </w:r>
      <w:r>
        <w:t>rows,</w:t>
      </w:r>
      <w:r w:rsidR="009037DA">
        <w:t xml:space="preserve"> </w:t>
      </w:r>
      <w:r>
        <w:t>which</w:t>
      </w:r>
      <w:r w:rsidR="009037DA">
        <w:t xml:space="preserve"> </w:t>
      </w:r>
      <w:r>
        <w:t>use</w:t>
      </w:r>
      <w:r w:rsidR="009037DA">
        <w:t xml:space="preserve"> </w:t>
      </w:r>
      <w:r>
        <w:t>&lt;td&gt;</w:t>
      </w:r>
      <w:r w:rsidR="009037DA">
        <w:t xml:space="preserve"> </w:t>
      </w:r>
      <w:r>
        <w:t>tags.</w:t>
      </w:r>
    </w:p>
    <w:p w:rsidR="00E224E5" w:rsidRDefault="00993ADE" w:rsidP="00E224E5">
      <w:pPr>
        <w:pStyle w:val="Heading5"/>
      </w:pPr>
      <w:r>
        <w:t>Part</w:t>
      </w:r>
      <w:r w:rsidR="009037DA">
        <w:t xml:space="preserve"> </w:t>
      </w:r>
      <w:r w:rsidRPr="00993ADE">
        <w:t>1194.22H</w:t>
      </w:r>
      <w:r w:rsidR="00E224E5">
        <w:t>,</w:t>
      </w:r>
      <w:r w:rsidR="009037DA">
        <w:t xml:space="preserve"> </w:t>
      </w:r>
      <w:r w:rsidR="00E224E5" w:rsidRPr="00E224E5">
        <w:t>Associate</w:t>
      </w:r>
      <w:r w:rsidR="009037DA">
        <w:t xml:space="preserve"> </w:t>
      </w:r>
      <w:r w:rsidR="00E224E5" w:rsidRPr="00E224E5">
        <w:t>data</w:t>
      </w:r>
      <w:r w:rsidR="009037DA">
        <w:t xml:space="preserve"> </w:t>
      </w:r>
      <w:r w:rsidR="00E224E5" w:rsidRPr="00E224E5">
        <w:t>cells</w:t>
      </w:r>
      <w:r w:rsidR="009037DA">
        <w:t xml:space="preserve"> </w:t>
      </w:r>
      <w:r w:rsidR="00E224E5" w:rsidRPr="00E224E5">
        <w:t>with</w:t>
      </w:r>
      <w:r w:rsidR="009037DA">
        <w:t xml:space="preserve"> </w:t>
      </w:r>
      <w:r w:rsidR="00E224E5" w:rsidRPr="00E224E5">
        <w:t>header</w:t>
      </w:r>
      <w:r w:rsidR="009037DA">
        <w:t xml:space="preserve"> </w:t>
      </w:r>
      <w:r w:rsidR="00E224E5" w:rsidRPr="00E224E5">
        <w:t>cells</w:t>
      </w:r>
      <w:r w:rsidR="009037DA">
        <w:t xml:space="preserve"> </w:t>
      </w:r>
      <w:r w:rsidR="00E224E5" w:rsidRPr="00E224E5">
        <w:t>in</w:t>
      </w:r>
      <w:r w:rsidR="009037DA">
        <w:t xml:space="preserve"> </w:t>
      </w:r>
      <w:r w:rsidR="00E224E5" w:rsidRPr="00E224E5">
        <w:t>data</w:t>
      </w:r>
      <w:r w:rsidR="009037DA">
        <w:t xml:space="preserve"> </w:t>
      </w:r>
      <w:r w:rsidR="00E224E5" w:rsidRPr="00E224E5">
        <w:t>tables</w:t>
      </w:r>
    </w:p>
    <w:p w:rsidR="00993ADE" w:rsidRPr="00993ADE" w:rsidRDefault="005E6439" w:rsidP="00993ADE">
      <w:r>
        <w:t>Application</w:t>
      </w:r>
      <w:r w:rsidR="00E224E5">
        <w:t>s</w:t>
      </w:r>
      <w:r w:rsidR="009037DA">
        <w:t xml:space="preserve"> </w:t>
      </w:r>
      <w:r w:rsidR="00E224E5">
        <w:t>include</w:t>
      </w:r>
      <w:r w:rsidR="009037DA">
        <w:t xml:space="preserve"> </w:t>
      </w:r>
      <w:r w:rsidR="00E224E5">
        <w:t>a</w:t>
      </w:r>
      <w:r w:rsidR="009037DA">
        <w:t xml:space="preserve"> </w:t>
      </w:r>
      <w:r w:rsidR="00993ADE" w:rsidRPr="00993ADE">
        <w:t>"scope"</w:t>
      </w:r>
      <w:r w:rsidR="009037DA">
        <w:t xml:space="preserve"> </w:t>
      </w:r>
      <w:r w:rsidR="00993ADE" w:rsidRPr="00993ADE">
        <w:t>attribute</w:t>
      </w:r>
      <w:r w:rsidR="009037DA">
        <w:t xml:space="preserve"> </w:t>
      </w:r>
      <w:r w:rsidR="00993ADE" w:rsidRPr="00993ADE">
        <w:t>to</w:t>
      </w:r>
      <w:r w:rsidR="009037DA">
        <w:t xml:space="preserve"> </w:t>
      </w:r>
      <w:r w:rsidR="00993ADE" w:rsidRPr="00993ADE">
        <w:t>link</w:t>
      </w:r>
      <w:r w:rsidR="009037DA">
        <w:t xml:space="preserve"> </w:t>
      </w:r>
      <w:r w:rsidR="00993ADE" w:rsidRPr="00993ADE">
        <w:t>data</w:t>
      </w:r>
      <w:r w:rsidR="009037DA">
        <w:t xml:space="preserve"> </w:t>
      </w:r>
      <w:r w:rsidR="00993ADE" w:rsidRPr="00993ADE">
        <w:t>cells</w:t>
      </w:r>
      <w:r w:rsidR="009037DA">
        <w:t xml:space="preserve"> </w:t>
      </w:r>
      <w:r w:rsidR="00993ADE" w:rsidRPr="00993ADE">
        <w:t>and</w:t>
      </w:r>
      <w:r w:rsidR="009037DA">
        <w:t xml:space="preserve"> </w:t>
      </w:r>
      <w:r w:rsidR="00993ADE" w:rsidRPr="00993ADE">
        <w:t>their</w:t>
      </w:r>
      <w:r w:rsidR="009037DA">
        <w:t xml:space="preserve"> </w:t>
      </w:r>
      <w:r w:rsidR="00993ADE" w:rsidRPr="00993ADE">
        <w:t>co</w:t>
      </w:r>
      <w:r w:rsidR="00E224E5">
        <w:t>rresponding</w:t>
      </w:r>
      <w:r w:rsidR="009037DA">
        <w:t xml:space="preserve"> </w:t>
      </w:r>
      <w:r w:rsidR="00E224E5">
        <w:t>column</w:t>
      </w:r>
      <w:r w:rsidR="009037DA">
        <w:t xml:space="preserve"> </w:t>
      </w:r>
      <w:r w:rsidR="00E224E5">
        <w:t>header</w:t>
      </w:r>
      <w:r w:rsidR="009037DA">
        <w:t xml:space="preserve"> </w:t>
      </w:r>
      <w:r w:rsidR="00E224E5">
        <w:t>cells.</w:t>
      </w:r>
    </w:p>
    <w:p w:rsidR="00436A7B" w:rsidRDefault="00436A7B" w:rsidP="00436A7B">
      <w:pPr>
        <w:pStyle w:val="Heading5"/>
      </w:pPr>
      <w:r>
        <w:t>Part</w:t>
      </w:r>
      <w:r w:rsidR="009037DA">
        <w:t xml:space="preserve"> </w:t>
      </w:r>
      <w:r w:rsidRPr="00993ADE">
        <w:t>1194.22I</w:t>
      </w:r>
      <w:r>
        <w:t>,</w:t>
      </w:r>
      <w:r w:rsidR="009037DA">
        <w:t xml:space="preserve"> </w:t>
      </w:r>
      <w:r w:rsidRPr="00436A7B">
        <w:t>Frames</w:t>
      </w:r>
      <w:r w:rsidR="009037DA">
        <w:t xml:space="preserve"> </w:t>
      </w:r>
      <w:r w:rsidRPr="00436A7B">
        <w:t>should</w:t>
      </w:r>
      <w:r w:rsidR="009037DA">
        <w:t xml:space="preserve"> </w:t>
      </w:r>
      <w:r w:rsidRPr="00436A7B">
        <w:t>be</w:t>
      </w:r>
      <w:r w:rsidR="009037DA">
        <w:t xml:space="preserve"> </w:t>
      </w:r>
      <w:r w:rsidRPr="00436A7B">
        <w:t>descriptively</w:t>
      </w:r>
      <w:r w:rsidR="009037DA">
        <w:t xml:space="preserve"> </w:t>
      </w:r>
      <w:r w:rsidRPr="00436A7B">
        <w:t>titled</w:t>
      </w:r>
    </w:p>
    <w:p w:rsidR="00436A7B" w:rsidRPr="00436A7B" w:rsidRDefault="00436A7B" w:rsidP="00436A7B">
      <w:r>
        <w:t>Not</w:t>
      </w:r>
      <w:r w:rsidR="009037DA">
        <w:t xml:space="preserve"> </w:t>
      </w:r>
      <w:r>
        <w:t>applicable.</w:t>
      </w:r>
    </w:p>
    <w:p w:rsidR="00436A7B" w:rsidRDefault="00436A7B" w:rsidP="00436A7B">
      <w:pPr>
        <w:pStyle w:val="Heading5"/>
      </w:pPr>
      <w:r>
        <w:t>Part</w:t>
      </w:r>
      <w:r w:rsidR="009037DA">
        <w:t xml:space="preserve"> </w:t>
      </w:r>
      <w:r w:rsidRPr="00993ADE">
        <w:t>1194.22J</w:t>
      </w:r>
      <w:r>
        <w:t>,</w:t>
      </w:r>
      <w:r w:rsidR="009037DA">
        <w:t xml:space="preserve"> </w:t>
      </w:r>
      <w:r w:rsidRPr="00436A7B">
        <w:t>Web</w:t>
      </w:r>
      <w:r w:rsidR="009037DA">
        <w:t xml:space="preserve"> </w:t>
      </w:r>
      <w:r w:rsidRPr="00436A7B">
        <w:t>pages</w:t>
      </w:r>
      <w:r w:rsidR="009037DA">
        <w:t xml:space="preserve"> </w:t>
      </w:r>
      <w:r>
        <w:t>should</w:t>
      </w:r>
      <w:r w:rsidR="009037DA">
        <w:t xml:space="preserve"> </w:t>
      </w:r>
      <w:r>
        <w:t>be</w:t>
      </w:r>
      <w:r w:rsidR="009037DA">
        <w:t xml:space="preserve"> </w:t>
      </w:r>
      <w:r w:rsidRPr="00436A7B">
        <w:t>designed</w:t>
      </w:r>
      <w:r w:rsidR="009037DA">
        <w:t xml:space="preserve"> </w:t>
      </w:r>
      <w:r w:rsidRPr="00436A7B">
        <w:t>to</w:t>
      </w:r>
      <w:r w:rsidR="009037DA">
        <w:t xml:space="preserve"> </w:t>
      </w:r>
      <w:r w:rsidRPr="00436A7B">
        <w:t>avoid</w:t>
      </w:r>
      <w:r w:rsidR="009037DA">
        <w:t xml:space="preserve"> </w:t>
      </w:r>
      <w:r w:rsidRPr="00436A7B">
        <w:t>screen</w:t>
      </w:r>
      <w:r w:rsidR="009037DA">
        <w:t xml:space="preserve"> </w:t>
      </w:r>
      <w:r w:rsidRPr="00436A7B">
        <w:t>flicker</w:t>
      </w:r>
    </w:p>
    <w:p w:rsidR="00436A7B" w:rsidRPr="00436A7B" w:rsidRDefault="00436A7B" w:rsidP="00436A7B">
      <w:r>
        <w:t>Pages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do</w:t>
      </w:r>
      <w:r w:rsidR="009037DA">
        <w:t xml:space="preserve"> </w:t>
      </w:r>
      <w:r>
        <w:t>not</w:t>
      </w:r>
      <w:r w:rsidR="009037DA">
        <w:t xml:space="preserve"> </w:t>
      </w:r>
      <w:r>
        <w:t>produce</w:t>
      </w:r>
      <w:r w:rsidR="009037DA">
        <w:t xml:space="preserve"> </w:t>
      </w:r>
      <w:r>
        <w:t>screen</w:t>
      </w:r>
      <w:r w:rsidR="009037DA">
        <w:t xml:space="preserve"> </w:t>
      </w:r>
      <w:r>
        <w:t>flicker.</w:t>
      </w:r>
    </w:p>
    <w:p w:rsidR="00436A7B" w:rsidRDefault="00436A7B" w:rsidP="00436A7B">
      <w:pPr>
        <w:pStyle w:val="Heading5"/>
      </w:pPr>
      <w:r>
        <w:t>Part</w:t>
      </w:r>
      <w:r w:rsidR="009037DA">
        <w:t xml:space="preserve"> </w:t>
      </w:r>
      <w:r w:rsidRPr="00993ADE">
        <w:t>1194.22K</w:t>
      </w:r>
      <w:r>
        <w:t>,</w:t>
      </w:r>
      <w:r w:rsidR="009037DA">
        <w:t xml:space="preserve"> </w:t>
      </w:r>
      <w:r>
        <w:t>A</w:t>
      </w:r>
      <w:r w:rsidR="009037DA">
        <w:t xml:space="preserve"> </w:t>
      </w:r>
      <w:r>
        <w:t>text-</w:t>
      </w:r>
      <w:r w:rsidRPr="00436A7B">
        <w:t>only</w:t>
      </w:r>
      <w:r w:rsidR="009037DA">
        <w:t xml:space="preserve"> </w:t>
      </w:r>
      <w:r w:rsidRPr="00436A7B">
        <w:t>page</w:t>
      </w:r>
      <w:r w:rsidR="009037DA">
        <w:t xml:space="preserve"> </w:t>
      </w:r>
      <w:r w:rsidRPr="00436A7B">
        <w:t>equivalent</w:t>
      </w:r>
      <w:r w:rsidR="009037DA">
        <w:t xml:space="preserve"> </w:t>
      </w:r>
      <w:r>
        <w:t>is</w:t>
      </w:r>
      <w:r w:rsidR="009037DA">
        <w:t xml:space="preserve"> </w:t>
      </w:r>
      <w:r>
        <w:t>provided</w:t>
      </w:r>
      <w:r w:rsidR="009037DA">
        <w:t xml:space="preserve"> </w:t>
      </w:r>
      <w:r>
        <w:t>for</w:t>
      </w:r>
      <w:r w:rsidR="009037DA">
        <w:t xml:space="preserve"> </w:t>
      </w:r>
      <w:r>
        <w:t>the</w:t>
      </w:r>
      <w:r w:rsidR="009037DA">
        <w:t xml:space="preserve"> </w:t>
      </w:r>
      <w:r w:rsidRPr="00436A7B">
        <w:t>main</w:t>
      </w:r>
      <w:r w:rsidR="009037DA">
        <w:t xml:space="preserve"> </w:t>
      </w:r>
      <w:r w:rsidRPr="00436A7B">
        <w:t>page</w:t>
      </w:r>
      <w:r w:rsidR="009037DA">
        <w:t xml:space="preserve"> </w:t>
      </w:r>
      <w:r w:rsidRPr="00436A7B">
        <w:t>if</w:t>
      </w:r>
      <w:r w:rsidR="009037DA">
        <w:t xml:space="preserve"> </w:t>
      </w:r>
      <w:r>
        <w:t>the</w:t>
      </w:r>
      <w:r w:rsidR="009037DA">
        <w:t xml:space="preserve"> </w:t>
      </w:r>
      <w:r w:rsidRPr="00436A7B">
        <w:t>main</w:t>
      </w:r>
      <w:r w:rsidR="009037DA">
        <w:t xml:space="preserve"> </w:t>
      </w:r>
      <w:r w:rsidRPr="00436A7B">
        <w:t>page</w:t>
      </w:r>
      <w:r w:rsidR="009037DA">
        <w:t xml:space="preserve"> </w:t>
      </w:r>
      <w:r w:rsidRPr="00436A7B">
        <w:t>cannot</w:t>
      </w:r>
      <w:r w:rsidR="009037DA">
        <w:t xml:space="preserve"> </w:t>
      </w:r>
      <w:r w:rsidRPr="00436A7B">
        <w:t>comply</w:t>
      </w:r>
      <w:r w:rsidR="009037DA">
        <w:t xml:space="preserve"> </w:t>
      </w:r>
      <w:r w:rsidRPr="00436A7B">
        <w:t>with</w:t>
      </w:r>
      <w:r w:rsidR="009037DA">
        <w:t xml:space="preserve"> </w:t>
      </w:r>
      <w:r w:rsidRPr="00436A7B">
        <w:t>Section</w:t>
      </w:r>
      <w:r w:rsidR="009037DA">
        <w:t xml:space="preserve"> </w:t>
      </w:r>
      <w:r w:rsidRPr="00436A7B">
        <w:t>508</w:t>
      </w:r>
    </w:p>
    <w:p w:rsidR="00436A7B" w:rsidRPr="00436A7B" w:rsidRDefault="00436A7B" w:rsidP="00436A7B">
      <w:r>
        <w:t>Not</w:t>
      </w:r>
      <w:r w:rsidR="009037DA">
        <w:t xml:space="preserve"> </w:t>
      </w:r>
      <w:r>
        <w:t>applicable.</w:t>
      </w:r>
      <w:r w:rsidR="009037DA">
        <w:t xml:space="preserve">  </w:t>
      </w:r>
      <w:r>
        <w:t>Pages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are</w:t>
      </w:r>
      <w:r w:rsidR="009037DA">
        <w:t xml:space="preserve"> </w:t>
      </w:r>
      <w:r>
        <w:t>Section</w:t>
      </w:r>
      <w:r w:rsidR="009037DA">
        <w:t xml:space="preserve"> </w:t>
      </w:r>
      <w:r>
        <w:t>508</w:t>
      </w:r>
      <w:r w:rsidR="009037DA">
        <w:t xml:space="preserve"> </w:t>
      </w:r>
      <w:r>
        <w:t>compliant.</w:t>
      </w:r>
    </w:p>
    <w:p w:rsidR="00E224E5" w:rsidRDefault="00993ADE" w:rsidP="00E224E5">
      <w:pPr>
        <w:pStyle w:val="Heading5"/>
      </w:pPr>
      <w:r>
        <w:t>Part</w:t>
      </w:r>
      <w:r w:rsidR="009037DA">
        <w:t xml:space="preserve"> </w:t>
      </w:r>
      <w:r w:rsidRPr="00993ADE">
        <w:t>1194.22L</w:t>
      </w:r>
      <w:r w:rsidR="00E224E5">
        <w:t>,</w:t>
      </w:r>
      <w:r w:rsidR="009037DA">
        <w:t xml:space="preserve"> </w:t>
      </w:r>
      <w:r w:rsidR="00E224E5" w:rsidRPr="00E224E5">
        <w:t>Web</w:t>
      </w:r>
      <w:r w:rsidR="009037DA">
        <w:t xml:space="preserve"> </w:t>
      </w:r>
      <w:r w:rsidR="00E224E5" w:rsidRPr="00E224E5">
        <w:t>pages</w:t>
      </w:r>
      <w:r w:rsidR="009037DA">
        <w:t xml:space="preserve"> </w:t>
      </w:r>
      <w:r w:rsidR="00E224E5" w:rsidRPr="00E224E5">
        <w:t>utilizing</w:t>
      </w:r>
      <w:r w:rsidR="009037DA">
        <w:t xml:space="preserve"> </w:t>
      </w:r>
      <w:r w:rsidR="00E224E5" w:rsidRPr="00E224E5">
        <w:t>scripting</w:t>
      </w:r>
      <w:r w:rsidR="009037DA">
        <w:t xml:space="preserve"> </w:t>
      </w:r>
      <w:r w:rsidR="00E224E5" w:rsidRPr="00E224E5">
        <w:t>language</w:t>
      </w:r>
      <w:r w:rsidR="009037DA">
        <w:t xml:space="preserve"> </w:t>
      </w:r>
      <w:r w:rsidR="00E224E5" w:rsidRPr="00E224E5">
        <w:t>to</w:t>
      </w:r>
      <w:r w:rsidR="009037DA">
        <w:t xml:space="preserve"> </w:t>
      </w:r>
      <w:r w:rsidR="00E224E5" w:rsidRPr="00E224E5">
        <w:t>display</w:t>
      </w:r>
      <w:r w:rsidR="009037DA">
        <w:t xml:space="preserve"> </w:t>
      </w:r>
      <w:r w:rsidR="00E224E5" w:rsidRPr="00E224E5">
        <w:t>content,</w:t>
      </w:r>
      <w:r w:rsidR="009037DA">
        <w:t xml:space="preserve"> </w:t>
      </w:r>
      <w:r w:rsidR="00E224E5" w:rsidRPr="00E224E5">
        <w:t>or</w:t>
      </w:r>
      <w:r w:rsidR="009037DA">
        <w:t xml:space="preserve"> </w:t>
      </w:r>
      <w:r w:rsidR="00E224E5" w:rsidRPr="00E224E5">
        <w:t>to</w:t>
      </w:r>
      <w:r w:rsidR="009037DA">
        <w:t xml:space="preserve"> </w:t>
      </w:r>
      <w:r w:rsidR="00E224E5" w:rsidRPr="00E224E5">
        <w:t>create</w:t>
      </w:r>
      <w:r w:rsidR="009037DA">
        <w:t xml:space="preserve"> </w:t>
      </w:r>
      <w:r w:rsidR="00E224E5" w:rsidRPr="00E224E5">
        <w:t>interface</w:t>
      </w:r>
      <w:r w:rsidR="009037DA">
        <w:t xml:space="preserve"> </w:t>
      </w:r>
      <w:r w:rsidR="00E224E5" w:rsidRPr="00E224E5">
        <w:t>elements</w:t>
      </w:r>
      <w:r w:rsidR="009037DA">
        <w:t xml:space="preserve"> </w:t>
      </w:r>
      <w:r w:rsidR="00E224E5" w:rsidRPr="00E224E5">
        <w:t>should</w:t>
      </w:r>
      <w:r w:rsidR="009037DA">
        <w:t xml:space="preserve"> </w:t>
      </w:r>
      <w:r w:rsidR="00E224E5" w:rsidRPr="00E224E5">
        <w:t>have</w:t>
      </w:r>
      <w:r w:rsidR="009037DA">
        <w:t xml:space="preserve"> </w:t>
      </w:r>
      <w:r w:rsidR="00E224E5" w:rsidRPr="00E224E5">
        <w:t>associated</w:t>
      </w:r>
      <w:r w:rsidR="009037DA">
        <w:t xml:space="preserve"> </w:t>
      </w:r>
      <w:r w:rsidR="00E224E5" w:rsidRPr="00E224E5">
        <w:t>functional</w:t>
      </w:r>
      <w:r w:rsidR="009037DA">
        <w:t xml:space="preserve"> </w:t>
      </w:r>
      <w:r w:rsidR="00E224E5" w:rsidRPr="00E224E5">
        <w:t>text</w:t>
      </w:r>
    </w:p>
    <w:p w:rsidR="00993ADE" w:rsidRPr="00993ADE" w:rsidRDefault="00E224E5" w:rsidP="00993ADE">
      <w:r>
        <w:t>The</w:t>
      </w:r>
      <w:r w:rsidR="009037DA">
        <w:t xml:space="preserve"> </w:t>
      </w:r>
      <w:r w:rsidR="00993ADE" w:rsidRPr="00993ADE">
        <w:t>"expand/collapse"</w:t>
      </w:r>
      <w:r w:rsidR="009037DA">
        <w:t xml:space="preserve"> </w:t>
      </w:r>
      <w:r w:rsidR="00993ADE" w:rsidRPr="00993ADE">
        <w:t>tooltip</w:t>
      </w:r>
      <w:r w:rsidR="009037DA">
        <w:t xml:space="preserve"> </w:t>
      </w:r>
      <w:r w:rsidR="00993ADE" w:rsidRPr="00993ADE">
        <w:t>text</w:t>
      </w:r>
      <w:r w:rsidR="009037DA">
        <w:t xml:space="preserve"> </w:t>
      </w:r>
      <w:r>
        <w:t>in</w:t>
      </w:r>
      <w:r w:rsidR="009037DA">
        <w:t xml:space="preserve"> </w:t>
      </w:r>
      <w:r>
        <w:t>panels</w:t>
      </w:r>
      <w:r w:rsidR="009037DA">
        <w:t xml:space="preserve"> </w:t>
      </w:r>
      <w:r>
        <w:t>is</w:t>
      </w:r>
      <w:r w:rsidR="009037DA">
        <w:t xml:space="preserve"> </w:t>
      </w:r>
      <w:r w:rsidR="00993ADE" w:rsidRPr="00993ADE">
        <w:t>based</w:t>
      </w:r>
      <w:r w:rsidR="009037DA">
        <w:t xml:space="preserve"> </w:t>
      </w:r>
      <w:r w:rsidR="00993ADE" w:rsidRPr="00993ADE">
        <w:t>upon</w:t>
      </w:r>
      <w:r w:rsidR="009037DA">
        <w:t xml:space="preserve"> </w:t>
      </w:r>
      <w:r>
        <w:t>the</w:t>
      </w:r>
      <w:r w:rsidR="009037DA">
        <w:t xml:space="preserve"> </w:t>
      </w:r>
      <w:r w:rsidR="00993ADE" w:rsidRPr="00993ADE">
        <w:t>current</w:t>
      </w:r>
      <w:r w:rsidR="009037DA">
        <w:t xml:space="preserve"> </w:t>
      </w:r>
      <w:r w:rsidR="00993ADE" w:rsidRPr="00993ADE">
        <w:t>panel</w:t>
      </w:r>
      <w:r w:rsidR="009037DA">
        <w:t xml:space="preserve"> </w:t>
      </w:r>
      <w:r w:rsidR="00993ADE" w:rsidRPr="00993ADE">
        <w:t>state</w:t>
      </w:r>
      <w:r>
        <w:t>.</w:t>
      </w:r>
    </w:p>
    <w:p w:rsidR="00436A7B" w:rsidRDefault="00436A7B" w:rsidP="00436A7B">
      <w:pPr>
        <w:pStyle w:val="Heading5"/>
      </w:pPr>
      <w:r>
        <w:t>Part</w:t>
      </w:r>
      <w:r w:rsidR="009037DA">
        <w:t xml:space="preserve"> </w:t>
      </w:r>
      <w:r w:rsidRPr="00993ADE">
        <w:t>1194.22M</w:t>
      </w:r>
      <w:r>
        <w:t>,</w:t>
      </w:r>
      <w:r w:rsidR="009037DA">
        <w:t xml:space="preserve"> </w:t>
      </w:r>
      <w:r w:rsidRPr="00436A7B">
        <w:t>Web</w:t>
      </w:r>
      <w:r w:rsidR="009037DA">
        <w:t xml:space="preserve"> </w:t>
      </w:r>
      <w:r w:rsidRPr="00436A7B">
        <w:t>pages</w:t>
      </w:r>
      <w:r w:rsidR="009037DA">
        <w:t xml:space="preserve"> </w:t>
      </w:r>
      <w:r w:rsidRPr="00436A7B">
        <w:t>which</w:t>
      </w:r>
      <w:r w:rsidR="009037DA">
        <w:t xml:space="preserve"> </w:t>
      </w:r>
      <w:r w:rsidRPr="00436A7B">
        <w:t>require</w:t>
      </w:r>
      <w:r w:rsidR="009037DA">
        <w:t xml:space="preserve"> </w:t>
      </w:r>
      <w:r w:rsidRPr="00436A7B">
        <w:t>applets,</w:t>
      </w:r>
      <w:r w:rsidR="009037DA">
        <w:t xml:space="preserve"> </w:t>
      </w:r>
      <w:r w:rsidRPr="00436A7B">
        <w:t>plug-ins,</w:t>
      </w:r>
      <w:r w:rsidR="009037DA">
        <w:t xml:space="preserve"> </w:t>
      </w:r>
      <w:r w:rsidRPr="00436A7B">
        <w:t>or</w:t>
      </w:r>
      <w:r w:rsidR="009037DA">
        <w:t xml:space="preserve"> </w:t>
      </w:r>
      <w:r w:rsidRPr="00436A7B">
        <w:t>other</w:t>
      </w:r>
      <w:r w:rsidR="009037DA">
        <w:t xml:space="preserve"> </w:t>
      </w:r>
      <w:r w:rsidRPr="00436A7B">
        <w:t>application</w:t>
      </w:r>
      <w:r w:rsidR="009037DA">
        <w:t xml:space="preserve"> </w:t>
      </w:r>
      <w:r w:rsidRPr="00436A7B">
        <w:t>to</w:t>
      </w:r>
      <w:r w:rsidR="009037DA">
        <w:t xml:space="preserve"> </w:t>
      </w:r>
      <w:r w:rsidRPr="00436A7B">
        <w:t>access</w:t>
      </w:r>
      <w:r w:rsidR="009037DA">
        <w:t xml:space="preserve"> </w:t>
      </w:r>
      <w:r w:rsidRPr="00436A7B">
        <w:t>should</w:t>
      </w:r>
      <w:r w:rsidR="009037DA">
        <w:t xml:space="preserve"> </w:t>
      </w:r>
      <w:r w:rsidRPr="00436A7B">
        <w:t>have</w:t>
      </w:r>
      <w:r w:rsidR="009037DA">
        <w:t xml:space="preserve"> </w:t>
      </w:r>
      <w:r w:rsidRPr="00436A7B">
        <w:t>equivalent</w:t>
      </w:r>
      <w:r w:rsidR="009037DA">
        <w:t xml:space="preserve"> </w:t>
      </w:r>
      <w:r>
        <w:t>HTML</w:t>
      </w:r>
      <w:r w:rsidR="009037DA">
        <w:t xml:space="preserve"> </w:t>
      </w:r>
      <w:r w:rsidRPr="00436A7B">
        <w:t>version</w:t>
      </w:r>
    </w:p>
    <w:p w:rsidR="00436A7B" w:rsidRPr="00436A7B" w:rsidRDefault="00436A7B" w:rsidP="00436A7B">
      <w:r>
        <w:t>Not</w:t>
      </w:r>
      <w:r w:rsidR="009037DA">
        <w:t xml:space="preserve"> </w:t>
      </w:r>
      <w:r>
        <w:t>applicable.</w:t>
      </w:r>
      <w:r w:rsidR="009037DA">
        <w:t xml:space="preserve">  </w:t>
      </w:r>
      <w:r>
        <w:t>Web</w:t>
      </w:r>
      <w:r w:rsidR="009037DA">
        <w:t xml:space="preserve"> </w:t>
      </w:r>
      <w:r>
        <w:t>pages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do</w:t>
      </w:r>
      <w:r w:rsidR="009037DA">
        <w:t xml:space="preserve"> </w:t>
      </w:r>
      <w:r>
        <w:t>not</w:t>
      </w:r>
      <w:r w:rsidR="009037DA">
        <w:t xml:space="preserve"> </w:t>
      </w:r>
      <w:r>
        <w:t>require</w:t>
      </w:r>
      <w:r w:rsidR="009037DA">
        <w:t xml:space="preserve"> </w:t>
      </w:r>
      <w:r>
        <w:t>applets</w:t>
      </w:r>
      <w:r w:rsidR="009037DA">
        <w:t xml:space="preserve"> </w:t>
      </w:r>
      <w:r>
        <w:t>or</w:t>
      </w:r>
      <w:r w:rsidR="009037DA">
        <w:t xml:space="preserve"> </w:t>
      </w:r>
      <w:r>
        <w:t>plug-ins.</w:t>
      </w:r>
    </w:p>
    <w:p w:rsidR="00E224E5" w:rsidRDefault="00993ADE" w:rsidP="00E224E5">
      <w:pPr>
        <w:pStyle w:val="Heading5"/>
      </w:pPr>
      <w:r>
        <w:t>Part</w:t>
      </w:r>
      <w:r w:rsidR="009037DA">
        <w:t xml:space="preserve"> </w:t>
      </w:r>
      <w:r w:rsidRPr="00993ADE">
        <w:t>1194.22N</w:t>
      </w:r>
      <w:r w:rsidR="00E224E5">
        <w:t>,</w:t>
      </w:r>
      <w:r w:rsidR="009037DA">
        <w:t xml:space="preserve"> </w:t>
      </w:r>
      <w:r w:rsidR="00E224E5">
        <w:t>On-line</w:t>
      </w:r>
      <w:r w:rsidR="009037DA">
        <w:t xml:space="preserve"> </w:t>
      </w:r>
      <w:r w:rsidR="00E224E5">
        <w:t>forms</w:t>
      </w:r>
      <w:r w:rsidR="009037DA">
        <w:t xml:space="preserve"> </w:t>
      </w:r>
      <w:r w:rsidR="00E224E5">
        <w:t>should</w:t>
      </w:r>
      <w:r w:rsidR="009037DA">
        <w:t xml:space="preserve"> </w:t>
      </w:r>
      <w:r w:rsidR="00E224E5">
        <w:t>be</w:t>
      </w:r>
      <w:r w:rsidR="009037DA">
        <w:t xml:space="preserve"> </w:t>
      </w:r>
      <w:r w:rsidR="00E224E5">
        <w:t>tie</w:t>
      </w:r>
      <w:r w:rsidR="009037DA">
        <w:t xml:space="preserve"> </w:t>
      </w:r>
      <w:r w:rsidR="00E224E5">
        <w:t>together</w:t>
      </w:r>
      <w:r w:rsidR="009037DA">
        <w:t xml:space="preserve"> </w:t>
      </w:r>
      <w:r w:rsidR="00E224E5">
        <w:t>field</w:t>
      </w:r>
      <w:r w:rsidR="009037DA">
        <w:t xml:space="preserve"> </w:t>
      </w:r>
      <w:r w:rsidR="00E224E5">
        <w:t>labels</w:t>
      </w:r>
      <w:r w:rsidR="009037DA">
        <w:t xml:space="preserve"> </w:t>
      </w:r>
      <w:r w:rsidR="00E224E5">
        <w:t>and</w:t>
      </w:r>
      <w:r w:rsidR="009037DA">
        <w:t xml:space="preserve"> </w:t>
      </w:r>
      <w:r w:rsidR="00E224E5">
        <w:t>field</w:t>
      </w:r>
      <w:r w:rsidR="009037DA">
        <w:t xml:space="preserve"> </w:t>
      </w:r>
      <w:r w:rsidR="00E224E5">
        <w:t>values</w:t>
      </w:r>
    </w:p>
    <w:p w:rsidR="00E224E5" w:rsidRPr="00E224E5" w:rsidRDefault="00E224E5" w:rsidP="00E224E5">
      <w:r w:rsidRPr="00E224E5">
        <w:t>"</w:t>
      </w:r>
      <w:r>
        <w:t>L</w:t>
      </w:r>
      <w:r w:rsidRPr="00E224E5">
        <w:t>abel</w:t>
      </w:r>
      <w:r w:rsidR="009037DA">
        <w:t xml:space="preserve"> </w:t>
      </w:r>
      <w:r w:rsidRPr="00E224E5">
        <w:t>for"</w:t>
      </w:r>
      <w:r w:rsidR="009037DA">
        <w:t xml:space="preserve"> </w:t>
      </w:r>
      <w:r w:rsidRPr="00E224E5">
        <w:t>attribute</w:t>
      </w:r>
      <w:r>
        <w:t>s</w:t>
      </w:r>
      <w:r w:rsidR="009037DA">
        <w:t xml:space="preserve"> </w:t>
      </w:r>
      <w:r>
        <w:t>are</w:t>
      </w:r>
      <w:r w:rsidR="009037DA">
        <w:t xml:space="preserve"> </w:t>
      </w:r>
      <w:r w:rsidR="00DB7021">
        <w:t>created</w:t>
      </w:r>
      <w:r w:rsidR="009037DA">
        <w:t xml:space="preserve"> </w:t>
      </w:r>
      <w:r>
        <w:t>for</w:t>
      </w:r>
      <w:r w:rsidR="009037DA">
        <w:t xml:space="preserve"> </w:t>
      </w:r>
      <w:r>
        <w:t>all</w:t>
      </w:r>
      <w:r w:rsidR="009037DA">
        <w:t xml:space="preserve"> </w:t>
      </w:r>
      <w:r>
        <w:t>field</w:t>
      </w:r>
      <w:r w:rsidR="009037DA">
        <w:t xml:space="preserve"> </w:t>
      </w:r>
      <w:r>
        <w:t>labels,</w:t>
      </w:r>
      <w:r w:rsidR="009037DA">
        <w:t xml:space="preserve"> </w:t>
      </w:r>
      <w:r>
        <w:t>such</w:t>
      </w:r>
      <w:r w:rsidR="009037DA">
        <w:t xml:space="preserve"> </w:t>
      </w:r>
      <w:r>
        <w:t>as</w:t>
      </w:r>
      <w:r w:rsidR="009037DA">
        <w:t xml:space="preserve"> </w:t>
      </w:r>
      <w:r>
        <w:t>those</w:t>
      </w:r>
      <w:r w:rsidR="009037DA">
        <w:t xml:space="preserve"> </w:t>
      </w:r>
      <w:r>
        <w:t>in</w:t>
      </w:r>
      <w:r w:rsidR="009037DA">
        <w:t xml:space="preserve"> </w:t>
      </w:r>
      <w:r w:rsidRPr="00E224E5">
        <w:t>search</w:t>
      </w:r>
      <w:r w:rsidR="009037DA">
        <w:t xml:space="preserve"> </w:t>
      </w:r>
      <w:r w:rsidRPr="00E224E5">
        <w:t>and</w:t>
      </w:r>
      <w:r w:rsidR="009037DA">
        <w:t xml:space="preserve"> </w:t>
      </w:r>
      <w:r w:rsidRPr="00E224E5">
        <w:t>filter</w:t>
      </w:r>
      <w:r w:rsidR="009037DA">
        <w:t xml:space="preserve"> </w:t>
      </w:r>
      <w:r w:rsidRPr="00E224E5">
        <w:t>controls</w:t>
      </w:r>
      <w:r w:rsidR="009037DA">
        <w:t xml:space="preserve"> </w:t>
      </w:r>
      <w:r w:rsidRPr="00E224E5">
        <w:t>and</w:t>
      </w:r>
      <w:r w:rsidR="009037DA">
        <w:t xml:space="preserve"> </w:t>
      </w:r>
      <w:r w:rsidRPr="00E224E5">
        <w:t>edit</w:t>
      </w:r>
      <w:r w:rsidR="009037DA">
        <w:t xml:space="preserve"> </w:t>
      </w:r>
      <w:r w:rsidRPr="00E224E5">
        <w:t>record</w:t>
      </w:r>
      <w:r w:rsidR="009037DA">
        <w:t xml:space="preserve"> </w:t>
      </w:r>
      <w:r w:rsidRPr="00E224E5">
        <w:t>panels</w:t>
      </w:r>
      <w:r>
        <w:t>.</w:t>
      </w:r>
      <w:r w:rsidR="009037DA">
        <w:t xml:space="preserve">  </w:t>
      </w:r>
      <w:r>
        <w:t>“I</w:t>
      </w:r>
      <w:r w:rsidRPr="00E224E5">
        <w:t>d"</w:t>
      </w:r>
      <w:r w:rsidR="009037DA">
        <w:t xml:space="preserve"> </w:t>
      </w:r>
      <w:r>
        <w:t>attributes</w:t>
      </w:r>
      <w:r w:rsidR="009037DA">
        <w:t xml:space="preserve"> </w:t>
      </w:r>
      <w:r>
        <w:t>are</w:t>
      </w:r>
      <w:r w:rsidR="009037DA">
        <w:t xml:space="preserve"> </w:t>
      </w:r>
      <w:r w:rsidR="00DB7021">
        <w:t>created</w:t>
      </w:r>
      <w:r w:rsidR="009037DA">
        <w:t xml:space="preserve"> </w:t>
      </w:r>
      <w:r>
        <w:t>for</w:t>
      </w:r>
      <w:r w:rsidR="009037DA">
        <w:t xml:space="preserve"> </w:t>
      </w:r>
      <w:r>
        <w:t>their</w:t>
      </w:r>
      <w:r w:rsidR="009037DA">
        <w:t xml:space="preserve"> </w:t>
      </w:r>
      <w:r>
        <w:t>corresponding</w:t>
      </w:r>
      <w:r w:rsidR="009037DA">
        <w:t xml:space="preserve"> </w:t>
      </w:r>
      <w:r w:rsidRPr="00E224E5">
        <w:t>field</w:t>
      </w:r>
      <w:r w:rsidR="009037DA">
        <w:t xml:space="preserve"> </w:t>
      </w:r>
      <w:r w:rsidRPr="00E224E5">
        <w:t>values.</w:t>
      </w:r>
    </w:p>
    <w:p w:rsidR="00E224E5" w:rsidRDefault="00993ADE" w:rsidP="00E224E5">
      <w:pPr>
        <w:pStyle w:val="Heading5"/>
      </w:pPr>
      <w:r>
        <w:t>Part</w:t>
      </w:r>
      <w:r w:rsidR="009037DA">
        <w:t xml:space="preserve"> </w:t>
      </w:r>
      <w:r w:rsidRPr="00993ADE">
        <w:t>1194.22O</w:t>
      </w:r>
      <w:r w:rsidR="00E224E5">
        <w:t>,</w:t>
      </w:r>
      <w:r w:rsidR="009037DA">
        <w:t xml:space="preserve"> </w:t>
      </w:r>
      <w:r w:rsidR="00E224E5" w:rsidRPr="00E224E5">
        <w:t>Allow</w:t>
      </w:r>
      <w:r w:rsidR="009037DA">
        <w:t xml:space="preserve"> </w:t>
      </w:r>
      <w:r w:rsidR="00E224E5" w:rsidRPr="00E224E5">
        <w:t>repetitive</w:t>
      </w:r>
      <w:r w:rsidR="009037DA">
        <w:t xml:space="preserve"> </w:t>
      </w:r>
      <w:r w:rsidR="00E224E5" w:rsidRPr="00E224E5">
        <w:t>navigation</w:t>
      </w:r>
      <w:r w:rsidR="009037DA">
        <w:t xml:space="preserve"> </w:t>
      </w:r>
      <w:r w:rsidR="00E224E5" w:rsidRPr="00E224E5">
        <w:t>to</w:t>
      </w:r>
      <w:r w:rsidR="009037DA">
        <w:t xml:space="preserve"> </w:t>
      </w:r>
      <w:r w:rsidR="00E224E5" w:rsidRPr="00E224E5">
        <w:t>be</w:t>
      </w:r>
      <w:r w:rsidR="009037DA">
        <w:t xml:space="preserve"> </w:t>
      </w:r>
      <w:r w:rsidR="00E224E5" w:rsidRPr="00E224E5">
        <w:t>skipped</w:t>
      </w:r>
    </w:p>
    <w:p w:rsidR="00993ADE" w:rsidRPr="00993ADE" w:rsidRDefault="00E224E5" w:rsidP="00993ADE">
      <w:r>
        <w:t>Applications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rsidR="00126A8F">
        <w:t xml:space="preserve">optionally </w:t>
      </w:r>
      <w:r>
        <w:t>include</w:t>
      </w:r>
      <w:r w:rsidR="009037DA">
        <w:t xml:space="preserve"> </w:t>
      </w:r>
      <w:r>
        <w:t>a</w:t>
      </w:r>
      <w:r w:rsidR="009037DA">
        <w:t xml:space="preserve"> </w:t>
      </w:r>
      <w:r w:rsidR="00993ADE" w:rsidRPr="00993ADE">
        <w:t>"skip</w:t>
      </w:r>
      <w:r w:rsidR="009037DA">
        <w:t xml:space="preserve"> </w:t>
      </w:r>
      <w:r w:rsidR="00993ADE" w:rsidRPr="00993ADE">
        <w:t>navigation</w:t>
      </w:r>
      <w:r w:rsidR="009037DA">
        <w:t xml:space="preserve"> </w:t>
      </w:r>
      <w:r w:rsidR="00993ADE" w:rsidRPr="00993ADE">
        <w:t>links"</w:t>
      </w:r>
      <w:r w:rsidR="009037DA">
        <w:t xml:space="preserve"> </w:t>
      </w:r>
      <w:r w:rsidR="00993ADE" w:rsidRPr="00993ADE">
        <w:t>anchor</w:t>
      </w:r>
      <w:r w:rsidR="009037DA">
        <w:t xml:space="preserve"> </w:t>
      </w:r>
      <w:r>
        <w:t>at</w:t>
      </w:r>
      <w:r w:rsidR="009037DA">
        <w:t xml:space="preserve"> </w:t>
      </w:r>
      <w:r>
        <w:t>the</w:t>
      </w:r>
      <w:r w:rsidR="009037DA">
        <w:t xml:space="preserve"> </w:t>
      </w:r>
      <w:r>
        <w:t>top</w:t>
      </w:r>
      <w:r w:rsidR="009037DA">
        <w:t xml:space="preserve"> </w:t>
      </w:r>
      <w:r>
        <w:t>of</w:t>
      </w:r>
      <w:r w:rsidR="009037DA">
        <w:t xml:space="preserve"> </w:t>
      </w:r>
      <w:r>
        <w:t>the</w:t>
      </w:r>
      <w:r w:rsidR="009037DA">
        <w:t xml:space="preserve"> </w:t>
      </w:r>
      <w:r>
        <w:t>web</w:t>
      </w:r>
      <w:r w:rsidR="009037DA">
        <w:t xml:space="preserve"> </w:t>
      </w:r>
      <w:r>
        <w:t>page.</w:t>
      </w:r>
    </w:p>
    <w:p w:rsidR="00993ADE" w:rsidRDefault="00AC567B" w:rsidP="00436A7B">
      <w:pPr>
        <w:pStyle w:val="Heading5"/>
      </w:pPr>
      <w:r>
        <w:t>Part</w:t>
      </w:r>
      <w:r w:rsidR="009037DA">
        <w:t xml:space="preserve"> </w:t>
      </w:r>
      <w:r w:rsidRPr="00993ADE">
        <w:t>1194.22</w:t>
      </w:r>
      <w:r w:rsidR="00993ADE" w:rsidRPr="00993ADE">
        <w:t>P</w:t>
      </w:r>
      <w:r w:rsidR="00436A7B">
        <w:t>,</w:t>
      </w:r>
      <w:r w:rsidR="009037DA">
        <w:t xml:space="preserve"> </w:t>
      </w:r>
      <w:proofErr w:type="gramStart"/>
      <w:r w:rsidR="00436A7B" w:rsidRPr="00436A7B">
        <w:t>If</w:t>
      </w:r>
      <w:proofErr w:type="gramEnd"/>
      <w:r w:rsidR="009037DA">
        <w:t xml:space="preserve"> </w:t>
      </w:r>
      <w:r w:rsidR="00436A7B">
        <w:t>a</w:t>
      </w:r>
      <w:r w:rsidR="009037DA">
        <w:t xml:space="preserve"> </w:t>
      </w:r>
      <w:r w:rsidR="00436A7B" w:rsidRPr="00436A7B">
        <w:t>timed</w:t>
      </w:r>
      <w:r w:rsidR="009037DA">
        <w:t xml:space="preserve"> </w:t>
      </w:r>
      <w:r w:rsidR="00436A7B" w:rsidRPr="00436A7B">
        <w:t>response</w:t>
      </w:r>
      <w:r w:rsidR="009037DA">
        <w:t xml:space="preserve"> </w:t>
      </w:r>
      <w:r w:rsidR="00436A7B" w:rsidRPr="00436A7B">
        <w:t>is</w:t>
      </w:r>
      <w:r w:rsidR="009037DA">
        <w:t xml:space="preserve"> </w:t>
      </w:r>
      <w:r w:rsidR="00436A7B" w:rsidRPr="00436A7B">
        <w:t>required,</w:t>
      </w:r>
      <w:r w:rsidR="009037DA">
        <w:t xml:space="preserve"> </w:t>
      </w:r>
      <w:r w:rsidR="00436A7B" w:rsidRPr="00436A7B">
        <w:t>an</w:t>
      </w:r>
      <w:r w:rsidR="009037DA">
        <w:t xml:space="preserve"> </w:t>
      </w:r>
      <w:r w:rsidR="00436A7B" w:rsidRPr="00436A7B">
        <w:t>alert</w:t>
      </w:r>
      <w:r w:rsidR="009037DA">
        <w:t xml:space="preserve"> </w:t>
      </w:r>
      <w:r w:rsidR="00436A7B" w:rsidRPr="00436A7B">
        <w:t>and</w:t>
      </w:r>
      <w:r w:rsidR="009037DA">
        <w:t xml:space="preserve"> </w:t>
      </w:r>
      <w:r w:rsidR="00436A7B" w:rsidRPr="00436A7B">
        <w:t>option</w:t>
      </w:r>
      <w:r w:rsidR="009037DA">
        <w:t xml:space="preserve"> </w:t>
      </w:r>
      <w:r w:rsidR="00436A7B" w:rsidRPr="00436A7B">
        <w:t>to</w:t>
      </w:r>
      <w:r w:rsidR="009037DA">
        <w:t xml:space="preserve"> </w:t>
      </w:r>
      <w:r w:rsidR="00436A7B" w:rsidRPr="00436A7B">
        <w:t>request</w:t>
      </w:r>
      <w:r w:rsidR="009037DA">
        <w:t xml:space="preserve"> </w:t>
      </w:r>
      <w:r w:rsidR="00436A7B" w:rsidRPr="00436A7B">
        <w:t>more</w:t>
      </w:r>
      <w:r w:rsidR="009037DA">
        <w:t xml:space="preserve"> </w:t>
      </w:r>
      <w:r w:rsidR="00436A7B" w:rsidRPr="00436A7B">
        <w:t>time</w:t>
      </w:r>
      <w:r w:rsidR="009037DA">
        <w:t xml:space="preserve"> </w:t>
      </w:r>
      <w:r w:rsidR="00436A7B" w:rsidRPr="00436A7B">
        <w:t>is</w:t>
      </w:r>
      <w:r w:rsidR="009037DA">
        <w:t xml:space="preserve"> </w:t>
      </w:r>
      <w:r w:rsidR="00436A7B" w:rsidRPr="00436A7B">
        <w:t>provided</w:t>
      </w:r>
    </w:p>
    <w:p w:rsidR="00436A7B" w:rsidRDefault="00436A7B" w:rsidP="00436A7B">
      <w:r>
        <w:t>Not</w:t>
      </w:r>
      <w:r w:rsidR="009037DA">
        <w:t xml:space="preserve"> </w:t>
      </w:r>
      <w:r>
        <w:t>applicable.</w:t>
      </w:r>
      <w:r w:rsidR="009037DA">
        <w:t xml:space="preserve">  </w:t>
      </w:r>
      <w:r>
        <w:t>Web</w:t>
      </w:r>
      <w:r w:rsidR="009037DA">
        <w:t xml:space="preserve"> </w:t>
      </w:r>
      <w:r>
        <w:t>pages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do</w:t>
      </w:r>
      <w:r w:rsidR="009037DA">
        <w:t xml:space="preserve"> </w:t>
      </w:r>
      <w:r>
        <w:t>not</w:t>
      </w:r>
      <w:r w:rsidR="009037DA">
        <w:t xml:space="preserve"> </w:t>
      </w:r>
      <w:r>
        <w:t>require</w:t>
      </w:r>
      <w:r w:rsidR="009037DA">
        <w:t xml:space="preserve"> </w:t>
      </w:r>
      <w:r>
        <w:t>timed</w:t>
      </w:r>
      <w:r w:rsidR="009037DA">
        <w:t xml:space="preserve"> </w:t>
      </w:r>
      <w:r>
        <w:t>responses.</w:t>
      </w:r>
    </w:p>
    <w:p w:rsidR="00002386" w:rsidRDefault="00002386" w:rsidP="00436A7B"/>
    <w:p w:rsidR="00002386" w:rsidRDefault="00002386" w:rsidP="00002386">
      <w:pPr>
        <w:pStyle w:val="Heading4"/>
      </w:pPr>
      <w:bookmarkStart w:id="206" w:name="_Ref119489100"/>
      <w:bookmarkStart w:id="207" w:name="_Ref119489323"/>
      <w:bookmarkStart w:id="208" w:name="_Toc414885725"/>
      <w:r w:rsidRPr="00694581">
        <w:t>Part</w:t>
      </w:r>
      <w:r w:rsidR="009037DA">
        <w:t xml:space="preserve"> </w:t>
      </w:r>
      <w:r w:rsidRPr="00694581">
        <w:t>1194.21</w:t>
      </w:r>
      <w:r>
        <w:t>,</w:t>
      </w:r>
      <w:r w:rsidR="009037DA">
        <w:t xml:space="preserve"> </w:t>
      </w:r>
      <w:r w:rsidRPr="00694581">
        <w:t>Software</w:t>
      </w:r>
      <w:r w:rsidR="009037DA">
        <w:t xml:space="preserve"> </w:t>
      </w:r>
      <w:r w:rsidRPr="00694581">
        <w:t>Applications</w:t>
      </w:r>
      <w:r w:rsidR="009037DA">
        <w:t xml:space="preserve"> </w:t>
      </w:r>
      <w:r w:rsidRPr="00694581">
        <w:t>and</w:t>
      </w:r>
      <w:r w:rsidR="009037DA">
        <w:t xml:space="preserve"> </w:t>
      </w:r>
      <w:r w:rsidRPr="00694581">
        <w:t>Operating</w:t>
      </w:r>
      <w:r w:rsidR="009037DA">
        <w:t xml:space="preserve"> </w:t>
      </w:r>
      <w:r w:rsidRPr="00694581">
        <w:t>Syste</w:t>
      </w:r>
      <w:bookmarkEnd w:id="206"/>
      <w:r>
        <w:t>ms</w:t>
      </w:r>
      <w:bookmarkEnd w:id="207"/>
      <w:bookmarkEnd w:id="208"/>
    </w:p>
    <w:p w:rsidR="00002386" w:rsidRPr="00002386" w:rsidRDefault="00002386" w:rsidP="00002386">
      <w:r w:rsidRPr="007070AB">
        <w:fldChar w:fldCharType="begin"/>
      </w:r>
      <w:r w:rsidRPr="007070AB">
        <w:instrText>xe</w:instrText>
      </w:r>
      <w:r w:rsidR="009037DA">
        <w:instrText xml:space="preserve"> </w:instrText>
      </w:r>
      <w:r w:rsidRPr="007070AB">
        <w:instrText>"</w:instrText>
      </w:r>
      <w:r>
        <w:instrText>Section</w:instrText>
      </w:r>
      <w:r w:rsidR="009037DA">
        <w:instrText xml:space="preserve"> </w:instrText>
      </w:r>
      <w:r>
        <w:instrText>508</w:instrText>
      </w:r>
      <w:r w:rsidR="009037DA">
        <w:instrText xml:space="preserve"> </w:instrText>
      </w:r>
      <w:r>
        <w:instrText>Compliance:Part</w:instrText>
      </w:r>
      <w:r w:rsidR="009037DA">
        <w:instrText xml:space="preserve"> </w:instrText>
      </w:r>
      <w:r>
        <w:instrText>1194.21</w:instrText>
      </w:r>
      <w:r w:rsidRPr="007070AB">
        <w:instrText>"</w:instrText>
      </w:r>
      <w:r w:rsidRPr="007070AB">
        <w:fldChar w:fldCharType="end"/>
      </w:r>
    </w:p>
    <w:p w:rsidR="00694581" w:rsidRDefault="00694581" w:rsidP="00694581">
      <w:pPr>
        <w:pStyle w:val="Heading5"/>
      </w:pPr>
      <w:r>
        <w:t>Part</w:t>
      </w:r>
      <w:r w:rsidR="009037DA">
        <w:t xml:space="preserve"> </w:t>
      </w:r>
      <w:r w:rsidRPr="00993ADE">
        <w:t>1194.2</w:t>
      </w:r>
      <w:r w:rsidR="00002386">
        <w:t>1</w:t>
      </w:r>
      <w:r>
        <w:t>A,</w:t>
      </w:r>
      <w:r w:rsidR="009037DA">
        <w:t xml:space="preserve"> </w:t>
      </w:r>
      <w:r w:rsidRPr="00694581">
        <w:t>Executing</w:t>
      </w:r>
      <w:r w:rsidR="009037DA">
        <w:t xml:space="preserve"> </w:t>
      </w:r>
      <w:r w:rsidRPr="00694581">
        <w:t>functions</w:t>
      </w:r>
      <w:r w:rsidR="009037DA">
        <w:t xml:space="preserve"> </w:t>
      </w:r>
      <w:r w:rsidRPr="00694581">
        <w:t>from</w:t>
      </w:r>
      <w:r w:rsidR="009037DA">
        <w:t xml:space="preserve"> </w:t>
      </w:r>
      <w:r w:rsidRPr="00694581">
        <w:t>keyboard</w:t>
      </w:r>
    </w:p>
    <w:p w:rsidR="00694581" w:rsidRPr="00694581" w:rsidRDefault="00694581" w:rsidP="00436A7B">
      <w:r>
        <w:t>W</w:t>
      </w:r>
      <w:r w:rsidRPr="00694581">
        <w:t>eb</w:t>
      </w:r>
      <w:r w:rsidR="009037DA">
        <w:t xml:space="preserve"> </w:t>
      </w:r>
      <w:r w:rsidRPr="00694581">
        <w:t>pages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rsidRPr="00694581">
        <w:t>are</w:t>
      </w:r>
      <w:r w:rsidR="009037DA">
        <w:t xml:space="preserve"> </w:t>
      </w:r>
      <w:r w:rsidRPr="00694581">
        <w:t>compliant</w:t>
      </w:r>
      <w:r w:rsidR="009037DA">
        <w:t xml:space="preserve"> </w:t>
      </w:r>
      <w:r w:rsidRPr="00694581">
        <w:t>since</w:t>
      </w:r>
      <w:r w:rsidR="009037DA">
        <w:t xml:space="preserve"> </w:t>
      </w:r>
      <w:r w:rsidRPr="00694581">
        <w:t>a</w:t>
      </w:r>
      <w:r w:rsidR="009037DA">
        <w:t xml:space="preserve"> </w:t>
      </w:r>
      <w:r w:rsidRPr="00694581">
        <w:t>user</w:t>
      </w:r>
      <w:r w:rsidR="009037DA">
        <w:t xml:space="preserve"> </w:t>
      </w:r>
      <w:r w:rsidRPr="00694581">
        <w:t>can</w:t>
      </w:r>
      <w:r w:rsidR="009037DA">
        <w:t xml:space="preserve"> </w:t>
      </w:r>
      <w:r w:rsidR="00250145">
        <w:t>navigate</w:t>
      </w:r>
      <w:r w:rsidR="009037DA">
        <w:t xml:space="preserve"> </w:t>
      </w:r>
      <w:r w:rsidRPr="00694581">
        <w:t>them</w:t>
      </w:r>
      <w:r w:rsidR="009037DA">
        <w:t xml:space="preserve"> </w:t>
      </w:r>
      <w:r w:rsidRPr="00694581">
        <w:t>and</w:t>
      </w:r>
      <w:r w:rsidR="009037DA">
        <w:t xml:space="preserve"> </w:t>
      </w:r>
      <w:r w:rsidRPr="00694581">
        <w:t>ac</w:t>
      </w:r>
      <w:r w:rsidR="00250145">
        <w:t>c</w:t>
      </w:r>
      <w:r w:rsidRPr="00694581">
        <w:t>ess</w:t>
      </w:r>
      <w:r w:rsidR="009037DA">
        <w:t xml:space="preserve"> </w:t>
      </w:r>
      <w:r w:rsidRPr="00694581">
        <w:t>their</w:t>
      </w:r>
      <w:r w:rsidR="009037DA">
        <w:t xml:space="preserve"> </w:t>
      </w:r>
      <w:r w:rsidRPr="00694581">
        <w:t>functionality</w:t>
      </w:r>
      <w:r w:rsidR="009037DA">
        <w:t xml:space="preserve"> </w:t>
      </w:r>
      <w:r w:rsidRPr="00694581">
        <w:t>without</w:t>
      </w:r>
      <w:r w:rsidR="009037DA">
        <w:t xml:space="preserve"> </w:t>
      </w:r>
      <w:r w:rsidRPr="00694581">
        <w:t>using</w:t>
      </w:r>
      <w:r w:rsidR="009037DA">
        <w:t xml:space="preserve"> </w:t>
      </w:r>
      <w:r w:rsidRPr="00694581">
        <w:t>a</w:t>
      </w:r>
      <w:r w:rsidR="009037DA">
        <w:t xml:space="preserve"> </w:t>
      </w:r>
      <w:r w:rsidRPr="00694581">
        <w:t>mouse</w:t>
      </w:r>
      <w:r>
        <w:t>,</w:t>
      </w:r>
      <w:r w:rsidR="009037DA">
        <w:t xml:space="preserve"> </w:t>
      </w:r>
      <w:r>
        <w:t>i</w:t>
      </w:r>
      <w:r w:rsidRPr="00694581">
        <w:t>.e.,</w:t>
      </w:r>
      <w:r w:rsidR="009037DA">
        <w:t xml:space="preserve"> </w:t>
      </w:r>
      <w:r w:rsidRPr="00694581">
        <w:t>navigate</w:t>
      </w:r>
      <w:r w:rsidR="009037DA">
        <w:t xml:space="preserve"> </w:t>
      </w:r>
      <w:r w:rsidRPr="00694581">
        <w:t>using</w:t>
      </w:r>
      <w:r w:rsidR="009037DA">
        <w:t xml:space="preserve"> </w:t>
      </w:r>
      <w:r w:rsidRPr="00694581">
        <w:t>"tab",</w:t>
      </w:r>
      <w:r w:rsidR="009037DA">
        <w:t xml:space="preserve"> </w:t>
      </w:r>
      <w:r w:rsidRPr="00694581">
        <w:t>"</w:t>
      </w:r>
      <w:r>
        <w:t>enter",</w:t>
      </w:r>
      <w:r w:rsidR="009037DA">
        <w:t xml:space="preserve"> </w:t>
      </w:r>
      <w:r>
        <w:t>and</w:t>
      </w:r>
      <w:r w:rsidR="009037DA">
        <w:t xml:space="preserve"> </w:t>
      </w:r>
      <w:r>
        <w:t>"up/down</w:t>
      </w:r>
      <w:r w:rsidR="009037DA">
        <w:t xml:space="preserve"> </w:t>
      </w:r>
      <w:r>
        <w:t>key</w:t>
      </w:r>
      <w:r w:rsidR="00250145">
        <w:t xml:space="preserve"> </w:t>
      </w:r>
      <w:r>
        <w:t>press".</w:t>
      </w:r>
    </w:p>
    <w:p w:rsidR="00694581" w:rsidRDefault="00694581" w:rsidP="00694581">
      <w:pPr>
        <w:pStyle w:val="Heading5"/>
      </w:pPr>
      <w:r>
        <w:t>Part</w:t>
      </w:r>
      <w:r w:rsidR="009037DA">
        <w:t xml:space="preserve"> </w:t>
      </w:r>
      <w:r w:rsidR="00002386">
        <w:t>1194.21</w:t>
      </w:r>
      <w:r>
        <w:t>B,</w:t>
      </w:r>
      <w:r w:rsidR="009037DA">
        <w:t xml:space="preserve"> </w:t>
      </w:r>
      <w:r w:rsidRPr="00694581">
        <w:t>Applications</w:t>
      </w:r>
      <w:r w:rsidR="009037DA">
        <w:t xml:space="preserve"> </w:t>
      </w:r>
      <w:r w:rsidRPr="00694581">
        <w:t>should</w:t>
      </w:r>
      <w:r w:rsidR="009037DA">
        <w:t xml:space="preserve"> </w:t>
      </w:r>
      <w:r w:rsidRPr="00694581">
        <w:t>not</w:t>
      </w:r>
      <w:r w:rsidR="009037DA">
        <w:t xml:space="preserve"> </w:t>
      </w:r>
      <w:r w:rsidRPr="00694581">
        <w:t>disable</w:t>
      </w:r>
      <w:r w:rsidR="009037DA">
        <w:t xml:space="preserve"> </w:t>
      </w:r>
      <w:r w:rsidRPr="00694581">
        <w:t>accessibility</w:t>
      </w:r>
      <w:r w:rsidR="009037DA">
        <w:t xml:space="preserve"> </w:t>
      </w:r>
      <w:r w:rsidRPr="00694581">
        <w:t>features</w:t>
      </w:r>
      <w:r w:rsidR="009037DA">
        <w:t xml:space="preserve"> </w:t>
      </w:r>
      <w:r w:rsidRPr="00694581">
        <w:t>if</w:t>
      </w:r>
      <w:r w:rsidR="009037DA">
        <w:t xml:space="preserve"> </w:t>
      </w:r>
      <w:r w:rsidRPr="00694581">
        <w:t>available</w:t>
      </w:r>
    </w:p>
    <w:p w:rsidR="00694581" w:rsidRPr="00694581" w:rsidRDefault="00694581" w:rsidP="00694581">
      <w:r>
        <w:t>Not</w:t>
      </w:r>
      <w:r w:rsidR="009037DA">
        <w:t xml:space="preserve"> </w:t>
      </w:r>
      <w:r>
        <w:t>applicable.</w:t>
      </w:r>
    </w:p>
    <w:p w:rsidR="00694581" w:rsidRDefault="00694581" w:rsidP="00694581">
      <w:pPr>
        <w:pStyle w:val="Heading5"/>
      </w:pPr>
      <w:r>
        <w:t>Part</w:t>
      </w:r>
      <w:r w:rsidR="009037DA">
        <w:t xml:space="preserve"> </w:t>
      </w:r>
      <w:r w:rsidR="00002386">
        <w:t>1194.21</w:t>
      </w:r>
      <w:r>
        <w:t>C,</w:t>
      </w:r>
      <w:r w:rsidR="009037DA">
        <w:t xml:space="preserve"> </w:t>
      </w:r>
      <w:r w:rsidRPr="00694581">
        <w:t>Well-defined</w:t>
      </w:r>
      <w:r w:rsidR="009037DA">
        <w:t xml:space="preserve"> </w:t>
      </w:r>
      <w:r w:rsidRPr="00694581">
        <w:t>indication</w:t>
      </w:r>
      <w:r w:rsidR="009037DA">
        <w:t xml:space="preserve"> </w:t>
      </w:r>
      <w:r w:rsidRPr="00694581">
        <w:t>of</w:t>
      </w:r>
      <w:r w:rsidR="009037DA">
        <w:t xml:space="preserve"> </w:t>
      </w:r>
      <w:r w:rsidRPr="00694581">
        <w:t>on-screen</w:t>
      </w:r>
      <w:r w:rsidR="009037DA">
        <w:t xml:space="preserve"> </w:t>
      </w:r>
      <w:r w:rsidRPr="00694581">
        <w:t>focus</w:t>
      </w:r>
    </w:p>
    <w:p w:rsidR="00694581" w:rsidRPr="00694581" w:rsidRDefault="00694581" w:rsidP="00694581">
      <w:r w:rsidRPr="00694581">
        <w:t>The</w:t>
      </w:r>
      <w:r w:rsidR="009037DA">
        <w:t xml:space="preserve"> </w:t>
      </w:r>
      <w:r w:rsidRPr="00694581">
        <w:t>web</w:t>
      </w:r>
      <w:r w:rsidR="009037DA">
        <w:t xml:space="preserve"> </w:t>
      </w:r>
      <w:r w:rsidRPr="00694581">
        <w:t>browser</w:t>
      </w:r>
      <w:r w:rsidR="009037DA">
        <w:t xml:space="preserve"> </w:t>
      </w:r>
      <w:r w:rsidRPr="00694581">
        <w:t>has</w:t>
      </w:r>
      <w:r w:rsidR="009037DA">
        <w:t xml:space="preserve"> </w:t>
      </w:r>
      <w:r w:rsidRPr="00694581">
        <w:t>this</w:t>
      </w:r>
      <w:r w:rsidR="009037DA">
        <w:t xml:space="preserve"> </w:t>
      </w:r>
      <w:r w:rsidRPr="00694581">
        <w:t>functionality</w:t>
      </w:r>
      <w:r w:rsidR="009037DA">
        <w:t xml:space="preserve"> </w:t>
      </w:r>
      <w:r w:rsidRPr="00694581">
        <w:t>already</w:t>
      </w:r>
      <w:r w:rsidR="009037DA">
        <w:t xml:space="preserve"> </w:t>
      </w:r>
      <w:r w:rsidRPr="00694581">
        <w:t>(I.e.,</w:t>
      </w:r>
      <w:r w:rsidR="009037DA">
        <w:t xml:space="preserve"> </w:t>
      </w:r>
      <w:r>
        <w:t>HTML</w:t>
      </w:r>
      <w:r w:rsidR="009037DA">
        <w:t xml:space="preserve"> </w:t>
      </w:r>
      <w:r w:rsidRPr="00694581">
        <w:t>element</w:t>
      </w:r>
      <w:r>
        <w:t>s</w:t>
      </w:r>
      <w:r w:rsidR="009037DA">
        <w:t xml:space="preserve"> </w:t>
      </w:r>
      <w:r w:rsidRPr="00694581">
        <w:t>in</w:t>
      </w:r>
      <w:r w:rsidR="009037DA">
        <w:t xml:space="preserve"> </w:t>
      </w:r>
      <w:r w:rsidRPr="00694581">
        <w:t>focus</w:t>
      </w:r>
      <w:r w:rsidR="009037DA">
        <w:t xml:space="preserve"> </w:t>
      </w:r>
      <w:r>
        <w:t>are</w:t>
      </w:r>
      <w:r w:rsidR="009037DA">
        <w:t xml:space="preserve"> </w:t>
      </w:r>
      <w:r w:rsidRPr="00694581">
        <w:t>highlighted</w:t>
      </w:r>
      <w:r w:rsidR="009037DA">
        <w:t xml:space="preserve"> </w:t>
      </w:r>
      <w:r w:rsidRPr="00694581">
        <w:t>with</w:t>
      </w:r>
      <w:r w:rsidR="009037DA">
        <w:t xml:space="preserve"> </w:t>
      </w:r>
      <w:r w:rsidRPr="00694581">
        <w:t>a</w:t>
      </w:r>
      <w:r w:rsidR="009037DA">
        <w:t xml:space="preserve"> </w:t>
      </w:r>
      <w:r w:rsidRPr="00694581">
        <w:t>"dashed</w:t>
      </w:r>
      <w:r w:rsidR="009037DA">
        <w:t xml:space="preserve"> </w:t>
      </w:r>
      <w:r w:rsidRPr="00694581">
        <w:t>box</w:t>
      </w:r>
      <w:r w:rsidR="009037DA">
        <w:t xml:space="preserve"> </w:t>
      </w:r>
      <w:r w:rsidRPr="00694581">
        <w:t>outline").</w:t>
      </w:r>
    </w:p>
    <w:p w:rsidR="00694581" w:rsidRDefault="00694581" w:rsidP="00694581">
      <w:pPr>
        <w:pStyle w:val="Heading5"/>
      </w:pPr>
      <w:r>
        <w:t>Part</w:t>
      </w:r>
      <w:r w:rsidR="009037DA">
        <w:t xml:space="preserve"> </w:t>
      </w:r>
      <w:r w:rsidR="00002386">
        <w:t>1194.21</w:t>
      </w:r>
      <w:r>
        <w:t>D,</w:t>
      </w:r>
      <w:r w:rsidR="009037DA">
        <w:t xml:space="preserve"> </w:t>
      </w:r>
      <w:r w:rsidRPr="00694581">
        <w:t>Interface</w:t>
      </w:r>
      <w:r w:rsidR="009037DA">
        <w:t xml:space="preserve"> </w:t>
      </w:r>
      <w:r w:rsidRPr="00694581">
        <w:t>elements</w:t>
      </w:r>
      <w:r w:rsidR="009037DA">
        <w:t xml:space="preserve"> </w:t>
      </w:r>
      <w:r w:rsidRPr="00694581">
        <w:t>must</w:t>
      </w:r>
      <w:r w:rsidR="009037DA">
        <w:t xml:space="preserve"> </w:t>
      </w:r>
      <w:r w:rsidRPr="00694581">
        <w:t>be</w:t>
      </w:r>
      <w:r w:rsidR="009037DA">
        <w:t xml:space="preserve"> </w:t>
      </w:r>
      <w:r w:rsidRPr="00694581">
        <w:t>identifiable</w:t>
      </w:r>
    </w:p>
    <w:p w:rsidR="00694581" w:rsidRPr="00694581" w:rsidRDefault="00694581" w:rsidP="00694581">
      <w:r>
        <w:t>Button</w:t>
      </w:r>
      <w:r w:rsidR="009037DA">
        <w:t xml:space="preserve"> </w:t>
      </w:r>
      <w:r>
        <w:t>and</w:t>
      </w:r>
      <w:r w:rsidR="009037DA">
        <w:t xml:space="preserve"> </w:t>
      </w:r>
      <w:r w:rsidRPr="00694581">
        <w:t>menu</w:t>
      </w:r>
      <w:r w:rsidR="009037DA">
        <w:t xml:space="preserve"> </w:t>
      </w:r>
      <w:r w:rsidRPr="00694581">
        <w:t>text</w:t>
      </w:r>
      <w:r w:rsidR="009037DA">
        <w:t xml:space="preserve"> </w:t>
      </w:r>
      <w:r>
        <w:t>have</w:t>
      </w:r>
      <w:r w:rsidR="009037DA">
        <w:t xml:space="preserve"> </w:t>
      </w:r>
      <w:r w:rsidRPr="00694581">
        <w:t>"alt"</w:t>
      </w:r>
      <w:r w:rsidR="009037DA">
        <w:t xml:space="preserve"> </w:t>
      </w:r>
      <w:r>
        <w:t>tags</w:t>
      </w:r>
      <w:r w:rsidR="009037DA">
        <w:t xml:space="preserve"> </w:t>
      </w:r>
      <w:r w:rsidRPr="00694581">
        <w:t>to</w:t>
      </w:r>
      <w:r w:rsidR="009037DA">
        <w:t xml:space="preserve"> </w:t>
      </w:r>
      <w:r w:rsidRPr="00694581">
        <w:t>indicate</w:t>
      </w:r>
      <w:r w:rsidR="009037DA">
        <w:t xml:space="preserve"> </w:t>
      </w:r>
      <w:r w:rsidRPr="00694581">
        <w:t>action</w:t>
      </w:r>
      <w:r w:rsidR="009037DA">
        <w:t xml:space="preserve"> </w:t>
      </w:r>
      <w:r w:rsidRPr="00694581">
        <w:t>of</w:t>
      </w:r>
      <w:r w:rsidR="009037DA">
        <w:t xml:space="preserve"> </w:t>
      </w:r>
      <w:r w:rsidRPr="00694581">
        <w:t>these</w:t>
      </w:r>
      <w:r w:rsidR="009037DA">
        <w:t xml:space="preserve"> </w:t>
      </w:r>
      <w:r w:rsidRPr="00694581">
        <w:t>interface</w:t>
      </w:r>
      <w:r w:rsidR="009037DA">
        <w:t xml:space="preserve"> </w:t>
      </w:r>
      <w:r w:rsidRPr="00694581">
        <w:t>elements.</w:t>
      </w:r>
    </w:p>
    <w:p w:rsidR="00694581" w:rsidRDefault="00694581" w:rsidP="00694581">
      <w:pPr>
        <w:pStyle w:val="Heading5"/>
      </w:pPr>
      <w:r>
        <w:t>Part</w:t>
      </w:r>
      <w:r w:rsidR="009037DA">
        <w:t xml:space="preserve"> </w:t>
      </w:r>
      <w:r w:rsidRPr="00993ADE">
        <w:t>1194.2</w:t>
      </w:r>
      <w:r w:rsidR="00002386">
        <w:t>1</w:t>
      </w:r>
      <w:r>
        <w:t>E,</w:t>
      </w:r>
      <w:r w:rsidR="009037DA">
        <w:t xml:space="preserve"> </w:t>
      </w:r>
      <w:r w:rsidRPr="00694581">
        <w:t>Consistent</w:t>
      </w:r>
      <w:r w:rsidR="009037DA">
        <w:t xml:space="preserve"> </w:t>
      </w:r>
      <w:r w:rsidRPr="00694581">
        <w:t>use/meaning</w:t>
      </w:r>
      <w:r w:rsidR="009037DA">
        <w:t xml:space="preserve"> </w:t>
      </w:r>
      <w:r w:rsidRPr="00694581">
        <w:t>of</w:t>
      </w:r>
      <w:r w:rsidR="009037DA">
        <w:t xml:space="preserve"> </w:t>
      </w:r>
      <w:r w:rsidRPr="00694581">
        <w:t>bitmap</w:t>
      </w:r>
      <w:r w:rsidR="009037DA">
        <w:t xml:space="preserve"> </w:t>
      </w:r>
      <w:r w:rsidRPr="00694581">
        <w:t>images</w:t>
      </w:r>
      <w:r w:rsidR="009037DA">
        <w:t xml:space="preserve"> </w:t>
      </w:r>
      <w:r w:rsidRPr="00694581">
        <w:t>to</w:t>
      </w:r>
      <w:r w:rsidR="009037DA">
        <w:t xml:space="preserve"> </w:t>
      </w:r>
      <w:r w:rsidRPr="00694581">
        <w:t>identify</w:t>
      </w:r>
      <w:r w:rsidR="009037DA">
        <w:t xml:space="preserve"> </w:t>
      </w:r>
      <w:r w:rsidRPr="00694581">
        <w:t>controls,</w:t>
      </w:r>
      <w:r w:rsidR="009037DA">
        <w:t xml:space="preserve"> </w:t>
      </w:r>
      <w:r w:rsidRPr="00694581">
        <w:t>status</w:t>
      </w:r>
      <w:r w:rsidR="009037DA">
        <w:t xml:space="preserve"> </w:t>
      </w:r>
      <w:r w:rsidRPr="00694581">
        <w:t>indicators,</w:t>
      </w:r>
      <w:r w:rsidR="009037DA">
        <w:t xml:space="preserve"> </w:t>
      </w:r>
      <w:r w:rsidRPr="00694581">
        <w:t>and</w:t>
      </w:r>
      <w:r w:rsidR="009037DA">
        <w:t xml:space="preserve"> </w:t>
      </w:r>
      <w:r w:rsidRPr="00694581">
        <w:t>other</w:t>
      </w:r>
      <w:r w:rsidR="009037DA">
        <w:t xml:space="preserve"> </w:t>
      </w:r>
      <w:r w:rsidRPr="00694581">
        <w:t>programmatic</w:t>
      </w:r>
      <w:r w:rsidR="009037DA">
        <w:t xml:space="preserve"> </w:t>
      </w:r>
      <w:r w:rsidRPr="00694581">
        <w:t>elements</w:t>
      </w:r>
    </w:p>
    <w:p w:rsidR="00694581" w:rsidRPr="00694581" w:rsidRDefault="00694581" w:rsidP="00694581">
      <w:r>
        <w:t>Not</w:t>
      </w:r>
      <w:r w:rsidR="009037DA">
        <w:t xml:space="preserve"> </w:t>
      </w:r>
      <w:r>
        <w:t>applicable.</w:t>
      </w:r>
    </w:p>
    <w:p w:rsidR="00694581" w:rsidRDefault="00694581" w:rsidP="00694581">
      <w:pPr>
        <w:pStyle w:val="Heading5"/>
      </w:pPr>
      <w:r>
        <w:t>Part</w:t>
      </w:r>
      <w:r w:rsidR="009037DA">
        <w:t xml:space="preserve"> </w:t>
      </w:r>
      <w:r w:rsidR="00002386">
        <w:t>1194.21</w:t>
      </w:r>
      <w:r>
        <w:t>F,</w:t>
      </w:r>
      <w:r w:rsidR="009037DA">
        <w:t xml:space="preserve"> </w:t>
      </w:r>
      <w:r w:rsidRPr="00694581">
        <w:t>Textual</w:t>
      </w:r>
      <w:r w:rsidR="009037DA">
        <w:t xml:space="preserve"> </w:t>
      </w:r>
      <w:r w:rsidRPr="00694581">
        <w:t>information</w:t>
      </w:r>
      <w:r w:rsidR="009037DA">
        <w:t xml:space="preserve"> </w:t>
      </w:r>
      <w:r w:rsidRPr="00694581">
        <w:t>shall</w:t>
      </w:r>
      <w:r w:rsidR="009037DA">
        <w:t xml:space="preserve"> </w:t>
      </w:r>
      <w:r w:rsidRPr="00694581">
        <w:t>be</w:t>
      </w:r>
      <w:r w:rsidR="009037DA">
        <w:t xml:space="preserve"> </w:t>
      </w:r>
      <w:r w:rsidRPr="00694581">
        <w:t>provided</w:t>
      </w:r>
      <w:r w:rsidR="009037DA">
        <w:t xml:space="preserve"> </w:t>
      </w:r>
      <w:r w:rsidRPr="00694581">
        <w:t>through</w:t>
      </w:r>
      <w:r w:rsidR="009037DA">
        <w:t xml:space="preserve"> </w:t>
      </w:r>
      <w:r w:rsidRPr="00694581">
        <w:t>operating</w:t>
      </w:r>
      <w:r w:rsidR="009037DA">
        <w:t xml:space="preserve"> </w:t>
      </w:r>
      <w:r w:rsidRPr="00694581">
        <w:t>system</w:t>
      </w:r>
      <w:r w:rsidR="009037DA">
        <w:t xml:space="preserve"> </w:t>
      </w:r>
      <w:r w:rsidRPr="00694581">
        <w:t>functions</w:t>
      </w:r>
      <w:r w:rsidR="009037DA">
        <w:t xml:space="preserve"> </w:t>
      </w:r>
      <w:r w:rsidRPr="00694581">
        <w:t>for</w:t>
      </w:r>
      <w:r w:rsidR="009037DA">
        <w:t xml:space="preserve"> </w:t>
      </w:r>
      <w:r w:rsidRPr="00694581">
        <w:t>displaying</w:t>
      </w:r>
      <w:r w:rsidR="009037DA">
        <w:t xml:space="preserve"> </w:t>
      </w:r>
      <w:r w:rsidRPr="00694581">
        <w:t>text</w:t>
      </w:r>
    </w:p>
    <w:p w:rsidR="00694581" w:rsidRPr="00694581" w:rsidRDefault="00694581" w:rsidP="00694581">
      <w:r>
        <w:t>Not</w:t>
      </w:r>
      <w:r w:rsidR="009037DA">
        <w:t xml:space="preserve"> </w:t>
      </w:r>
      <w:r>
        <w:t>applicable.</w:t>
      </w:r>
    </w:p>
    <w:p w:rsidR="00694581" w:rsidRDefault="00694581" w:rsidP="00694581">
      <w:pPr>
        <w:pStyle w:val="Heading5"/>
      </w:pPr>
      <w:r>
        <w:t>Part</w:t>
      </w:r>
      <w:r w:rsidR="009037DA">
        <w:t xml:space="preserve"> </w:t>
      </w:r>
      <w:r w:rsidR="00002386">
        <w:t>1194.21</w:t>
      </w:r>
      <w:r>
        <w:t>G,</w:t>
      </w:r>
      <w:r w:rsidR="009037DA">
        <w:t xml:space="preserve"> </w:t>
      </w:r>
      <w:r w:rsidRPr="00694581">
        <w:t>Applications</w:t>
      </w:r>
      <w:r w:rsidR="009037DA">
        <w:t xml:space="preserve"> </w:t>
      </w:r>
      <w:r w:rsidRPr="00694581">
        <w:t>shall</w:t>
      </w:r>
      <w:r w:rsidR="009037DA">
        <w:t xml:space="preserve"> </w:t>
      </w:r>
      <w:r w:rsidRPr="00694581">
        <w:t>not</w:t>
      </w:r>
      <w:r w:rsidR="009037DA">
        <w:t xml:space="preserve"> </w:t>
      </w:r>
      <w:r w:rsidRPr="00694581">
        <w:t>override</w:t>
      </w:r>
      <w:r w:rsidR="009037DA">
        <w:t xml:space="preserve"> </w:t>
      </w:r>
      <w:r w:rsidRPr="00694581">
        <w:t>user</w:t>
      </w:r>
      <w:r w:rsidR="009037DA">
        <w:t xml:space="preserve"> </w:t>
      </w:r>
      <w:r w:rsidRPr="00694581">
        <w:t>selected</w:t>
      </w:r>
      <w:r w:rsidR="009037DA">
        <w:t xml:space="preserve"> </w:t>
      </w:r>
      <w:r w:rsidRPr="00694581">
        <w:t>contrast</w:t>
      </w:r>
      <w:r w:rsidR="009037DA">
        <w:t xml:space="preserve"> </w:t>
      </w:r>
      <w:r w:rsidRPr="00694581">
        <w:t>and</w:t>
      </w:r>
      <w:r w:rsidR="009037DA">
        <w:t xml:space="preserve"> </w:t>
      </w:r>
      <w:r w:rsidRPr="00694581">
        <w:t>color</w:t>
      </w:r>
      <w:r w:rsidR="009037DA">
        <w:t xml:space="preserve"> </w:t>
      </w:r>
      <w:r w:rsidRPr="00694581">
        <w:t>selections</w:t>
      </w:r>
      <w:r w:rsidR="009037DA">
        <w:t xml:space="preserve"> </w:t>
      </w:r>
      <w:r w:rsidRPr="00694581">
        <w:t>and</w:t>
      </w:r>
      <w:r w:rsidR="009037DA">
        <w:t xml:space="preserve"> </w:t>
      </w:r>
      <w:r w:rsidRPr="00694581">
        <w:t>other</w:t>
      </w:r>
      <w:r w:rsidR="009037DA">
        <w:t xml:space="preserve"> </w:t>
      </w:r>
      <w:r w:rsidRPr="00694581">
        <w:t>individual</w:t>
      </w:r>
      <w:r w:rsidR="009037DA">
        <w:t xml:space="preserve"> </w:t>
      </w:r>
      <w:r w:rsidRPr="00694581">
        <w:t>display</w:t>
      </w:r>
      <w:r w:rsidR="009037DA">
        <w:t xml:space="preserve"> </w:t>
      </w:r>
      <w:r w:rsidRPr="00694581">
        <w:t>attributes</w:t>
      </w:r>
    </w:p>
    <w:p w:rsidR="00694581" w:rsidRPr="00694581" w:rsidRDefault="00694581" w:rsidP="00694581">
      <w:r>
        <w:t>Not</w:t>
      </w:r>
      <w:r w:rsidR="009037DA">
        <w:t xml:space="preserve"> </w:t>
      </w:r>
      <w:r>
        <w:t>applicable.</w:t>
      </w:r>
    </w:p>
    <w:p w:rsidR="00694581" w:rsidRDefault="00694581" w:rsidP="00694581">
      <w:pPr>
        <w:pStyle w:val="Heading5"/>
      </w:pPr>
      <w:r>
        <w:t>Part</w:t>
      </w:r>
      <w:r w:rsidR="009037DA">
        <w:t xml:space="preserve"> </w:t>
      </w:r>
      <w:r w:rsidR="00002386">
        <w:t>1194.21</w:t>
      </w:r>
      <w:r>
        <w:t>H,</w:t>
      </w:r>
      <w:r w:rsidR="009037DA">
        <w:t xml:space="preserve"> </w:t>
      </w:r>
      <w:r w:rsidRPr="00694581">
        <w:t>Non-animated</w:t>
      </w:r>
      <w:r w:rsidR="009037DA">
        <w:t xml:space="preserve"> </w:t>
      </w:r>
      <w:r w:rsidRPr="00694581">
        <w:t>alternative</w:t>
      </w:r>
      <w:r w:rsidR="009037DA">
        <w:t xml:space="preserve"> </w:t>
      </w:r>
      <w:r w:rsidRPr="00694581">
        <w:t>to</w:t>
      </w:r>
      <w:r w:rsidR="009037DA">
        <w:t xml:space="preserve"> </w:t>
      </w:r>
      <w:r w:rsidRPr="00694581">
        <w:t>any</w:t>
      </w:r>
      <w:r w:rsidR="009037DA">
        <w:t xml:space="preserve"> </w:t>
      </w:r>
      <w:r w:rsidRPr="00694581">
        <w:t>animation</w:t>
      </w:r>
      <w:r w:rsidR="009037DA">
        <w:t xml:space="preserve"> </w:t>
      </w:r>
      <w:r w:rsidRPr="00694581">
        <w:t>used</w:t>
      </w:r>
    </w:p>
    <w:p w:rsidR="00694581" w:rsidRPr="00694581" w:rsidRDefault="00694581" w:rsidP="00694581">
      <w:r>
        <w:t>Not</w:t>
      </w:r>
      <w:r w:rsidR="009037DA">
        <w:t xml:space="preserve"> </w:t>
      </w:r>
      <w:r>
        <w:t>applicable.</w:t>
      </w:r>
    </w:p>
    <w:p w:rsidR="00694581" w:rsidRDefault="00694581" w:rsidP="00694581">
      <w:pPr>
        <w:pStyle w:val="Heading5"/>
      </w:pPr>
      <w:r>
        <w:t>Part</w:t>
      </w:r>
      <w:r w:rsidR="009037DA">
        <w:t xml:space="preserve"> </w:t>
      </w:r>
      <w:r w:rsidR="00002386">
        <w:t>1194.21</w:t>
      </w:r>
      <w:r>
        <w:t>I,</w:t>
      </w:r>
      <w:r w:rsidR="009037DA">
        <w:t xml:space="preserve"> </w:t>
      </w:r>
      <w:r w:rsidRPr="00694581">
        <w:t>Color</w:t>
      </w:r>
      <w:r w:rsidR="009037DA">
        <w:t xml:space="preserve"> </w:t>
      </w:r>
      <w:r w:rsidRPr="00694581">
        <w:t>coding</w:t>
      </w:r>
      <w:r w:rsidR="009037DA">
        <w:t xml:space="preserve"> </w:t>
      </w:r>
      <w:r w:rsidRPr="00694581">
        <w:t>shall</w:t>
      </w:r>
      <w:r w:rsidR="009037DA">
        <w:t xml:space="preserve"> </w:t>
      </w:r>
      <w:r w:rsidRPr="00694581">
        <w:t>not</w:t>
      </w:r>
      <w:r w:rsidR="009037DA">
        <w:t xml:space="preserve"> </w:t>
      </w:r>
      <w:r w:rsidRPr="00694581">
        <w:t>be</w:t>
      </w:r>
      <w:r w:rsidR="009037DA">
        <w:t xml:space="preserve"> </w:t>
      </w:r>
      <w:r w:rsidRPr="00694581">
        <w:t>used</w:t>
      </w:r>
      <w:r w:rsidR="009037DA">
        <w:t xml:space="preserve"> </w:t>
      </w:r>
      <w:r w:rsidRPr="00694581">
        <w:t>as</w:t>
      </w:r>
      <w:r w:rsidR="009037DA">
        <w:t xml:space="preserve"> </w:t>
      </w:r>
      <w:r w:rsidRPr="00694581">
        <w:t>the</w:t>
      </w:r>
      <w:r w:rsidR="009037DA">
        <w:t xml:space="preserve"> </w:t>
      </w:r>
      <w:r w:rsidRPr="00694581">
        <w:t>only</w:t>
      </w:r>
      <w:r w:rsidR="009037DA">
        <w:t xml:space="preserve"> </w:t>
      </w:r>
      <w:r w:rsidRPr="00694581">
        <w:t>means</w:t>
      </w:r>
      <w:r w:rsidR="009037DA">
        <w:t xml:space="preserve"> </w:t>
      </w:r>
      <w:r w:rsidRPr="00694581">
        <w:t>of</w:t>
      </w:r>
      <w:r w:rsidR="009037DA">
        <w:t xml:space="preserve"> </w:t>
      </w:r>
      <w:r w:rsidRPr="00694581">
        <w:t>conveying</w:t>
      </w:r>
      <w:r w:rsidR="009037DA">
        <w:t xml:space="preserve"> </w:t>
      </w:r>
      <w:r w:rsidRPr="00694581">
        <w:t>information</w:t>
      </w:r>
    </w:p>
    <w:p w:rsidR="00694581" w:rsidRPr="00694581" w:rsidRDefault="00694581" w:rsidP="00694581">
      <w:r>
        <w:t>Tables</w:t>
      </w:r>
      <w:r w:rsidR="009037DA">
        <w:t xml:space="preserve"> </w:t>
      </w:r>
      <w:r w:rsidR="00D40448">
        <w:t>built with</w:t>
      </w:r>
      <w:r w:rsidR="009037DA">
        <w:t xml:space="preserve"> </w:t>
      </w:r>
      <w:r>
        <w:t>Iron</w:t>
      </w:r>
      <w:r w:rsidR="009037DA">
        <w:t xml:space="preserve"> </w:t>
      </w:r>
      <w:r>
        <w:t>Speed</w:t>
      </w:r>
      <w:r w:rsidR="009037DA">
        <w:t xml:space="preserve"> </w:t>
      </w:r>
      <w:r>
        <w:t>Designer</w:t>
      </w:r>
      <w:r w:rsidR="009037DA">
        <w:t xml:space="preserve"> </w:t>
      </w:r>
      <w:r>
        <w:t>use</w:t>
      </w:r>
      <w:r w:rsidR="009037DA">
        <w:t xml:space="preserve"> </w:t>
      </w:r>
      <w:r>
        <w:t>color-highlighting</w:t>
      </w:r>
      <w:r w:rsidR="009037DA">
        <w:t xml:space="preserve"> </w:t>
      </w:r>
      <w:r w:rsidRPr="00694581">
        <w:t>to</w:t>
      </w:r>
      <w:r w:rsidR="009037DA">
        <w:t xml:space="preserve"> </w:t>
      </w:r>
      <w:r w:rsidRPr="00694581">
        <w:t>indicate</w:t>
      </w:r>
      <w:r w:rsidR="009037DA">
        <w:t xml:space="preserve"> </w:t>
      </w:r>
      <w:r w:rsidRPr="00694581">
        <w:t>selection</w:t>
      </w:r>
      <w:r>
        <w:t>.</w:t>
      </w:r>
      <w:r w:rsidR="009037DA">
        <w:t xml:space="preserve">  </w:t>
      </w:r>
      <w:r w:rsidR="005E6439">
        <w:t>Application</w:t>
      </w:r>
      <w:r>
        <w:t>s</w:t>
      </w:r>
      <w:r w:rsidR="009037DA">
        <w:t xml:space="preserve"> </w:t>
      </w:r>
      <w:r>
        <w:t>comply</w:t>
      </w:r>
      <w:r w:rsidR="009037DA">
        <w:t xml:space="preserve"> </w:t>
      </w:r>
      <w:r>
        <w:t>with</w:t>
      </w:r>
      <w:r w:rsidR="009037DA">
        <w:t xml:space="preserve"> </w:t>
      </w:r>
      <w:r>
        <w:t>Part</w:t>
      </w:r>
      <w:r w:rsidR="009037DA">
        <w:t xml:space="preserve"> </w:t>
      </w:r>
      <w:r w:rsidRPr="00694581">
        <w:t>1194.22C</w:t>
      </w:r>
      <w:r w:rsidR="009037DA">
        <w:t xml:space="preserve"> </w:t>
      </w:r>
      <w:r>
        <w:t>and</w:t>
      </w:r>
      <w:r w:rsidR="009037DA">
        <w:t xml:space="preserve"> </w:t>
      </w:r>
      <w:r>
        <w:t>most</w:t>
      </w:r>
      <w:r w:rsidR="009037DA">
        <w:t xml:space="preserve"> </w:t>
      </w:r>
      <w:r w:rsidR="00126A8F">
        <w:t>page style</w:t>
      </w:r>
      <w:r>
        <w:t>s</w:t>
      </w:r>
      <w:r w:rsidR="009037DA">
        <w:t xml:space="preserve"> </w:t>
      </w:r>
      <w:r>
        <w:t>have</w:t>
      </w:r>
      <w:r w:rsidR="009037DA">
        <w:t xml:space="preserve"> </w:t>
      </w:r>
      <w:r>
        <w:t>sufficient</w:t>
      </w:r>
      <w:r w:rsidR="009037DA">
        <w:t xml:space="preserve"> </w:t>
      </w:r>
      <w:r w:rsidRPr="00694581">
        <w:t>contrast</w:t>
      </w:r>
      <w:r w:rsidR="009037DA">
        <w:t xml:space="preserve"> </w:t>
      </w:r>
      <w:r w:rsidRPr="00694581">
        <w:t>as</w:t>
      </w:r>
      <w:r w:rsidR="009037DA">
        <w:t xml:space="preserve"> </w:t>
      </w:r>
      <w:r w:rsidRPr="00694581">
        <w:t>viewed</w:t>
      </w:r>
      <w:r w:rsidR="009037DA">
        <w:t xml:space="preserve"> </w:t>
      </w:r>
      <w:r w:rsidRPr="00694581">
        <w:t>fro</w:t>
      </w:r>
      <w:r>
        <w:t>m</w:t>
      </w:r>
      <w:r w:rsidR="009037DA">
        <w:t xml:space="preserve"> </w:t>
      </w:r>
      <w:r>
        <w:t>a</w:t>
      </w:r>
      <w:r w:rsidR="009037DA">
        <w:t xml:space="preserve"> </w:t>
      </w:r>
      <w:r>
        <w:t>black-and-white</w:t>
      </w:r>
      <w:r w:rsidR="009037DA">
        <w:t xml:space="preserve"> </w:t>
      </w:r>
      <w:r>
        <w:t>monitor.</w:t>
      </w:r>
    </w:p>
    <w:p w:rsidR="00694581" w:rsidRDefault="00694581" w:rsidP="00694581">
      <w:pPr>
        <w:pStyle w:val="Heading5"/>
      </w:pPr>
      <w:r>
        <w:t>Part</w:t>
      </w:r>
      <w:r w:rsidR="009037DA">
        <w:t xml:space="preserve"> </w:t>
      </w:r>
      <w:r w:rsidR="00002386">
        <w:t>1194.21</w:t>
      </w:r>
      <w:r>
        <w:t>J,</w:t>
      </w:r>
      <w:r w:rsidR="009037DA">
        <w:t xml:space="preserve"> </w:t>
      </w:r>
      <w:proofErr w:type="gramStart"/>
      <w:r w:rsidRPr="00694581">
        <w:t>When</w:t>
      </w:r>
      <w:proofErr w:type="gramEnd"/>
      <w:r w:rsidR="009037DA">
        <w:t xml:space="preserve"> </w:t>
      </w:r>
      <w:r w:rsidRPr="00694581">
        <w:t>a</w:t>
      </w:r>
      <w:r w:rsidR="009037DA">
        <w:t xml:space="preserve"> </w:t>
      </w:r>
      <w:r w:rsidRPr="00694581">
        <w:t>product</w:t>
      </w:r>
      <w:r w:rsidR="009037DA">
        <w:t xml:space="preserve"> </w:t>
      </w:r>
      <w:r w:rsidRPr="00694581">
        <w:t>permits</w:t>
      </w:r>
      <w:r w:rsidR="009037DA">
        <w:t xml:space="preserve"> </w:t>
      </w:r>
      <w:r w:rsidRPr="00694581">
        <w:t>a</w:t>
      </w:r>
      <w:r w:rsidR="009037DA">
        <w:t xml:space="preserve"> </w:t>
      </w:r>
      <w:r w:rsidRPr="00694581">
        <w:t>user</w:t>
      </w:r>
      <w:r w:rsidR="009037DA">
        <w:t xml:space="preserve"> </w:t>
      </w:r>
      <w:r w:rsidRPr="00694581">
        <w:t>to</w:t>
      </w:r>
      <w:r w:rsidR="009037DA">
        <w:t xml:space="preserve"> </w:t>
      </w:r>
      <w:r w:rsidRPr="00694581">
        <w:t>adjust</w:t>
      </w:r>
      <w:r w:rsidR="009037DA">
        <w:t xml:space="preserve"> </w:t>
      </w:r>
      <w:r w:rsidRPr="00694581">
        <w:t>color</w:t>
      </w:r>
      <w:r w:rsidR="009037DA">
        <w:t xml:space="preserve"> </w:t>
      </w:r>
      <w:r w:rsidRPr="00694581">
        <w:t>and</w:t>
      </w:r>
      <w:r w:rsidR="009037DA">
        <w:t xml:space="preserve"> </w:t>
      </w:r>
      <w:r w:rsidRPr="00694581">
        <w:t>contrast</w:t>
      </w:r>
      <w:r w:rsidR="009037DA">
        <w:t xml:space="preserve"> </w:t>
      </w:r>
      <w:r w:rsidRPr="00694581">
        <w:t>settings,</w:t>
      </w:r>
      <w:r w:rsidR="009037DA">
        <w:t xml:space="preserve"> </w:t>
      </w:r>
      <w:r w:rsidRPr="00694581">
        <w:t>a</w:t>
      </w:r>
      <w:r w:rsidR="009037DA">
        <w:t xml:space="preserve"> </w:t>
      </w:r>
      <w:r w:rsidRPr="00694581">
        <w:t>variety</w:t>
      </w:r>
      <w:r w:rsidR="009037DA">
        <w:t xml:space="preserve"> </w:t>
      </w:r>
      <w:r w:rsidRPr="00694581">
        <w:t>of</w:t>
      </w:r>
      <w:r w:rsidR="009037DA">
        <w:t xml:space="preserve"> </w:t>
      </w:r>
      <w:r w:rsidRPr="00694581">
        <w:t>color</w:t>
      </w:r>
      <w:r w:rsidR="009037DA">
        <w:t xml:space="preserve"> </w:t>
      </w:r>
      <w:r w:rsidRPr="00694581">
        <w:t>selections</w:t>
      </w:r>
      <w:r w:rsidR="009037DA">
        <w:t xml:space="preserve"> </w:t>
      </w:r>
      <w:r w:rsidRPr="00694581">
        <w:t>capable</w:t>
      </w:r>
      <w:r w:rsidR="009037DA">
        <w:t xml:space="preserve"> </w:t>
      </w:r>
      <w:r w:rsidRPr="00694581">
        <w:t>of</w:t>
      </w:r>
      <w:r w:rsidR="009037DA">
        <w:t xml:space="preserve"> </w:t>
      </w:r>
      <w:r w:rsidRPr="00694581">
        <w:t>producing</w:t>
      </w:r>
      <w:r w:rsidR="009037DA">
        <w:t xml:space="preserve"> </w:t>
      </w:r>
      <w:r w:rsidRPr="00694581">
        <w:t>a</w:t>
      </w:r>
      <w:r w:rsidR="009037DA">
        <w:t xml:space="preserve"> </w:t>
      </w:r>
      <w:r w:rsidRPr="00694581">
        <w:t>range</w:t>
      </w:r>
      <w:r w:rsidR="009037DA">
        <w:t xml:space="preserve"> </w:t>
      </w:r>
      <w:r w:rsidRPr="00694581">
        <w:t>of</w:t>
      </w:r>
      <w:r w:rsidR="009037DA">
        <w:t xml:space="preserve"> </w:t>
      </w:r>
      <w:r w:rsidRPr="00694581">
        <w:t>contrast</w:t>
      </w:r>
      <w:r w:rsidR="009037DA">
        <w:t xml:space="preserve"> </w:t>
      </w:r>
      <w:r w:rsidRPr="00694581">
        <w:t>levels</w:t>
      </w:r>
      <w:r w:rsidR="009037DA">
        <w:t xml:space="preserve"> </w:t>
      </w:r>
      <w:r w:rsidRPr="00694581">
        <w:t>shall</w:t>
      </w:r>
      <w:r w:rsidR="009037DA">
        <w:t xml:space="preserve"> </w:t>
      </w:r>
      <w:r w:rsidRPr="00694581">
        <w:t>be</w:t>
      </w:r>
      <w:r w:rsidR="009037DA">
        <w:t xml:space="preserve"> </w:t>
      </w:r>
      <w:r w:rsidRPr="00694581">
        <w:t>provided</w:t>
      </w:r>
    </w:p>
    <w:p w:rsidR="00694581" w:rsidRPr="00694581" w:rsidRDefault="00694581" w:rsidP="00694581">
      <w:r>
        <w:t>Developers</w:t>
      </w:r>
      <w:r w:rsidR="009037DA">
        <w:t xml:space="preserve"> </w:t>
      </w:r>
      <w:r w:rsidRPr="00694581">
        <w:t>can</w:t>
      </w:r>
      <w:r w:rsidR="009037DA">
        <w:t xml:space="preserve"> </w:t>
      </w:r>
      <w:r w:rsidRPr="00694581">
        <w:t>adjust</w:t>
      </w:r>
      <w:r w:rsidR="009037DA">
        <w:t xml:space="preserve"> </w:t>
      </w:r>
      <w:r w:rsidRPr="00694581">
        <w:t>their</w:t>
      </w:r>
      <w:r w:rsidR="009037DA">
        <w:t xml:space="preserve"> </w:t>
      </w:r>
      <w:r w:rsidR="005E6439">
        <w:t>application</w:t>
      </w:r>
      <w:r w:rsidRPr="00694581">
        <w:t>s</w:t>
      </w:r>
      <w:r w:rsidR="009037DA">
        <w:t xml:space="preserve"> </w:t>
      </w:r>
      <w:r w:rsidRPr="00694581">
        <w:t>via</w:t>
      </w:r>
      <w:r w:rsidR="009037DA">
        <w:t xml:space="preserve"> </w:t>
      </w:r>
      <w:r w:rsidRPr="00694581">
        <w:t>the</w:t>
      </w:r>
      <w:r w:rsidR="009037DA">
        <w:t xml:space="preserve"> </w:t>
      </w:r>
      <w:r w:rsidRPr="00694581">
        <w:t>stylesheets</w:t>
      </w:r>
      <w:r w:rsidR="009037DA">
        <w:t xml:space="preserve"> </w:t>
      </w:r>
      <w:r w:rsidRPr="00694581">
        <w:t>to</w:t>
      </w:r>
      <w:r w:rsidR="009037DA">
        <w:t xml:space="preserve"> </w:t>
      </w:r>
      <w:r w:rsidRPr="00694581">
        <w:t>their</w:t>
      </w:r>
      <w:r w:rsidR="009037DA">
        <w:t xml:space="preserve"> </w:t>
      </w:r>
      <w:r w:rsidRPr="00694581">
        <w:t>tastes</w:t>
      </w:r>
      <w:r>
        <w:t>.</w:t>
      </w:r>
    </w:p>
    <w:p w:rsidR="00694581" w:rsidRDefault="00694581" w:rsidP="00694581">
      <w:pPr>
        <w:pStyle w:val="Heading5"/>
      </w:pPr>
      <w:r>
        <w:t>Part</w:t>
      </w:r>
      <w:r w:rsidR="009037DA">
        <w:t xml:space="preserve"> </w:t>
      </w:r>
      <w:r w:rsidRPr="00993ADE">
        <w:t>1194.2</w:t>
      </w:r>
      <w:r w:rsidR="00002386">
        <w:t>1</w:t>
      </w:r>
      <w:r>
        <w:t>K,</w:t>
      </w:r>
      <w:r w:rsidR="009037DA">
        <w:t xml:space="preserve"> </w:t>
      </w:r>
      <w:r w:rsidRPr="00694581">
        <w:t>Software</w:t>
      </w:r>
      <w:r w:rsidR="009037DA">
        <w:t xml:space="preserve"> </w:t>
      </w:r>
      <w:r w:rsidRPr="00694581">
        <w:t>should</w:t>
      </w:r>
      <w:r w:rsidR="009037DA">
        <w:t xml:space="preserve"> </w:t>
      </w:r>
      <w:r w:rsidRPr="00694581">
        <w:t>not</w:t>
      </w:r>
      <w:r w:rsidR="009037DA">
        <w:t xml:space="preserve"> </w:t>
      </w:r>
      <w:r w:rsidRPr="00694581">
        <w:t>use</w:t>
      </w:r>
      <w:r w:rsidR="009037DA">
        <w:t xml:space="preserve"> </w:t>
      </w:r>
      <w:r w:rsidRPr="00694581">
        <w:t>flashing</w:t>
      </w:r>
      <w:r w:rsidR="009037DA">
        <w:t xml:space="preserve"> </w:t>
      </w:r>
      <w:r w:rsidRPr="00694581">
        <w:t>or</w:t>
      </w:r>
      <w:r w:rsidR="009037DA">
        <w:t xml:space="preserve"> </w:t>
      </w:r>
      <w:r w:rsidRPr="00694581">
        <w:t>blinking</w:t>
      </w:r>
      <w:r w:rsidR="009037DA">
        <w:t xml:space="preserve"> </w:t>
      </w:r>
      <w:r w:rsidRPr="00694581">
        <w:t>text/objects</w:t>
      </w:r>
    </w:p>
    <w:p w:rsidR="00694581" w:rsidRPr="00694581" w:rsidRDefault="00694581" w:rsidP="00694581">
      <w:r>
        <w:t>Not</w:t>
      </w:r>
      <w:r w:rsidR="009037DA">
        <w:t xml:space="preserve"> </w:t>
      </w:r>
      <w:r>
        <w:t>applicable.</w:t>
      </w:r>
    </w:p>
    <w:p w:rsidR="00694581" w:rsidRDefault="00694581" w:rsidP="00694581">
      <w:pPr>
        <w:pStyle w:val="Heading5"/>
      </w:pPr>
      <w:r>
        <w:t>Part</w:t>
      </w:r>
      <w:r w:rsidR="009037DA">
        <w:t xml:space="preserve"> </w:t>
      </w:r>
      <w:r w:rsidRPr="00993ADE">
        <w:t>1194.2</w:t>
      </w:r>
      <w:r w:rsidR="00002386">
        <w:t>1</w:t>
      </w:r>
      <w:r>
        <w:t>L,</w:t>
      </w:r>
      <w:r w:rsidR="009037DA">
        <w:t xml:space="preserve"> </w:t>
      </w:r>
      <w:proofErr w:type="gramStart"/>
      <w:r w:rsidRPr="00694581">
        <w:t>When</w:t>
      </w:r>
      <w:proofErr w:type="gramEnd"/>
      <w:r w:rsidR="009037DA">
        <w:t xml:space="preserve"> </w:t>
      </w:r>
      <w:r w:rsidRPr="00694581">
        <w:t>electronic</w:t>
      </w:r>
      <w:r w:rsidR="009037DA">
        <w:t xml:space="preserve"> </w:t>
      </w:r>
      <w:r w:rsidRPr="00694581">
        <w:t>forms</w:t>
      </w:r>
      <w:r w:rsidR="009037DA">
        <w:t xml:space="preserve"> </w:t>
      </w:r>
      <w:r w:rsidRPr="00694581">
        <w:t>are</w:t>
      </w:r>
      <w:r w:rsidR="009037DA">
        <w:t xml:space="preserve"> </w:t>
      </w:r>
      <w:r w:rsidRPr="00694581">
        <w:t>used,</w:t>
      </w:r>
      <w:r w:rsidR="009037DA">
        <w:t xml:space="preserve"> </w:t>
      </w:r>
      <w:r w:rsidRPr="00694581">
        <w:t>they</w:t>
      </w:r>
      <w:r w:rsidR="009037DA">
        <w:t xml:space="preserve"> </w:t>
      </w:r>
      <w:r w:rsidRPr="00694581">
        <w:t>should</w:t>
      </w:r>
      <w:r w:rsidR="009037DA">
        <w:t xml:space="preserve"> </w:t>
      </w:r>
      <w:r w:rsidRPr="00694581">
        <w:t>be</w:t>
      </w:r>
      <w:r w:rsidR="009037DA">
        <w:t xml:space="preserve"> </w:t>
      </w:r>
      <w:r w:rsidRPr="00694581">
        <w:t>accessible</w:t>
      </w:r>
      <w:r w:rsidR="009037DA">
        <w:t xml:space="preserve"> </w:t>
      </w:r>
      <w:r w:rsidRPr="00694581">
        <w:t>to</w:t>
      </w:r>
      <w:r w:rsidR="009037DA">
        <w:t xml:space="preserve"> </w:t>
      </w:r>
      <w:r w:rsidRPr="00694581">
        <w:t>people</w:t>
      </w:r>
      <w:r w:rsidR="009037DA">
        <w:t xml:space="preserve"> </w:t>
      </w:r>
      <w:r w:rsidRPr="00694581">
        <w:t>using</w:t>
      </w:r>
      <w:r w:rsidR="009037DA">
        <w:t xml:space="preserve"> </w:t>
      </w:r>
      <w:r w:rsidRPr="00694581">
        <w:t>assistive</w:t>
      </w:r>
      <w:r w:rsidR="009037DA">
        <w:t xml:space="preserve"> </w:t>
      </w:r>
      <w:r w:rsidRPr="00694581">
        <w:t>technology</w:t>
      </w:r>
    </w:p>
    <w:p w:rsidR="00694581" w:rsidRPr="00694581" w:rsidRDefault="00694581" w:rsidP="00694581">
      <w:r w:rsidRPr="00694581">
        <w:t>Compliance</w:t>
      </w:r>
      <w:r w:rsidR="009037DA">
        <w:t xml:space="preserve"> </w:t>
      </w:r>
      <w:r w:rsidRPr="00694581">
        <w:t>with</w:t>
      </w:r>
      <w:r w:rsidR="009037DA">
        <w:t xml:space="preserve"> </w:t>
      </w:r>
      <w:r>
        <w:t>Part</w:t>
      </w:r>
      <w:r w:rsidR="009037DA">
        <w:t xml:space="preserve"> </w:t>
      </w:r>
      <w:r w:rsidRPr="00694581">
        <w:t>1194.22N</w:t>
      </w:r>
      <w:r w:rsidR="009037DA">
        <w:t xml:space="preserve"> </w:t>
      </w:r>
      <w:r w:rsidRPr="00694581">
        <w:t>fulfills</w:t>
      </w:r>
      <w:r w:rsidR="009037DA">
        <w:t xml:space="preserve"> </w:t>
      </w:r>
      <w:r w:rsidRPr="00694581">
        <w:t>this</w:t>
      </w:r>
      <w:r w:rsidR="009037DA">
        <w:t xml:space="preserve"> </w:t>
      </w:r>
      <w:r w:rsidRPr="00694581">
        <w:t>requirement</w:t>
      </w:r>
      <w:r>
        <w:t>.</w:t>
      </w:r>
    </w:p>
    <w:p w:rsidR="00D96434" w:rsidRDefault="00D96434" w:rsidP="007070AB"/>
    <w:p w:rsidR="00D96434" w:rsidRDefault="00D96434" w:rsidP="00D96434">
      <w:pPr>
        <w:pStyle w:val="Heading4"/>
      </w:pPr>
      <w:bookmarkStart w:id="209" w:name="_Ref121214750"/>
      <w:bookmarkStart w:id="210" w:name="_Toc414885726"/>
      <w:r>
        <w:t>Enabling</w:t>
      </w:r>
      <w:r w:rsidR="009037DA">
        <w:t xml:space="preserve"> </w:t>
      </w:r>
      <w:r>
        <w:t>Skip</w:t>
      </w:r>
      <w:r w:rsidR="009037DA">
        <w:t xml:space="preserve"> </w:t>
      </w:r>
      <w:r>
        <w:t>Navigation</w:t>
      </w:r>
      <w:r w:rsidR="009037DA">
        <w:t xml:space="preserve"> </w:t>
      </w:r>
      <w:r>
        <w:t>Links</w:t>
      </w:r>
      <w:bookmarkEnd w:id="209"/>
      <w:bookmarkEnd w:id="210"/>
    </w:p>
    <w:p w:rsidR="00D96434" w:rsidRDefault="00D96434" w:rsidP="00D96434">
      <w:r w:rsidRPr="007070AB">
        <w:fldChar w:fldCharType="begin"/>
      </w:r>
      <w:r w:rsidRPr="007070AB">
        <w:instrText>xe</w:instrText>
      </w:r>
      <w:r w:rsidR="009037DA">
        <w:instrText xml:space="preserve"> </w:instrText>
      </w:r>
      <w:r w:rsidRPr="007070AB">
        <w:instrText>"</w:instrText>
      </w:r>
      <w:r>
        <w:instrText>Section</w:instrText>
      </w:r>
      <w:r w:rsidR="009037DA">
        <w:instrText xml:space="preserve"> </w:instrText>
      </w:r>
      <w:r>
        <w:instrText>508</w:instrText>
      </w:r>
      <w:r w:rsidR="009037DA">
        <w:instrText xml:space="preserve"> </w:instrText>
      </w:r>
      <w:r>
        <w:instrText>Compliance:Enabling</w:instrText>
      </w:r>
      <w:r w:rsidR="009037DA">
        <w:instrText xml:space="preserve"> </w:instrText>
      </w:r>
      <w:r>
        <w:instrText>Skip</w:instrText>
      </w:r>
      <w:r w:rsidR="009037DA">
        <w:instrText xml:space="preserve"> </w:instrText>
      </w:r>
      <w:r>
        <w:instrText>Navigation</w:instrText>
      </w:r>
      <w:r w:rsidR="009037DA">
        <w:instrText xml:space="preserve"> </w:instrText>
      </w:r>
      <w:r>
        <w:instrText>Links</w:instrText>
      </w:r>
      <w:r w:rsidRPr="007070AB">
        <w:instrText>"</w:instrText>
      </w:r>
      <w:r w:rsidRPr="007070AB">
        <w:fldChar w:fldCharType="end"/>
      </w:r>
      <w:r>
        <w:t>A</w:t>
      </w:r>
      <w:r w:rsidR="009037DA">
        <w:t xml:space="preserve"> </w:t>
      </w:r>
      <w:r>
        <w:t>“Skip</w:t>
      </w:r>
      <w:r w:rsidR="009037DA">
        <w:t xml:space="preserve"> </w:t>
      </w:r>
      <w:r>
        <w:t>navigation</w:t>
      </w:r>
      <w:r w:rsidR="009037DA">
        <w:t xml:space="preserve"> </w:t>
      </w:r>
      <w:r>
        <w:t>links”</w:t>
      </w:r>
      <w:r w:rsidR="009037DA">
        <w:t xml:space="preserve"> </w:t>
      </w:r>
      <w:r>
        <w:t>link</w:t>
      </w:r>
      <w:r w:rsidR="009037DA">
        <w:t xml:space="preserve"> </w:t>
      </w:r>
      <w:r>
        <w:t>may</w:t>
      </w:r>
      <w:r w:rsidR="009037DA">
        <w:t xml:space="preserve"> </w:t>
      </w:r>
      <w:r>
        <w:t>be</w:t>
      </w:r>
      <w:r w:rsidR="009037DA">
        <w:t xml:space="preserve"> </w:t>
      </w:r>
      <w:r>
        <w:t>optionally</w:t>
      </w:r>
      <w:r w:rsidR="009037DA">
        <w:t xml:space="preserve"> </w:t>
      </w:r>
      <w:r>
        <w:t>displayed</w:t>
      </w:r>
      <w:r w:rsidR="009037DA">
        <w:t xml:space="preserve"> </w:t>
      </w:r>
      <w:r>
        <w:t>at</w:t>
      </w:r>
      <w:r w:rsidR="009037DA">
        <w:t xml:space="preserve"> </w:t>
      </w:r>
      <w:r>
        <w:t>the</w:t>
      </w:r>
      <w:r w:rsidR="009037DA">
        <w:t xml:space="preserve"> </w:t>
      </w:r>
      <w:r>
        <w:t>top</w:t>
      </w:r>
      <w:r w:rsidR="009037DA">
        <w:t xml:space="preserve"> </w:t>
      </w:r>
      <w:r>
        <w:t>of</w:t>
      </w:r>
      <w:r w:rsidR="009037DA">
        <w:t xml:space="preserve"> </w:t>
      </w:r>
      <w:r>
        <w:t>the</w:t>
      </w:r>
      <w:r w:rsidR="009037DA">
        <w:t xml:space="preserve"> </w:t>
      </w:r>
      <w:r>
        <w:t>web</w:t>
      </w:r>
      <w:r w:rsidR="009037DA">
        <w:t xml:space="preserve"> </w:t>
      </w:r>
      <w:r>
        <w:t>pages</w:t>
      </w:r>
      <w:r w:rsidR="009037DA">
        <w:t xml:space="preserve"> </w:t>
      </w:r>
      <w:r>
        <w:t>created</w:t>
      </w:r>
      <w:r w:rsidR="009037DA">
        <w:t xml:space="preserve"> </w:t>
      </w:r>
      <w:r>
        <w:t>by</w:t>
      </w:r>
      <w:r w:rsidR="009037DA">
        <w:t xml:space="preserve"> </w:t>
      </w:r>
      <w:r>
        <w:t>Iron</w:t>
      </w:r>
      <w:r w:rsidR="009037DA">
        <w:t xml:space="preserve"> </w:t>
      </w:r>
      <w:r>
        <w:t>Speed</w:t>
      </w:r>
      <w:r w:rsidR="009037DA">
        <w:t xml:space="preserve"> </w:t>
      </w:r>
      <w:r>
        <w:t>Designer.</w:t>
      </w:r>
    </w:p>
    <w:p w:rsidR="00D96434" w:rsidRPr="00D96434" w:rsidRDefault="00E30D2F" w:rsidP="00D96434">
      <w:r>
        <w:rPr>
          <w:noProof/>
        </w:rPr>
        <w:drawing>
          <wp:inline distT="0" distB="0" distL="0" distR="0" wp14:anchorId="6D2DDC97" wp14:editId="1374815F">
            <wp:extent cx="3467100" cy="990600"/>
            <wp:effectExtent l="0" t="0" r="0" b="0"/>
            <wp:docPr id="20" name="Picture 20" descr="V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67100" cy="990600"/>
                    </a:xfrm>
                    <a:prstGeom prst="rect">
                      <a:avLst/>
                    </a:prstGeom>
                    <a:noFill/>
                    <a:ln>
                      <a:noFill/>
                    </a:ln>
                  </pic:spPr>
                </pic:pic>
              </a:graphicData>
            </a:graphic>
          </wp:inline>
        </w:drawing>
      </w:r>
    </w:p>
    <w:p w:rsidR="00D96434" w:rsidRDefault="00D96434" w:rsidP="00D96434">
      <w:r>
        <w:t>This</w:t>
      </w:r>
      <w:r w:rsidR="009037DA">
        <w:t xml:space="preserve"> </w:t>
      </w:r>
      <w:r>
        <w:t>feature</w:t>
      </w:r>
      <w:r w:rsidR="009037DA">
        <w:t xml:space="preserve"> </w:t>
      </w:r>
      <w:r>
        <w:t>may</w:t>
      </w:r>
      <w:r w:rsidR="009037DA">
        <w:t xml:space="preserve"> </w:t>
      </w:r>
      <w:r>
        <w:t>be</w:t>
      </w:r>
      <w:r w:rsidR="009037DA">
        <w:t xml:space="preserve"> </w:t>
      </w:r>
      <w:r>
        <w:t>enabled</w:t>
      </w:r>
      <w:r w:rsidR="009037DA">
        <w:t xml:space="preserve"> </w:t>
      </w:r>
      <w:r>
        <w:t>(or</w:t>
      </w:r>
      <w:r w:rsidR="009037DA">
        <w:t xml:space="preserve"> </w:t>
      </w:r>
      <w:r>
        <w:t>disabled)</w:t>
      </w:r>
      <w:r w:rsidR="009037DA">
        <w:t xml:space="preserve"> </w:t>
      </w:r>
      <w:r w:rsidR="001C593D">
        <w:t>via</w:t>
      </w:r>
      <w:r w:rsidR="009037DA">
        <w:t xml:space="preserve"> </w:t>
      </w:r>
      <w:r w:rsidR="001C593D">
        <w:t>the</w:t>
      </w:r>
      <w:r w:rsidR="009037DA">
        <w:t xml:space="preserve"> </w:t>
      </w:r>
      <w:r w:rsidR="001C593D">
        <w:t>Application</w:t>
      </w:r>
      <w:r w:rsidR="009037DA">
        <w:t xml:space="preserve"> </w:t>
      </w:r>
      <w:r w:rsidR="001C593D">
        <w:t>Generation</w:t>
      </w:r>
      <w:r w:rsidR="009037DA">
        <w:t xml:space="preserve"> </w:t>
      </w:r>
      <w:r w:rsidR="001C593D">
        <w:t>Options</w:t>
      </w:r>
      <w:r w:rsidR="009037DA">
        <w:t xml:space="preserve"> </w:t>
      </w:r>
      <w:r w:rsidR="001C593D">
        <w:t>dialog</w:t>
      </w:r>
      <w:r w:rsidR="009037DA">
        <w:t xml:space="preserve"> </w:t>
      </w:r>
      <w:r w:rsidR="001C593D">
        <w:t>(Tools</w:t>
      </w:r>
      <w:r w:rsidR="001C593D">
        <w:sym w:font="Wingdings" w:char="F0E0"/>
      </w:r>
      <w:r w:rsidR="001C593D">
        <w:t>Application</w:t>
      </w:r>
      <w:r w:rsidR="009037DA">
        <w:t xml:space="preserve"> </w:t>
      </w:r>
      <w:r w:rsidR="001C593D">
        <w:t>Generation</w:t>
      </w:r>
      <w:r w:rsidR="009037DA">
        <w:t xml:space="preserve"> </w:t>
      </w:r>
      <w:r w:rsidR="001C593D">
        <w:t>Options</w:t>
      </w:r>
      <w:r w:rsidR="00E606A5">
        <w:t>...</w:t>
      </w:r>
      <w:r w:rsidR="001C593D">
        <w:t>).</w:t>
      </w:r>
      <w:r w:rsidR="009037DA">
        <w:t xml:space="preserve">  </w:t>
      </w:r>
      <w:r w:rsidR="001C593D">
        <w:t>You</w:t>
      </w:r>
      <w:r w:rsidR="009037DA">
        <w:t xml:space="preserve"> </w:t>
      </w:r>
      <w:r w:rsidR="001C593D">
        <w:t>can</w:t>
      </w:r>
      <w:r w:rsidR="009037DA">
        <w:t xml:space="preserve"> </w:t>
      </w:r>
      <w:r w:rsidR="001C593D">
        <w:t>change</w:t>
      </w:r>
      <w:r w:rsidR="009037DA">
        <w:t xml:space="preserve"> </w:t>
      </w:r>
      <w:r w:rsidR="001C593D">
        <w:t>the</w:t>
      </w:r>
      <w:r w:rsidR="009037DA">
        <w:t xml:space="preserve"> </w:t>
      </w:r>
      <w:r w:rsidR="001C593D">
        <w:t>display</w:t>
      </w:r>
      <w:r w:rsidR="009037DA">
        <w:t xml:space="preserve"> </w:t>
      </w:r>
      <w:r w:rsidR="001C593D">
        <w:t>properties</w:t>
      </w:r>
      <w:r w:rsidR="009037DA">
        <w:t xml:space="preserve"> </w:t>
      </w:r>
      <w:r w:rsidR="001C593D">
        <w:t>of</w:t>
      </w:r>
      <w:r w:rsidR="009037DA">
        <w:t xml:space="preserve"> </w:t>
      </w:r>
      <w:r w:rsidR="001C593D">
        <w:t>the</w:t>
      </w:r>
      <w:r w:rsidR="009037DA">
        <w:t xml:space="preserve"> </w:t>
      </w:r>
      <w:r w:rsidR="001C593D">
        <w:t>‘Skip</w:t>
      </w:r>
      <w:r w:rsidR="009037DA">
        <w:t xml:space="preserve"> </w:t>
      </w:r>
      <w:r w:rsidR="001C593D">
        <w:t>navigation</w:t>
      </w:r>
      <w:r w:rsidR="009037DA">
        <w:t xml:space="preserve"> </w:t>
      </w:r>
      <w:r w:rsidR="001C593D">
        <w:t>links’</w:t>
      </w:r>
      <w:r w:rsidR="009037DA">
        <w:t xml:space="preserve"> </w:t>
      </w:r>
      <w:r w:rsidR="001C593D">
        <w:t>link</w:t>
      </w:r>
      <w:r w:rsidR="009037DA">
        <w:t xml:space="preserve"> </w:t>
      </w:r>
      <w:r w:rsidR="001C593D">
        <w:t>via</w:t>
      </w:r>
      <w:r w:rsidR="009037DA">
        <w:t xml:space="preserve"> </w:t>
      </w:r>
      <w:r w:rsidR="001C593D">
        <w:t>your</w:t>
      </w:r>
      <w:r w:rsidR="009037DA">
        <w:t xml:space="preserve"> </w:t>
      </w:r>
      <w:r w:rsidR="001C593D">
        <w:t>application’s</w:t>
      </w:r>
      <w:r w:rsidR="009037DA">
        <w:t xml:space="preserve"> </w:t>
      </w:r>
      <w:r w:rsidR="001C593D">
        <w:t>style</w:t>
      </w:r>
      <w:r w:rsidR="009037DA">
        <w:t xml:space="preserve"> </w:t>
      </w:r>
      <w:r w:rsidR="001C593D">
        <w:t>sheet,</w:t>
      </w:r>
      <w:r w:rsidR="009037DA">
        <w:t xml:space="preserve"> </w:t>
      </w:r>
      <w:r w:rsidR="001C593D">
        <w:t>located</w:t>
      </w:r>
      <w:r w:rsidR="009037DA">
        <w:t xml:space="preserve"> </w:t>
      </w:r>
      <w:r w:rsidR="001C593D">
        <w:t>in</w:t>
      </w:r>
      <w:r>
        <w:t>:</w:t>
      </w:r>
    </w:p>
    <w:p w:rsidR="00D96434" w:rsidRDefault="00E606A5" w:rsidP="00D96434">
      <w:pPr>
        <w:pStyle w:val="Example"/>
      </w:pPr>
      <w:r>
        <w:t>...</w:t>
      </w:r>
      <w:r w:rsidR="00D96434">
        <w:t>\</w:t>
      </w:r>
      <w:proofErr w:type="spellStart"/>
      <w:r w:rsidR="00D96434">
        <w:t>MyApp</w:t>
      </w:r>
      <w:proofErr w:type="spellEnd"/>
      <w:r w:rsidR="00D96434">
        <w:t>\</w:t>
      </w:r>
      <w:proofErr w:type="spellStart"/>
      <w:r w:rsidR="003D146E">
        <w:t>App_Themes</w:t>
      </w:r>
      <w:proofErr w:type="spellEnd"/>
      <w:r w:rsidR="00F04AAA">
        <w:t>\</w:t>
      </w:r>
      <w:r w:rsidR="003D146E">
        <w:t>&lt;Page Style&gt;\Base</w:t>
      </w:r>
      <w:r w:rsidR="00F04AAA">
        <w:t>Style</w:t>
      </w:r>
      <w:r w:rsidR="00D96434">
        <w:t>s.css</w:t>
      </w:r>
    </w:p>
    <w:p w:rsidR="00D96434" w:rsidRPr="00D96434" w:rsidRDefault="001C593D" w:rsidP="00D96434">
      <w:r>
        <w:t>L</w:t>
      </w:r>
      <w:r w:rsidR="00D96434" w:rsidRPr="00D96434">
        <w:t>ook</w:t>
      </w:r>
      <w:r w:rsidR="009037DA">
        <w:t xml:space="preserve"> </w:t>
      </w:r>
      <w:r w:rsidR="00D96434" w:rsidRPr="00D96434">
        <w:t>for</w:t>
      </w:r>
      <w:r w:rsidR="009037DA">
        <w:t xml:space="preserve"> </w:t>
      </w:r>
      <w:r w:rsidR="00D96434" w:rsidRPr="00D96434">
        <w:t>this</w:t>
      </w:r>
      <w:r w:rsidR="009037DA">
        <w:t xml:space="preserve"> </w:t>
      </w:r>
      <w:r w:rsidR="00D96434" w:rsidRPr="00D96434">
        <w:t>section</w:t>
      </w:r>
      <w:r w:rsidR="009037DA">
        <w:t xml:space="preserve"> </w:t>
      </w:r>
      <w:r w:rsidR="00D96434" w:rsidRPr="00D96434">
        <w:t>in</w:t>
      </w:r>
      <w:r w:rsidR="009037DA">
        <w:t xml:space="preserve"> </w:t>
      </w:r>
      <w:r w:rsidR="00D96434">
        <w:t>your</w:t>
      </w:r>
      <w:r w:rsidR="009037DA">
        <w:t xml:space="preserve"> </w:t>
      </w:r>
      <w:r w:rsidR="00D96434">
        <w:t>application’s</w:t>
      </w:r>
      <w:r w:rsidR="009037DA">
        <w:t xml:space="preserve"> </w:t>
      </w:r>
      <w:r w:rsidR="00D96434">
        <w:t>stylesheet:</w:t>
      </w:r>
    </w:p>
    <w:p w:rsidR="00D96434" w:rsidRPr="00433D63" w:rsidRDefault="00D96434" w:rsidP="00D96434">
      <w:pPr>
        <w:pStyle w:val="Example-Code"/>
        <w:rPr>
          <w:lang w:val="fr-FR"/>
        </w:rPr>
      </w:pPr>
      <w:r w:rsidRPr="00433D63">
        <w:rPr>
          <w:lang w:val="fr-FR"/>
        </w:rPr>
        <w:t>/**********************************************************************</w:t>
      </w:r>
      <w:r w:rsidRPr="00433D63">
        <w:rPr>
          <w:lang w:val="fr-FR"/>
        </w:rPr>
        <w:br/>
      </w:r>
      <w:r w:rsidRPr="00433D63">
        <w:rPr>
          <w:lang w:val="fr-FR"/>
        </w:rPr>
        <w:tab/>
        <w:t>*</w:t>
      </w:r>
      <w:r w:rsidR="009037DA" w:rsidRPr="00433D63">
        <w:rPr>
          <w:lang w:val="fr-FR"/>
        </w:rPr>
        <w:t xml:space="preserve"> </w:t>
      </w:r>
      <w:r w:rsidRPr="00433D63">
        <w:rPr>
          <w:lang w:val="fr-FR"/>
        </w:rPr>
        <w:t>Section</w:t>
      </w:r>
      <w:r w:rsidR="009037DA" w:rsidRPr="00433D63">
        <w:rPr>
          <w:lang w:val="fr-FR"/>
        </w:rPr>
        <w:t xml:space="preserve"> </w:t>
      </w:r>
      <w:r w:rsidRPr="00433D63">
        <w:rPr>
          <w:lang w:val="fr-FR"/>
        </w:rPr>
        <w:t>508</w:t>
      </w:r>
      <w:r w:rsidR="009037DA" w:rsidRPr="00433D63">
        <w:rPr>
          <w:lang w:val="fr-FR"/>
        </w:rPr>
        <w:t xml:space="preserve"> </w:t>
      </w:r>
      <w:r w:rsidRPr="00433D63">
        <w:rPr>
          <w:lang w:val="fr-FR"/>
        </w:rPr>
        <w:t>Compliance</w:t>
      </w:r>
      <w:r w:rsidR="009037DA" w:rsidRPr="00433D63">
        <w:rPr>
          <w:lang w:val="fr-FR"/>
        </w:rPr>
        <w:t xml:space="preserve"> </w:t>
      </w:r>
      <w:r w:rsidRPr="00433D63">
        <w:rPr>
          <w:lang w:val="fr-FR"/>
        </w:rPr>
        <w:t>Styles</w:t>
      </w:r>
      <w:r w:rsidR="009037DA" w:rsidRPr="00433D63">
        <w:rPr>
          <w:lang w:val="fr-FR"/>
        </w:rPr>
        <w:t xml:space="preserve">                                      </w:t>
      </w:r>
      <w:r w:rsidRPr="00433D63">
        <w:rPr>
          <w:lang w:val="fr-FR"/>
        </w:rPr>
        <w:t>*</w:t>
      </w:r>
      <w:r w:rsidRPr="00433D63">
        <w:rPr>
          <w:lang w:val="fr-FR"/>
        </w:rPr>
        <w:br/>
      </w:r>
      <w:r w:rsidR="009037DA" w:rsidRPr="00433D63">
        <w:rPr>
          <w:lang w:val="fr-FR"/>
        </w:rPr>
        <w:t xml:space="preserve"> </w:t>
      </w:r>
      <w:r w:rsidRPr="00433D63">
        <w:rPr>
          <w:lang w:val="fr-FR"/>
        </w:rPr>
        <w:t>**********************************************************************/</w:t>
      </w:r>
      <w:r w:rsidRPr="00433D63">
        <w:rPr>
          <w:lang w:val="fr-FR"/>
        </w:rPr>
        <w:br/>
        <w:t>.</w:t>
      </w:r>
      <w:proofErr w:type="spellStart"/>
      <w:r w:rsidRPr="00433D63">
        <w:rPr>
          <w:lang w:val="fr-FR"/>
        </w:rPr>
        <w:t>skipNavigationLinks</w:t>
      </w:r>
      <w:proofErr w:type="spellEnd"/>
      <w:r w:rsidR="009037DA" w:rsidRPr="00433D63">
        <w:rPr>
          <w:lang w:val="fr-FR"/>
        </w:rPr>
        <w:t xml:space="preserve"> </w:t>
      </w:r>
      <w:r w:rsidRPr="00433D63">
        <w:rPr>
          <w:lang w:val="fr-FR"/>
        </w:rPr>
        <w:t>{</w:t>
      </w:r>
      <w:r w:rsidRPr="00433D63">
        <w:rPr>
          <w:lang w:val="fr-FR"/>
        </w:rPr>
        <w:br/>
      </w:r>
      <w:r w:rsidRPr="00433D63">
        <w:rPr>
          <w:lang w:val="fr-FR"/>
        </w:rPr>
        <w:tab/>
        <w:t>font-size:</w:t>
      </w:r>
      <w:r w:rsidR="009037DA" w:rsidRPr="00433D63">
        <w:rPr>
          <w:lang w:val="fr-FR"/>
        </w:rPr>
        <w:t xml:space="preserve"> </w:t>
      </w:r>
      <w:r w:rsidRPr="00433D63">
        <w:rPr>
          <w:lang w:val="fr-FR"/>
        </w:rPr>
        <w:t>10px;</w:t>
      </w:r>
    </w:p>
    <w:p w:rsidR="00D96434" w:rsidRPr="00D96434" w:rsidRDefault="00D96434" w:rsidP="00D96434">
      <w:pPr>
        <w:pStyle w:val="Example-Code"/>
      </w:pPr>
      <w:r w:rsidRPr="00433D63">
        <w:rPr>
          <w:lang w:val="fr-FR"/>
        </w:rPr>
        <w:tab/>
      </w:r>
      <w:proofErr w:type="gramStart"/>
      <w:r w:rsidRPr="00D96434">
        <w:t>color</w:t>
      </w:r>
      <w:proofErr w:type="gramEnd"/>
      <w:r w:rsidRPr="00D96434">
        <w:t>:</w:t>
      </w:r>
      <w:r w:rsidR="009037DA">
        <w:t xml:space="preserve"> </w:t>
      </w:r>
      <w:r>
        <w:t>#666666;</w:t>
      </w:r>
      <w:r>
        <w:br/>
      </w:r>
      <w:r>
        <w:tab/>
      </w:r>
      <w:r w:rsidRPr="00D96434">
        <w:t>/*</w:t>
      </w:r>
      <w:r w:rsidR="009037DA">
        <w:t xml:space="preserve"> </w:t>
      </w:r>
      <w:r w:rsidRPr="00D96434">
        <w:t>font-size:</w:t>
      </w:r>
      <w:r w:rsidR="009037DA">
        <w:t xml:space="preserve"> </w:t>
      </w:r>
      <w:r w:rsidRPr="00D96434">
        <w:t>1px;</w:t>
      </w:r>
      <w:r w:rsidR="009037DA">
        <w:t xml:space="preserve"> </w:t>
      </w:r>
      <w:r w:rsidRPr="00D96434">
        <w:t>*/</w:t>
      </w:r>
      <w:r w:rsidR="009037DA">
        <w:t xml:space="preserve"> </w:t>
      </w:r>
    </w:p>
    <w:p w:rsidR="00D96434" w:rsidRDefault="00D96434" w:rsidP="00D96434">
      <w:pPr>
        <w:pStyle w:val="Example-Code"/>
      </w:pPr>
      <w:r>
        <w:tab/>
      </w:r>
      <w:r w:rsidRPr="00D96434">
        <w:t>/*</w:t>
      </w:r>
      <w:r w:rsidR="009037DA">
        <w:t xml:space="preserve"> </w:t>
      </w:r>
      <w:r w:rsidRPr="00D96434">
        <w:t>color:</w:t>
      </w:r>
      <w:r w:rsidR="009037DA">
        <w:t xml:space="preserve"> </w:t>
      </w:r>
      <w:r w:rsidRPr="00D96434">
        <w:t>#</w:t>
      </w:r>
      <w:proofErr w:type="spellStart"/>
      <w:r w:rsidRPr="00D96434">
        <w:t>ffffff</w:t>
      </w:r>
      <w:proofErr w:type="spellEnd"/>
      <w:r w:rsidRPr="00D96434">
        <w:t>;</w:t>
      </w:r>
      <w:r w:rsidR="009037DA">
        <w:t xml:space="preserve"> </w:t>
      </w:r>
      <w:r w:rsidRPr="00D96434">
        <w:t>*/</w:t>
      </w:r>
      <w:r w:rsidRPr="00D96434">
        <w:br/>
      </w:r>
      <w:r w:rsidR="009037DA">
        <w:t xml:space="preserve"> </w:t>
      </w:r>
      <w:r w:rsidRPr="00D96434">
        <w:t>}</w:t>
      </w:r>
    </w:p>
    <w:p w:rsidR="003D146E" w:rsidRDefault="003D146E" w:rsidP="003D146E">
      <w:r>
        <w:t>As with any style sheet modification, place your customized style sheet class in:</w:t>
      </w:r>
    </w:p>
    <w:p w:rsidR="003D146E" w:rsidRDefault="003D146E" w:rsidP="003D146E">
      <w:pPr>
        <w:pStyle w:val="Example"/>
      </w:pPr>
      <w:r>
        <w:t>...\</w:t>
      </w:r>
      <w:proofErr w:type="spellStart"/>
      <w:r>
        <w:t>MyApp</w:t>
      </w:r>
      <w:proofErr w:type="spellEnd"/>
      <w:r>
        <w:t>\</w:t>
      </w:r>
      <w:proofErr w:type="spellStart"/>
      <w:r>
        <w:t>App_Themes</w:t>
      </w:r>
      <w:proofErr w:type="spellEnd"/>
      <w:r>
        <w:t>\&lt;Page Style&gt;\Styles.css</w:t>
      </w:r>
    </w:p>
    <w:p w:rsidR="00E65117" w:rsidRPr="007070AB" w:rsidRDefault="00AC2022" w:rsidP="007070AB">
      <w:pPr>
        <w:sectPr w:rsidR="00E65117" w:rsidRPr="007070AB" w:rsidSect="004D5D8F">
          <w:headerReference w:type="default" r:id="rId48"/>
          <w:headerReference w:type="first" r:id="rId49"/>
          <w:footerReference w:type="first" r:id="rId50"/>
          <w:type w:val="oddPage"/>
          <w:pgSz w:w="12240" w:h="15840" w:code="1"/>
          <w:pgMar w:top="1260" w:right="1008" w:bottom="1440" w:left="720" w:header="720" w:footer="720" w:gutter="0"/>
          <w:pgBorders w:offsetFrom="page">
            <w:top w:val="single" w:sz="8" w:space="24" w:color="FFFFFF"/>
            <w:left w:val="single" w:sz="8" w:space="24" w:color="FFFFFF"/>
            <w:bottom w:val="single" w:sz="8" w:space="24" w:color="FFFFFF"/>
            <w:right w:val="single" w:sz="8" w:space="24" w:color="FFFFFF"/>
          </w:pgBorders>
          <w:pgNumType w:start="1" w:chapStyle="2"/>
          <w:cols w:space="720"/>
          <w:titlePg/>
        </w:sectPr>
      </w:pPr>
      <w:r>
        <w:t xml:space="preserve">Note, that for themes with the fixed page header such as </w:t>
      </w:r>
      <w:proofErr w:type="spellStart"/>
      <w:r w:rsidRPr="00AC2022">
        <w:t>Amarone</w:t>
      </w:r>
      <w:proofErr w:type="spellEnd"/>
      <w:r w:rsidRPr="00AC2022">
        <w:t>/</w:t>
      </w:r>
      <w:proofErr w:type="spellStart"/>
      <w:r w:rsidRPr="00AC2022">
        <w:t>Amarone</w:t>
      </w:r>
      <w:proofErr w:type="spellEnd"/>
      <w:r w:rsidRPr="00AC2022">
        <w:t xml:space="preserve"> Grid, Chablis/Tequila, Sauternes/Sauternes Grid, </w:t>
      </w:r>
      <w:proofErr w:type="spellStart"/>
      <w:r w:rsidRPr="00AC2022">
        <w:t>Vinho</w:t>
      </w:r>
      <w:proofErr w:type="spellEnd"/>
      <w:r w:rsidRPr="00AC2022">
        <w:t xml:space="preserve"> Verde/</w:t>
      </w:r>
      <w:proofErr w:type="spellStart"/>
      <w:r w:rsidRPr="00AC2022">
        <w:t>Vinho</w:t>
      </w:r>
      <w:proofErr w:type="spellEnd"/>
      <w:r w:rsidRPr="00AC2022">
        <w:t xml:space="preserve"> Verde Grid, Water/Water Grid</w:t>
      </w:r>
      <w:r>
        <w:t xml:space="preserve"> you need to modify style sheet to allow space for the skip navigation link:</w:t>
      </w:r>
      <w:bookmarkStart w:id="211" w:name="_Toc26187483"/>
      <w:bookmarkStart w:id="212" w:name="_Toc38781460"/>
      <w:bookmarkStart w:id="213" w:name="_Toc46301685"/>
      <w:bookmarkStart w:id="214" w:name="_Toc46553059"/>
      <w:bookmarkStart w:id="215" w:name="_Ref48482231"/>
      <w:bookmarkStart w:id="216" w:name="_Toc53046183"/>
      <w:bookmarkEnd w:id="109"/>
      <w:bookmarkEnd w:id="110"/>
      <w:bookmarkEnd w:id="111"/>
      <w:bookmarkEnd w:id="112"/>
      <w:bookmarkEnd w:id="113"/>
      <w:bookmarkEnd w:id="114"/>
      <w:bookmarkEnd w:id="122"/>
      <w:bookmarkEnd w:id="123"/>
      <w:bookmarkEnd w:id="124"/>
      <w:bookmarkEnd w:id="125"/>
      <w:r w:rsidRPr="00AC2022">
        <w:br/>
      </w:r>
      <w:r w:rsidRPr="00AC2022">
        <w:br/>
        <w:t>.</w:t>
      </w:r>
      <w:proofErr w:type="spellStart"/>
      <w:r w:rsidRPr="00AC2022">
        <w:t>pcT</w:t>
      </w:r>
      <w:proofErr w:type="spellEnd"/>
      <w:r w:rsidRPr="00AC2022">
        <w:t xml:space="preserve"> { /* increase height of header to accommodate "skip navigation link" */</w:t>
      </w:r>
      <w:r w:rsidRPr="00AC2022">
        <w:br/>
        <w:t>    height: (n+26)</w:t>
      </w:r>
      <w:proofErr w:type="spellStart"/>
      <w:r w:rsidRPr="00AC2022">
        <w:t>px</w:t>
      </w:r>
      <w:proofErr w:type="spellEnd"/>
      <w:r w:rsidRPr="00AC2022">
        <w:t>; /* add 26px to original value (n) */</w:t>
      </w:r>
      <w:r w:rsidRPr="00AC2022">
        <w:br/>
        <w:t>}</w:t>
      </w:r>
      <w:r w:rsidRPr="00AC2022">
        <w:br/>
      </w:r>
      <w:r w:rsidRPr="00AC2022">
        <w:br/>
        <w:t>.</w:t>
      </w:r>
      <w:proofErr w:type="spellStart"/>
      <w:r w:rsidRPr="00AC2022">
        <w:t>pcmC</w:t>
      </w:r>
      <w:proofErr w:type="spellEnd"/>
      <w:r w:rsidRPr="00AC2022">
        <w:t xml:space="preserve"> { /* move menu down further */</w:t>
      </w:r>
      <w:r w:rsidRPr="00AC2022">
        <w:br/>
        <w:t>   top: (n+26)</w:t>
      </w:r>
      <w:proofErr w:type="spellStart"/>
      <w:r w:rsidRPr="00AC2022">
        <w:t>px</w:t>
      </w:r>
      <w:proofErr w:type="spellEnd"/>
      <w:r w:rsidRPr="00AC2022">
        <w:t>; /* add 26 to original value (n) */</w:t>
      </w:r>
      <w:r w:rsidRPr="00AC2022">
        <w:br/>
        <w:t>}</w:t>
      </w:r>
      <w:r w:rsidRPr="00AC2022">
        <w:br/>
      </w:r>
      <w:r w:rsidRPr="00AC2022">
        <w:br/>
        <w:t>.</w:t>
      </w:r>
      <w:proofErr w:type="spellStart"/>
      <w:r w:rsidRPr="00AC2022">
        <w:t>pBack</w:t>
      </w:r>
      <w:proofErr w:type="spellEnd"/>
      <w:r w:rsidRPr="00AC2022">
        <w:t xml:space="preserve"> { /* move rest of page content down further */</w:t>
      </w:r>
      <w:r w:rsidRPr="00AC2022">
        <w:br/>
        <w:t>    margin-top: (n+26)</w:t>
      </w:r>
      <w:proofErr w:type="spellStart"/>
      <w:r w:rsidRPr="00AC2022">
        <w:t>px</w:t>
      </w:r>
      <w:proofErr w:type="spellEnd"/>
      <w:r w:rsidRPr="00AC2022">
        <w:t>; /* add 26px to original value (n) */</w:t>
      </w:r>
      <w:r w:rsidRPr="00AC2022">
        <w:br/>
        <w:t>}</w:t>
      </w:r>
      <w:r w:rsidRPr="00AC2022">
        <w:br/>
      </w:r>
    </w:p>
    <w:p w:rsidR="000B5111" w:rsidRDefault="000B5111" w:rsidP="00636038">
      <w:pPr>
        <w:pStyle w:val="Heading2"/>
        <w:numPr>
          <w:ilvl w:val="0"/>
          <w:numId w:val="0"/>
        </w:numPr>
      </w:pPr>
      <w:bookmarkStart w:id="217" w:name="_Toc74649059"/>
      <w:bookmarkStart w:id="218" w:name="_Toc78185126"/>
      <w:bookmarkStart w:id="219" w:name="_Toc82414543"/>
      <w:bookmarkStart w:id="220" w:name="_Toc105586958"/>
      <w:bookmarkStart w:id="221" w:name="_Ref110686792"/>
      <w:bookmarkStart w:id="222" w:name="_Toc414885727"/>
      <w:bookmarkEnd w:id="115"/>
      <w:bookmarkEnd w:id="116"/>
      <w:bookmarkEnd w:id="117"/>
      <w:bookmarkEnd w:id="118"/>
      <w:bookmarkEnd w:id="211"/>
      <w:bookmarkEnd w:id="212"/>
      <w:bookmarkEnd w:id="213"/>
      <w:bookmarkEnd w:id="214"/>
      <w:bookmarkEnd w:id="215"/>
      <w:bookmarkEnd w:id="216"/>
      <w:r>
        <w:t>Transaction</w:t>
      </w:r>
      <w:r w:rsidR="009037DA">
        <w:t xml:space="preserve"> </w:t>
      </w:r>
      <w:r>
        <w:t>Management</w:t>
      </w:r>
      <w:bookmarkEnd w:id="217"/>
      <w:bookmarkEnd w:id="218"/>
      <w:bookmarkEnd w:id="219"/>
      <w:bookmarkEnd w:id="220"/>
      <w:bookmarkEnd w:id="221"/>
      <w:bookmarkEnd w:id="222"/>
    </w:p>
    <w:p w:rsidR="001110BD" w:rsidRDefault="001110BD" w:rsidP="001110BD">
      <w:pPr>
        <w:pStyle w:val="Heading5"/>
      </w:pPr>
      <w:r>
        <w:t>Topics</w:t>
      </w:r>
    </w:p>
    <w:p w:rsidR="00B301BD" w:rsidRPr="008263A2" w:rsidRDefault="00B301BD" w:rsidP="008263A2">
      <w:r w:rsidRPr="008263A2">
        <w:fldChar w:fldCharType="begin"/>
      </w:r>
      <w:r w:rsidRPr="008263A2">
        <w:instrText xml:space="preserve"> REF _Ref82433335 \h </w:instrText>
      </w:r>
      <w:r w:rsidR="00230249" w:rsidRPr="008263A2">
        <w:instrText xml:space="preserve"> \* MERGEFORMAT </w:instrText>
      </w:r>
      <w:r w:rsidRPr="008263A2">
        <w:fldChar w:fldCharType="separate"/>
      </w:r>
      <w:r w:rsidR="005B3157">
        <w:t>Page-Based Transaction Model</w:t>
      </w:r>
      <w:r w:rsidRPr="008263A2">
        <w:fldChar w:fldCharType="end"/>
      </w:r>
    </w:p>
    <w:p w:rsidR="00B301BD" w:rsidRPr="008263A2" w:rsidRDefault="00B301BD" w:rsidP="008263A2">
      <w:r w:rsidRPr="008263A2">
        <w:fldChar w:fldCharType="begin"/>
      </w:r>
      <w:r w:rsidRPr="008263A2">
        <w:instrText xml:space="preserve"> REF _Ref82433340 \h </w:instrText>
      </w:r>
      <w:r w:rsidR="00230249" w:rsidRPr="008263A2">
        <w:instrText xml:space="preserve"> \* MERGEFORMAT </w:instrText>
      </w:r>
      <w:r w:rsidRPr="008263A2">
        <w:fldChar w:fldCharType="separate"/>
      </w:r>
      <w:r w:rsidR="005B3157">
        <w:t>Database Stored Procedures</w:t>
      </w:r>
      <w:r w:rsidRPr="008263A2">
        <w:fldChar w:fldCharType="end"/>
      </w:r>
    </w:p>
    <w:p w:rsidR="00E035AE" w:rsidRPr="008263A2" w:rsidRDefault="00E035AE" w:rsidP="008263A2">
      <w:r w:rsidRPr="008263A2">
        <w:fldChar w:fldCharType="begin"/>
      </w:r>
      <w:r w:rsidRPr="008263A2">
        <w:instrText xml:space="preserve"> REF _Ref104380991 \h </w:instrText>
      </w:r>
      <w:r w:rsidR="008263A2">
        <w:instrText xml:space="preserve"> \* MERGEFORMAT </w:instrText>
      </w:r>
      <w:r w:rsidRPr="008263A2">
        <w:fldChar w:fldCharType="separate"/>
      </w:r>
      <w:r w:rsidR="005B3157">
        <w:t>Default Values for Primary Keys and Foreign Keys</w:t>
      </w:r>
      <w:r w:rsidRPr="008263A2">
        <w:fldChar w:fldCharType="end"/>
      </w:r>
    </w:p>
    <w:p w:rsidR="00B301BD" w:rsidRPr="008263A2" w:rsidRDefault="00B301BD" w:rsidP="008263A2">
      <w:r w:rsidRPr="008263A2">
        <w:fldChar w:fldCharType="begin"/>
      </w:r>
      <w:r w:rsidRPr="008263A2">
        <w:instrText xml:space="preserve"> REF _Ref82433347 \h </w:instrText>
      </w:r>
      <w:r w:rsidR="00230249" w:rsidRPr="008263A2">
        <w:instrText xml:space="preserve"> \* MERGEFORMAT </w:instrText>
      </w:r>
      <w:r w:rsidRPr="008263A2">
        <w:fldChar w:fldCharType="separate"/>
      </w:r>
      <w:r w:rsidR="005B3157">
        <w:t>Concurrency Control</w:t>
      </w:r>
      <w:r w:rsidRPr="008263A2">
        <w:fldChar w:fldCharType="end"/>
      </w:r>
    </w:p>
    <w:p w:rsidR="00B301BD" w:rsidRPr="008263A2" w:rsidRDefault="00B301BD" w:rsidP="008263A2">
      <w:r w:rsidRPr="008263A2">
        <w:fldChar w:fldCharType="begin"/>
      </w:r>
      <w:r w:rsidRPr="008263A2">
        <w:instrText xml:space="preserve"> REF _Ref82433349 \h </w:instrText>
      </w:r>
      <w:r w:rsidR="00230249" w:rsidRPr="008263A2">
        <w:instrText xml:space="preserve"> \* MERGEFORMAT </w:instrText>
      </w:r>
      <w:r w:rsidRPr="008263A2">
        <w:fldChar w:fldCharType="separate"/>
      </w:r>
      <w:r w:rsidR="005B3157">
        <w:t>Cursor Management</w:t>
      </w:r>
      <w:r w:rsidRPr="008263A2">
        <w:fldChar w:fldCharType="end"/>
      </w:r>
    </w:p>
    <w:p w:rsidR="005B3157" w:rsidRDefault="005B3157" w:rsidP="008263A2">
      <w:r>
        <w:fldChar w:fldCharType="begin"/>
      </w:r>
      <w:r>
        <w:instrText xml:space="preserve"> REF _Ref414884092 \h </w:instrText>
      </w:r>
      <w:r>
        <w:fldChar w:fldCharType="separate"/>
      </w:r>
      <w:r>
        <w:t xml:space="preserve">ADO </w:t>
      </w:r>
      <w:proofErr w:type="spellStart"/>
      <w:r>
        <w:t>DataSets</w:t>
      </w:r>
      <w:proofErr w:type="spellEnd"/>
      <w:r>
        <w:fldChar w:fldCharType="end"/>
      </w:r>
    </w:p>
    <w:p w:rsidR="00B301BD" w:rsidRDefault="00B301BD" w:rsidP="008263A2">
      <w:r w:rsidRPr="008263A2">
        <w:fldChar w:fldCharType="begin"/>
      </w:r>
      <w:r w:rsidRPr="008263A2">
        <w:instrText xml:space="preserve"> REF _Ref82433356 \h </w:instrText>
      </w:r>
      <w:r w:rsidR="00230249" w:rsidRPr="008263A2">
        <w:instrText xml:space="preserve"> \* MERGEFORMAT </w:instrText>
      </w:r>
      <w:r w:rsidRPr="008263A2">
        <w:fldChar w:fldCharType="separate"/>
      </w:r>
      <w:r w:rsidR="005B3157">
        <w:t>.NET Data Application Blocks</w:t>
      </w:r>
      <w:r w:rsidRPr="008263A2">
        <w:fldChar w:fldCharType="end"/>
      </w:r>
    </w:p>
    <w:p w:rsidR="0013745B" w:rsidRPr="008263A2" w:rsidRDefault="0013745B" w:rsidP="008263A2">
      <w:r>
        <w:fldChar w:fldCharType="begin"/>
      </w:r>
      <w:r>
        <w:instrText xml:space="preserve"> REF _Ref163280060 \h </w:instrText>
      </w:r>
      <w:r>
        <w:fldChar w:fldCharType="separate"/>
      </w:r>
      <w:r w:rsidR="005B3157">
        <w:t>ODBC Driver Support</w:t>
      </w:r>
      <w:r>
        <w:fldChar w:fldCharType="end"/>
      </w:r>
    </w:p>
    <w:p w:rsidR="000B5111" w:rsidRDefault="000E3432" w:rsidP="000B5111">
      <w:pPr>
        <w:pStyle w:val="Heading3"/>
      </w:pPr>
      <w:bookmarkStart w:id="223" w:name="_Toc38781566"/>
      <w:bookmarkStart w:id="224" w:name="_Toc46301790"/>
      <w:bookmarkStart w:id="225" w:name="_Toc46553179"/>
      <w:bookmarkStart w:id="226" w:name="_Toc53046288"/>
      <w:bookmarkStart w:id="227" w:name="_Toc74649060"/>
      <w:bookmarkStart w:id="228" w:name="_Toc78185127"/>
      <w:bookmarkStart w:id="229" w:name="_Toc82414544"/>
      <w:bookmarkStart w:id="230" w:name="_Ref82433335"/>
      <w:bookmarkStart w:id="231" w:name="_Toc105586959"/>
      <w:bookmarkStart w:id="232" w:name="_Toc414885728"/>
      <w:r>
        <w:t>Page-Based</w:t>
      </w:r>
      <w:r w:rsidR="009037DA">
        <w:t xml:space="preserve"> </w:t>
      </w:r>
      <w:r>
        <w:t>T</w:t>
      </w:r>
      <w:r w:rsidR="000B5111">
        <w:t>ransaction</w:t>
      </w:r>
      <w:r w:rsidR="009037DA">
        <w:t xml:space="preserve"> </w:t>
      </w:r>
      <w:r w:rsidR="000B5111">
        <w:t>Model</w:t>
      </w:r>
      <w:bookmarkEnd w:id="223"/>
      <w:bookmarkEnd w:id="224"/>
      <w:bookmarkEnd w:id="225"/>
      <w:bookmarkEnd w:id="226"/>
      <w:bookmarkEnd w:id="227"/>
      <w:bookmarkEnd w:id="228"/>
      <w:bookmarkEnd w:id="229"/>
      <w:bookmarkEnd w:id="230"/>
      <w:bookmarkEnd w:id="231"/>
      <w:bookmarkEnd w:id="232"/>
    </w:p>
    <w:p w:rsidR="000B5111" w:rsidRPr="008263A2" w:rsidRDefault="007048F2" w:rsidP="008263A2">
      <w:r w:rsidRPr="008263A2">
        <w:fldChar w:fldCharType="begin"/>
      </w:r>
      <w:r w:rsidR="000B5111" w:rsidRPr="008263A2">
        <w:instrText>xe</w:instrText>
      </w:r>
      <w:r w:rsidR="009037DA">
        <w:instrText xml:space="preserve"> </w:instrText>
      </w:r>
      <w:r w:rsidR="000B5111" w:rsidRPr="008263A2">
        <w:instrText>"Transaction</w:instrText>
      </w:r>
      <w:r w:rsidR="009037DA">
        <w:instrText xml:space="preserve"> </w:instrText>
      </w:r>
      <w:r w:rsidR="000B5111" w:rsidRPr="008263A2">
        <w:instrText>Model"</w:instrText>
      </w:r>
      <w:r w:rsidRPr="008263A2">
        <w:fldChar w:fldCharType="end"/>
      </w:r>
      <w:r w:rsidRPr="008263A2">
        <w:fldChar w:fldCharType="begin"/>
      </w:r>
      <w:r w:rsidR="000B5111" w:rsidRPr="008263A2">
        <w:instrText>xe</w:instrText>
      </w:r>
      <w:r w:rsidR="009037DA">
        <w:instrText xml:space="preserve"> </w:instrText>
      </w:r>
      <w:r w:rsidR="000B5111" w:rsidRPr="008263A2">
        <w:instrText>"Transaction</w:instrText>
      </w:r>
      <w:r w:rsidR="009037DA">
        <w:instrText xml:space="preserve"> </w:instrText>
      </w:r>
      <w:r w:rsidR="000B5111" w:rsidRPr="008263A2">
        <w:instrText>management"</w:instrText>
      </w:r>
      <w:r w:rsidRPr="008263A2">
        <w:fldChar w:fldCharType="end"/>
      </w:r>
      <w:r w:rsidRPr="008263A2">
        <w:fldChar w:fldCharType="begin"/>
      </w:r>
      <w:r w:rsidR="000B5111" w:rsidRPr="008263A2">
        <w:instrText>xe</w:instrText>
      </w:r>
      <w:r w:rsidR="009037DA">
        <w:instrText xml:space="preserve"> </w:instrText>
      </w:r>
      <w:r w:rsidR="000B5111" w:rsidRPr="008263A2">
        <w:instrText>"Page-based</w:instrText>
      </w:r>
      <w:r w:rsidR="009037DA">
        <w:instrText xml:space="preserve"> </w:instrText>
      </w:r>
      <w:r w:rsidR="000B5111" w:rsidRPr="008263A2">
        <w:instrText>transaction</w:instrText>
      </w:r>
      <w:r w:rsidR="009037DA">
        <w:instrText xml:space="preserve"> </w:instrText>
      </w:r>
      <w:r w:rsidR="000B5111" w:rsidRPr="008263A2">
        <w:instrText>model"</w:instrText>
      </w:r>
      <w:r w:rsidRPr="008263A2">
        <w:fldChar w:fldCharType="end"/>
      </w:r>
      <w:r w:rsidR="000B5111" w:rsidRPr="008263A2">
        <w:t>In</w:t>
      </w:r>
      <w:r w:rsidR="009037DA">
        <w:t xml:space="preserve"> </w:t>
      </w:r>
      <w:r w:rsidR="000B5111" w:rsidRPr="008263A2">
        <w:t>web-based</w:t>
      </w:r>
      <w:r w:rsidR="009037DA">
        <w:t xml:space="preserve"> </w:t>
      </w:r>
      <w:r w:rsidR="000B5111" w:rsidRPr="008263A2">
        <w:t>applications,</w:t>
      </w:r>
      <w:r w:rsidR="009037DA">
        <w:t xml:space="preserve"> </w:t>
      </w:r>
      <w:r w:rsidR="000B5111" w:rsidRPr="008263A2">
        <w:t>it's</w:t>
      </w:r>
      <w:r w:rsidR="009037DA">
        <w:t xml:space="preserve"> </w:t>
      </w:r>
      <w:r w:rsidR="000B5111" w:rsidRPr="008263A2">
        <w:t>particularly</w:t>
      </w:r>
      <w:r w:rsidR="009037DA">
        <w:t xml:space="preserve"> </w:t>
      </w:r>
      <w:r w:rsidR="000B5111" w:rsidRPr="008263A2">
        <w:t>difficult</w:t>
      </w:r>
      <w:r w:rsidR="009037DA">
        <w:t xml:space="preserve"> </w:t>
      </w:r>
      <w:r w:rsidR="000B5111" w:rsidRPr="008263A2">
        <w:t>to</w:t>
      </w:r>
      <w:r w:rsidR="009037DA">
        <w:t xml:space="preserve"> </w:t>
      </w:r>
      <w:r w:rsidR="000B5111" w:rsidRPr="008263A2">
        <w:t>accumulate</w:t>
      </w:r>
      <w:r w:rsidR="009037DA">
        <w:t xml:space="preserve"> </w:t>
      </w:r>
      <w:r w:rsidR="000B5111" w:rsidRPr="008263A2">
        <w:t>transaction</w:t>
      </w:r>
      <w:r w:rsidR="009037DA">
        <w:t xml:space="preserve"> </w:t>
      </w:r>
      <w:r w:rsidR="000B5111" w:rsidRPr="008263A2">
        <w:t>information</w:t>
      </w:r>
      <w:r w:rsidR="009037DA">
        <w:t xml:space="preserve"> </w:t>
      </w:r>
      <w:r w:rsidR="000B5111" w:rsidRPr="008263A2">
        <w:t>across</w:t>
      </w:r>
      <w:r w:rsidR="009037DA">
        <w:t xml:space="preserve"> </w:t>
      </w:r>
      <w:r w:rsidR="000B5111" w:rsidRPr="008263A2">
        <w:t>multiple</w:t>
      </w:r>
      <w:r w:rsidR="009037DA">
        <w:t xml:space="preserve"> </w:t>
      </w:r>
      <w:r w:rsidR="000B5111" w:rsidRPr="008263A2">
        <w:t>pages,</w:t>
      </w:r>
      <w:r w:rsidR="009037DA">
        <w:t xml:space="preserve"> </w:t>
      </w:r>
      <w:r w:rsidR="000B5111" w:rsidRPr="008263A2">
        <w:t>moving</w:t>
      </w:r>
      <w:r w:rsidR="009037DA">
        <w:t xml:space="preserve"> </w:t>
      </w:r>
      <w:r w:rsidR="000B5111" w:rsidRPr="008263A2">
        <w:t>from</w:t>
      </w:r>
      <w:r w:rsidR="009037DA">
        <w:t xml:space="preserve"> </w:t>
      </w:r>
      <w:r w:rsidR="000B5111" w:rsidRPr="008263A2">
        <w:t>one</w:t>
      </w:r>
      <w:r w:rsidR="009037DA">
        <w:t xml:space="preserve"> </w:t>
      </w:r>
      <w:r w:rsidR="000B5111" w:rsidRPr="008263A2">
        <w:t>page</w:t>
      </w:r>
      <w:r w:rsidR="009037DA">
        <w:t xml:space="preserve"> </w:t>
      </w:r>
      <w:r w:rsidR="000B5111" w:rsidRPr="008263A2">
        <w:t>to</w:t>
      </w:r>
      <w:r w:rsidR="009037DA">
        <w:t xml:space="preserve"> </w:t>
      </w:r>
      <w:r w:rsidR="000B5111" w:rsidRPr="008263A2">
        <w:t>another,</w:t>
      </w:r>
      <w:r w:rsidR="009037DA">
        <w:t xml:space="preserve"> </w:t>
      </w:r>
      <w:r w:rsidR="000B5111" w:rsidRPr="008263A2">
        <w:t>because</w:t>
      </w:r>
      <w:r w:rsidR="009037DA">
        <w:t xml:space="preserve"> </w:t>
      </w:r>
      <w:r w:rsidR="000B5111" w:rsidRPr="008263A2">
        <w:t>of</w:t>
      </w:r>
      <w:r w:rsidR="009037DA">
        <w:t xml:space="preserve"> </w:t>
      </w:r>
      <w:r w:rsidR="000B5111" w:rsidRPr="008263A2">
        <w:t>the</w:t>
      </w:r>
      <w:r w:rsidR="009037DA">
        <w:t xml:space="preserve"> </w:t>
      </w:r>
      <w:r w:rsidR="000B5111" w:rsidRPr="008263A2">
        <w:t>stateless</w:t>
      </w:r>
      <w:r w:rsidR="009037DA">
        <w:t xml:space="preserve"> </w:t>
      </w:r>
      <w:r w:rsidR="000B5111" w:rsidRPr="008263A2">
        <w:t>nature</w:t>
      </w:r>
      <w:r w:rsidR="009037DA">
        <w:t xml:space="preserve"> </w:t>
      </w:r>
      <w:r w:rsidR="000B5111" w:rsidRPr="008263A2">
        <w:t>of</w:t>
      </w:r>
      <w:r w:rsidR="009037DA">
        <w:t xml:space="preserve"> </w:t>
      </w:r>
      <w:r w:rsidR="000B5111" w:rsidRPr="008263A2">
        <w:t>the</w:t>
      </w:r>
      <w:r w:rsidR="009037DA">
        <w:t xml:space="preserve"> </w:t>
      </w:r>
      <w:r w:rsidR="000B5111" w:rsidRPr="008263A2">
        <w:t>web.</w:t>
      </w:r>
      <w:r w:rsidR="009037DA">
        <w:t xml:space="preserve">  </w:t>
      </w:r>
      <w:r w:rsidR="000B5111" w:rsidRPr="008263A2">
        <w:t>This</w:t>
      </w:r>
      <w:r w:rsidR="009037DA">
        <w:t xml:space="preserve"> </w:t>
      </w:r>
      <w:r w:rsidR="000B5111" w:rsidRPr="008263A2">
        <w:t>makes</w:t>
      </w:r>
      <w:r w:rsidR="009037DA">
        <w:t xml:space="preserve"> </w:t>
      </w:r>
      <w:r w:rsidR="000B5111" w:rsidRPr="008263A2">
        <w:t>it</w:t>
      </w:r>
      <w:r w:rsidR="009037DA">
        <w:t xml:space="preserve"> </w:t>
      </w:r>
      <w:r w:rsidR="000B5111" w:rsidRPr="008263A2">
        <w:t>important</w:t>
      </w:r>
      <w:r w:rsidR="009037DA">
        <w:t xml:space="preserve"> </w:t>
      </w:r>
      <w:r w:rsidR="000B5111" w:rsidRPr="008263A2">
        <w:t>to</w:t>
      </w:r>
      <w:r w:rsidR="009037DA">
        <w:t xml:space="preserve"> </w:t>
      </w:r>
      <w:r w:rsidR="000B5111" w:rsidRPr="008263A2">
        <w:t>understand</w:t>
      </w:r>
      <w:r w:rsidR="009037DA">
        <w:t xml:space="preserve"> </w:t>
      </w:r>
      <w:r w:rsidR="000B5111" w:rsidRPr="008263A2">
        <w:t>what</w:t>
      </w:r>
      <w:r w:rsidR="009037DA">
        <w:t xml:space="preserve"> </w:t>
      </w:r>
      <w:r w:rsidR="000B5111" w:rsidRPr="008263A2">
        <w:t>constitutes</w:t>
      </w:r>
      <w:r w:rsidR="009037DA">
        <w:t xml:space="preserve"> </w:t>
      </w:r>
      <w:r w:rsidR="000B5111" w:rsidRPr="008263A2">
        <w:t>a</w:t>
      </w:r>
      <w:r w:rsidR="009037DA">
        <w:t xml:space="preserve"> </w:t>
      </w:r>
      <w:r w:rsidR="000B5111" w:rsidRPr="008263A2">
        <w:t>transaction</w:t>
      </w:r>
      <w:r w:rsidR="009037DA">
        <w:t xml:space="preserve"> </w:t>
      </w:r>
      <w:r w:rsidR="000B5111" w:rsidRPr="008263A2">
        <w:t>and</w:t>
      </w:r>
      <w:r w:rsidR="009037DA">
        <w:t xml:space="preserve"> </w:t>
      </w:r>
      <w:r w:rsidR="000B5111" w:rsidRPr="008263A2">
        <w:t>when</w:t>
      </w:r>
      <w:r w:rsidR="009037DA">
        <w:t xml:space="preserve"> </w:t>
      </w:r>
      <w:r w:rsidR="000B5111" w:rsidRPr="008263A2">
        <w:t>it</w:t>
      </w:r>
      <w:r w:rsidR="009037DA">
        <w:t xml:space="preserve"> </w:t>
      </w:r>
      <w:r w:rsidR="000B5111" w:rsidRPr="008263A2">
        <w:t>should</w:t>
      </w:r>
      <w:r w:rsidR="009037DA">
        <w:t xml:space="preserve"> </w:t>
      </w:r>
      <w:r w:rsidR="000B5111" w:rsidRPr="008263A2">
        <w:t>be</w:t>
      </w:r>
      <w:r w:rsidR="009037DA">
        <w:t xml:space="preserve"> </w:t>
      </w:r>
      <w:r w:rsidR="000B5111" w:rsidRPr="008263A2">
        <w:t>committed</w:t>
      </w:r>
      <w:r w:rsidR="009037DA">
        <w:t xml:space="preserve"> </w:t>
      </w:r>
      <w:r w:rsidR="000B5111" w:rsidRPr="008263A2">
        <w:t>to</w:t>
      </w:r>
      <w:r w:rsidR="009037DA">
        <w:t xml:space="preserve"> </w:t>
      </w:r>
      <w:r w:rsidR="000B5111" w:rsidRPr="008263A2">
        <w:t>the</w:t>
      </w:r>
      <w:r w:rsidR="009037DA">
        <w:t xml:space="preserve"> </w:t>
      </w:r>
      <w:r w:rsidR="000B5111" w:rsidRPr="008263A2">
        <w:t>database.</w:t>
      </w:r>
      <w:r w:rsidR="009037DA">
        <w:t xml:space="preserve">  </w:t>
      </w:r>
      <w:r w:rsidR="000B5111" w:rsidRPr="008263A2">
        <w:t>For</w:t>
      </w:r>
      <w:r w:rsidR="009037DA">
        <w:t xml:space="preserve"> </w:t>
      </w:r>
      <w:r w:rsidR="000B5111" w:rsidRPr="008263A2">
        <w:t>example,</w:t>
      </w:r>
      <w:r w:rsidR="009037DA">
        <w:t xml:space="preserve"> </w:t>
      </w:r>
      <w:r w:rsidR="000B5111" w:rsidRPr="008263A2">
        <w:t>a</w:t>
      </w:r>
      <w:r w:rsidR="009037DA">
        <w:t xml:space="preserve"> </w:t>
      </w:r>
      <w:r w:rsidR="000B5111" w:rsidRPr="008263A2">
        <w:t>typical</w:t>
      </w:r>
      <w:r w:rsidR="009037DA">
        <w:t xml:space="preserve"> </w:t>
      </w:r>
      <w:r w:rsidR="000B5111" w:rsidRPr="008263A2">
        <w:t>web-based</w:t>
      </w:r>
      <w:r w:rsidR="009037DA">
        <w:t xml:space="preserve"> </w:t>
      </w:r>
      <w:r w:rsidR="000B5111" w:rsidRPr="008263A2">
        <w:t>order</w:t>
      </w:r>
      <w:r w:rsidR="009037DA">
        <w:t xml:space="preserve"> </w:t>
      </w:r>
      <w:r w:rsidR="000B5111" w:rsidRPr="008263A2">
        <w:t>check</w:t>
      </w:r>
      <w:r w:rsidR="009037DA">
        <w:t xml:space="preserve"> </w:t>
      </w:r>
      <w:r w:rsidR="000B5111" w:rsidRPr="008263A2">
        <w:t>out</w:t>
      </w:r>
      <w:r w:rsidR="009037DA">
        <w:t xml:space="preserve"> </w:t>
      </w:r>
      <w:r w:rsidR="000B5111" w:rsidRPr="008263A2">
        <w:t>process,</w:t>
      </w:r>
      <w:r w:rsidR="009037DA">
        <w:t xml:space="preserve"> </w:t>
      </w:r>
      <w:r w:rsidR="000B5111" w:rsidRPr="008263A2">
        <w:t>such</w:t>
      </w:r>
      <w:r w:rsidR="009037DA">
        <w:t xml:space="preserve"> </w:t>
      </w:r>
      <w:r w:rsidR="000B5111" w:rsidRPr="008263A2">
        <w:t>as</w:t>
      </w:r>
      <w:r w:rsidR="009037DA">
        <w:t xml:space="preserve"> </w:t>
      </w:r>
      <w:r w:rsidR="000B5111" w:rsidRPr="008263A2">
        <w:t>a</w:t>
      </w:r>
      <w:r w:rsidR="009037DA">
        <w:t xml:space="preserve"> </w:t>
      </w:r>
      <w:r w:rsidR="000B5111" w:rsidRPr="008263A2">
        <w:t>shopping</w:t>
      </w:r>
      <w:r w:rsidR="009037DA">
        <w:t xml:space="preserve"> </w:t>
      </w:r>
      <w:r w:rsidR="000B5111" w:rsidRPr="008263A2">
        <w:t>cart,</w:t>
      </w:r>
      <w:r w:rsidR="009037DA">
        <w:t xml:space="preserve"> </w:t>
      </w:r>
      <w:r w:rsidR="000B5111" w:rsidRPr="008263A2">
        <w:t>collects</w:t>
      </w:r>
      <w:r w:rsidR="009037DA">
        <w:t xml:space="preserve"> </w:t>
      </w:r>
      <w:r w:rsidR="000B5111" w:rsidRPr="008263A2">
        <w:t>different</w:t>
      </w:r>
      <w:r w:rsidR="009037DA">
        <w:t xml:space="preserve"> </w:t>
      </w:r>
      <w:r w:rsidR="000B5111" w:rsidRPr="008263A2">
        <w:t>aspects</w:t>
      </w:r>
      <w:r w:rsidR="009037DA">
        <w:t xml:space="preserve"> </w:t>
      </w:r>
      <w:r w:rsidR="000B5111" w:rsidRPr="008263A2">
        <w:t>of</w:t>
      </w:r>
      <w:r w:rsidR="009037DA">
        <w:t xml:space="preserve"> </w:t>
      </w:r>
      <w:r w:rsidR="000B5111" w:rsidRPr="008263A2">
        <w:t>the</w:t>
      </w:r>
      <w:r w:rsidR="009037DA">
        <w:t xml:space="preserve"> </w:t>
      </w:r>
      <w:r w:rsidR="000B5111" w:rsidRPr="008263A2">
        <w:t>order</w:t>
      </w:r>
      <w:r w:rsidR="009037DA">
        <w:t xml:space="preserve"> </w:t>
      </w:r>
      <w:r w:rsidR="000B5111" w:rsidRPr="008263A2">
        <w:t>in</w:t>
      </w:r>
      <w:r w:rsidR="009037DA">
        <w:t xml:space="preserve"> </w:t>
      </w:r>
      <w:r w:rsidR="000B5111" w:rsidRPr="008263A2">
        <w:t>a</w:t>
      </w:r>
      <w:r w:rsidR="009037DA">
        <w:t xml:space="preserve"> </w:t>
      </w:r>
      <w:r w:rsidR="000B5111" w:rsidRPr="008263A2">
        <w:t>series</w:t>
      </w:r>
      <w:r w:rsidR="009037DA">
        <w:t xml:space="preserve"> </w:t>
      </w:r>
      <w:r w:rsidR="000B5111" w:rsidRPr="008263A2">
        <w:t>of</w:t>
      </w:r>
      <w:r w:rsidR="009037DA">
        <w:t xml:space="preserve"> </w:t>
      </w:r>
      <w:r w:rsidR="000B5111" w:rsidRPr="008263A2">
        <w:t>pages,</w:t>
      </w:r>
      <w:r w:rsidR="009037DA">
        <w:t xml:space="preserve"> </w:t>
      </w:r>
      <w:r w:rsidR="000B5111" w:rsidRPr="008263A2">
        <w:t>such</w:t>
      </w:r>
      <w:r w:rsidR="009037DA">
        <w:t xml:space="preserve"> </w:t>
      </w:r>
      <w:r w:rsidR="000B5111" w:rsidRPr="008263A2">
        <w:t>as</w:t>
      </w:r>
      <w:r w:rsidR="009037DA">
        <w:t xml:space="preserve"> </w:t>
      </w:r>
      <w:r w:rsidR="000B5111" w:rsidRPr="008263A2">
        <w:t>the</w:t>
      </w:r>
      <w:r w:rsidR="009037DA">
        <w:t xml:space="preserve"> </w:t>
      </w:r>
      <w:r w:rsidR="000B5111" w:rsidRPr="008263A2">
        <w:t>customer’s</w:t>
      </w:r>
      <w:r w:rsidR="009037DA">
        <w:t xml:space="preserve"> </w:t>
      </w:r>
      <w:r w:rsidR="000B5111" w:rsidRPr="008263A2">
        <w:t>name</w:t>
      </w:r>
      <w:r w:rsidR="009037DA">
        <w:t xml:space="preserve"> </w:t>
      </w:r>
      <w:r w:rsidR="000B5111" w:rsidRPr="008263A2">
        <w:t>and</w:t>
      </w:r>
      <w:r w:rsidR="009037DA">
        <w:t xml:space="preserve"> </w:t>
      </w:r>
      <w:r w:rsidR="000B5111" w:rsidRPr="008263A2">
        <w:t>address,</w:t>
      </w:r>
      <w:r w:rsidR="009037DA">
        <w:t xml:space="preserve"> </w:t>
      </w:r>
      <w:r w:rsidR="000B5111" w:rsidRPr="008263A2">
        <w:t>credit</w:t>
      </w:r>
      <w:r w:rsidR="009037DA">
        <w:t xml:space="preserve"> </w:t>
      </w:r>
      <w:r w:rsidR="000B5111" w:rsidRPr="008263A2">
        <w:t>card</w:t>
      </w:r>
      <w:r w:rsidR="009037DA">
        <w:t xml:space="preserve"> </w:t>
      </w:r>
      <w:r w:rsidR="000B5111" w:rsidRPr="008263A2">
        <w:t>information,</w:t>
      </w:r>
      <w:r w:rsidR="009037DA">
        <w:t xml:space="preserve"> </w:t>
      </w:r>
      <w:r w:rsidR="000B5111" w:rsidRPr="008263A2">
        <w:t>and</w:t>
      </w:r>
      <w:r w:rsidR="009037DA">
        <w:t xml:space="preserve"> </w:t>
      </w:r>
      <w:r w:rsidR="000B5111" w:rsidRPr="008263A2">
        <w:t>shipping</w:t>
      </w:r>
      <w:r w:rsidR="009037DA">
        <w:t xml:space="preserve"> </w:t>
      </w:r>
      <w:r w:rsidR="000B5111" w:rsidRPr="008263A2">
        <w:t>instructions.</w:t>
      </w:r>
    </w:p>
    <w:p w:rsidR="000B5111" w:rsidRPr="008263A2" w:rsidRDefault="000B5111" w:rsidP="008263A2">
      <w:r w:rsidRPr="008263A2">
        <w:t>The</w:t>
      </w:r>
      <w:r w:rsidR="009037DA">
        <w:t xml:space="preserve"> </w:t>
      </w:r>
      <w:r w:rsidRPr="008263A2">
        <w:t>difficulty</w:t>
      </w:r>
      <w:r w:rsidR="009037DA">
        <w:t xml:space="preserve"> </w:t>
      </w:r>
      <w:r w:rsidRPr="008263A2">
        <w:t>is</w:t>
      </w:r>
      <w:r w:rsidR="009037DA">
        <w:t xml:space="preserve"> </w:t>
      </w:r>
      <w:r w:rsidRPr="008263A2">
        <w:t>that</w:t>
      </w:r>
      <w:r w:rsidR="009037DA">
        <w:t xml:space="preserve"> </w:t>
      </w:r>
      <w:r w:rsidRPr="008263A2">
        <w:t>there</w:t>
      </w:r>
      <w:r w:rsidR="009037DA">
        <w:t xml:space="preserve"> </w:t>
      </w:r>
      <w:r w:rsidRPr="008263A2">
        <w:t>are</w:t>
      </w:r>
      <w:r w:rsidR="009037DA">
        <w:t xml:space="preserve"> </w:t>
      </w:r>
      <w:r w:rsidRPr="008263A2">
        <w:t>few</w:t>
      </w:r>
      <w:r w:rsidR="009037DA">
        <w:t xml:space="preserve"> </w:t>
      </w:r>
      <w:r w:rsidRPr="008263A2">
        <w:t>options</w:t>
      </w:r>
      <w:r w:rsidR="009037DA">
        <w:t xml:space="preserve"> </w:t>
      </w:r>
      <w:r w:rsidRPr="008263A2">
        <w:t>for</w:t>
      </w:r>
      <w:r w:rsidR="009037DA">
        <w:t xml:space="preserve"> </w:t>
      </w:r>
      <w:r w:rsidRPr="008263A2">
        <w:t>storing</w:t>
      </w:r>
      <w:r w:rsidR="009037DA">
        <w:t xml:space="preserve"> </w:t>
      </w:r>
      <w:r w:rsidRPr="008263A2">
        <w:t>information</w:t>
      </w:r>
      <w:r w:rsidR="009037DA">
        <w:t xml:space="preserve"> </w:t>
      </w:r>
      <w:r w:rsidRPr="008263A2">
        <w:t>collected</w:t>
      </w:r>
      <w:r w:rsidR="009037DA">
        <w:t xml:space="preserve"> </w:t>
      </w:r>
      <w:r w:rsidRPr="008263A2">
        <w:t>on</w:t>
      </w:r>
      <w:r w:rsidR="009037DA">
        <w:t xml:space="preserve"> </w:t>
      </w:r>
      <w:r w:rsidRPr="008263A2">
        <w:t>those</w:t>
      </w:r>
      <w:r w:rsidR="009037DA">
        <w:t xml:space="preserve"> </w:t>
      </w:r>
      <w:r w:rsidRPr="008263A2">
        <w:t>pages</w:t>
      </w:r>
      <w:r w:rsidR="009037DA">
        <w:t xml:space="preserve"> </w:t>
      </w:r>
      <w:r w:rsidRPr="008263A2">
        <w:t>other</w:t>
      </w:r>
      <w:r w:rsidR="009037DA">
        <w:t xml:space="preserve"> </w:t>
      </w:r>
      <w:r w:rsidRPr="008263A2">
        <w:t>than</w:t>
      </w:r>
      <w:r w:rsidR="009037DA">
        <w:t xml:space="preserve"> </w:t>
      </w:r>
      <w:r w:rsidRPr="008263A2">
        <w:t>in</w:t>
      </w:r>
      <w:r w:rsidR="009037DA">
        <w:t xml:space="preserve"> </w:t>
      </w:r>
      <w:r w:rsidRPr="008263A2">
        <w:t>the</w:t>
      </w:r>
      <w:r w:rsidR="009037DA">
        <w:t xml:space="preserve"> </w:t>
      </w:r>
      <w:r w:rsidRPr="008263A2">
        <w:t>database,</w:t>
      </w:r>
      <w:r w:rsidR="009037DA">
        <w:t xml:space="preserve"> </w:t>
      </w:r>
      <w:r w:rsidRPr="008263A2">
        <w:t>in</w:t>
      </w:r>
      <w:r w:rsidR="009037DA">
        <w:t xml:space="preserve"> </w:t>
      </w:r>
      <w:r w:rsidRPr="008263A2">
        <w:t>the</w:t>
      </w:r>
      <w:r w:rsidR="009037DA">
        <w:t xml:space="preserve"> </w:t>
      </w:r>
      <w:r w:rsidRPr="008263A2">
        <w:t>.NET</w:t>
      </w:r>
      <w:r w:rsidR="009037DA">
        <w:t xml:space="preserve"> </w:t>
      </w:r>
      <w:r w:rsidRPr="008263A2">
        <w:t>cache</w:t>
      </w:r>
      <w:r w:rsidR="007048F2" w:rsidRPr="008263A2">
        <w:fldChar w:fldCharType="begin"/>
      </w:r>
      <w:r w:rsidRPr="008263A2">
        <w:instrText>xe</w:instrText>
      </w:r>
      <w:r w:rsidR="009037DA">
        <w:instrText xml:space="preserve"> </w:instrText>
      </w:r>
      <w:r w:rsidRPr="008263A2">
        <w:instrText>".NET:Cache"</w:instrText>
      </w:r>
      <w:r w:rsidR="007048F2" w:rsidRPr="008263A2">
        <w:fldChar w:fldCharType="end"/>
      </w:r>
      <w:r w:rsidRPr="008263A2">
        <w:t>,</w:t>
      </w:r>
      <w:r w:rsidR="009037DA">
        <w:t xml:space="preserve"> </w:t>
      </w:r>
      <w:r w:rsidRPr="008263A2">
        <w:t>or</w:t>
      </w:r>
      <w:r w:rsidR="009037DA">
        <w:t xml:space="preserve"> </w:t>
      </w:r>
      <w:r w:rsidRPr="008263A2">
        <w:t>in</w:t>
      </w:r>
      <w:r w:rsidR="009037DA">
        <w:t xml:space="preserve"> </w:t>
      </w:r>
      <w:r w:rsidRPr="008263A2">
        <w:t>browser</w:t>
      </w:r>
      <w:r w:rsidR="009037DA">
        <w:t xml:space="preserve"> </w:t>
      </w:r>
      <w:r w:rsidRPr="008263A2">
        <w:t>cookies</w:t>
      </w:r>
      <w:r w:rsidR="007048F2" w:rsidRPr="008263A2">
        <w:fldChar w:fldCharType="begin"/>
      </w:r>
      <w:r w:rsidRPr="008263A2">
        <w:instrText>xe</w:instrText>
      </w:r>
      <w:r w:rsidR="009037DA">
        <w:instrText xml:space="preserve"> </w:instrText>
      </w:r>
      <w:r w:rsidRPr="008263A2">
        <w:instrText>"Cookies"</w:instrText>
      </w:r>
      <w:r w:rsidR="007048F2" w:rsidRPr="008263A2">
        <w:fldChar w:fldCharType="end"/>
      </w:r>
      <w:r w:rsidR="007048F2" w:rsidRPr="008263A2">
        <w:fldChar w:fldCharType="begin"/>
      </w:r>
      <w:r w:rsidRPr="008263A2">
        <w:instrText>xe</w:instrText>
      </w:r>
      <w:r w:rsidR="009037DA">
        <w:instrText xml:space="preserve"> </w:instrText>
      </w:r>
      <w:r w:rsidRPr="008263A2">
        <w:instrText>"Browser:Cookies"</w:instrText>
      </w:r>
      <w:r w:rsidR="007048F2" w:rsidRPr="008263A2">
        <w:fldChar w:fldCharType="end"/>
      </w:r>
      <w:r w:rsidRPr="008263A2">
        <w:t>.</w:t>
      </w:r>
      <w:r w:rsidR="009037DA">
        <w:t xml:space="preserve">  </w:t>
      </w:r>
      <w:r w:rsidRPr="008263A2">
        <w:t>Unfortunately,</w:t>
      </w:r>
      <w:r w:rsidR="009037DA">
        <w:t xml:space="preserve"> </w:t>
      </w:r>
      <w:r w:rsidRPr="008263A2">
        <w:t>storing</w:t>
      </w:r>
      <w:r w:rsidR="009037DA">
        <w:t xml:space="preserve"> </w:t>
      </w:r>
      <w:r w:rsidRPr="008263A2">
        <w:t>a</w:t>
      </w:r>
      <w:r w:rsidR="009037DA">
        <w:t xml:space="preserve"> </w:t>
      </w:r>
      <w:r w:rsidRPr="008263A2">
        <w:t>user’s</w:t>
      </w:r>
      <w:r w:rsidR="009037DA">
        <w:t xml:space="preserve"> </w:t>
      </w:r>
      <w:r w:rsidRPr="008263A2">
        <w:t>transaction</w:t>
      </w:r>
      <w:r w:rsidR="009037DA">
        <w:t xml:space="preserve"> </w:t>
      </w:r>
      <w:r w:rsidRPr="008263A2">
        <w:t>information</w:t>
      </w:r>
      <w:r w:rsidR="009037DA">
        <w:t xml:space="preserve"> </w:t>
      </w:r>
      <w:r w:rsidRPr="008263A2">
        <w:t>in</w:t>
      </w:r>
      <w:r w:rsidR="009037DA">
        <w:t xml:space="preserve"> </w:t>
      </w:r>
      <w:r w:rsidRPr="008263A2">
        <w:t>browser</w:t>
      </w:r>
      <w:r w:rsidR="009037DA">
        <w:t xml:space="preserve"> </w:t>
      </w:r>
      <w:r w:rsidRPr="008263A2">
        <w:t>cookies</w:t>
      </w:r>
      <w:r w:rsidR="009037DA">
        <w:t xml:space="preserve"> </w:t>
      </w:r>
      <w:r w:rsidRPr="008263A2">
        <w:t>poses</w:t>
      </w:r>
      <w:r w:rsidR="009037DA">
        <w:t xml:space="preserve"> </w:t>
      </w:r>
      <w:r w:rsidRPr="008263A2">
        <w:t>security</w:t>
      </w:r>
      <w:r w:rsidR="009037DA">
        <w:t xml:space="preserve"> </w:t>
      </w:r>
      <w:r w:rsidRPr="008263A2">
        <w:t>and</w:t>
      </w:r>
      <w:r w:rsidR="009037DA">
        <w:t xml:space="preserve"> </w:t>
      </w:r>
      <w:r w:rsidRPr="008263A2">
        <w:t>bandwidth</w:t>
      </w:r>
      <w:r w:rsidR="009037DA">
        <w:t xml:space="preserve"> </w:t>
      </w:r>
      <w:r w:rsidRPr="008263A2">
        <w:t>issues.</w:t>
      </w:r>
      <w:r w:rsidR="009037DA">
        <w:t xml:space="preserve">  </w:t>
      </w:r>
      <w:r w:rsidRPr="008263A2">
        <w:t>So,</w:t>
      </w:r>
      <w:r w:rsidR="009037DA">
        <w:t xml:space="preserve"> </w:t>
      </w:r>
      <w:r w:rsidRPr="008263A2">
        <w:t>for</w:t>
      </w:r>
      <w:r w:rsidR="009037DA">
        <w:t xml:space="preserve"> </w:t>
      </w:r>
      <w:r w:rsidRPr="008263A2">
        <w:t>most</w:t>
      </w:r>
      <w:r w:rsidR="009037DA">
        <w:t xml:space="preserve"> </w:t>
      </w:r>
      <w:r w:rsidRPr="008263A2">
        <w:t>applications,</w:t>
      </w:r>
      <w:r w:rsidR="009037DA">
        <w:t xml:space="preserve"> </w:t>
      </w:r>
      <w:r w:rsidRPr="008263A2">
        <w:t>storing</w:t>
      </w:r>
      <w:r w:rsidR="009037DA">
        <w:t xml:space="preserve"> </w:t>
      </w:r>
      <w:r w:rsidRPr="008263A2">
        <w:t>transaction</w:t>
      </w:r>
      <w:r w:rsidR="009037DA">
        <w:t xml:space="preserve"> </w:t>
      </w:r>
      <w:r w:rsidRPr="008263A2">
        <w:t>information</w:t>
      </w:r>
      <w:r w:rsidR="009037DA">
        <w:t xml:space="preserve"> </w:t>
      </w:r>
      <w:r w:rsidRPr="008263A2">
        <w:t>in</w:t>
      </w:r>
      <w:r w:rsidR="009037DA">
        <w:t xml:space="preserve"> </w:t>
      </w:r>
      <w:r w:rsidRPr="008263A2">
        <w:t>the</w:t>
      </w:r>
      <w:r w:rsidR="009037DA">
        <w:t xml:space="preserve"> </w:t>
      </w:r>
      <w:r w:rsidRPr="008263A2">
        <w:t>database</w:t>
      </w:r>
      <w:r w:rsidR="009037DA">
        <w:t xml:space="preserve"> </w:t>
      </w:r>
      <w:r w:rsidRPr="008263A2">
        <w:t>is</w:t>
      </w:r>
      <w:r w:rsidR="009037DA">
        <w:t xml:space="preserve"> </w:t>
      </w:r>
      <w:r w:rsidRPr="008263A2">
        <w:t>the</w:t>
      </w:r>
      <w:r w:rsidR="009037DA">
        <w:t xml:space="preserve"> </w:t>
      </w:r>
      <w:r w:rsidRPr="008263A2">
        <w:t>best</w:t>
      </w:r>
      <w:r w:rsidR="009037DA">
        <w:t xml:space="preserve"> </w:t>
      </w:r>
      <w:r w:rsidRPr="008263A2">
        <w:t>option.</w:t>
      </w:r>
      <w:r w:rsidR="009037DA">
        <w:t xml:space="preserve">  </w:t>
      </w:r>
      <w:r w:rsidRPr="008263A2">
        <w:t>This</w:t>
      </w:r>
      <w:r w:rsidR="009037DA">
        <w:t xml:space="preserve"> </w:t>
      </w:r>
      <w:r w:rsidRPr="008263A2">
        <w:t>makes</w:t>
      </w:r>
      <w:r w:rsidR="009037DA">
        <w:t xml:space="preserve"> </w:t>
      </w:r>
      <w:r w:rsidRPr="008263A2">
        <w:t>it</w:t>
      </w:r>
      <w:r w:rsidR="009037DA">
        <w:t xml:space="preserve"> </w:t>
      </w:r>
      <w:r w:rsidRPr="008263A2">
        <w:t>important</w:t>
      </w:r>
      <w:r w:rsidR="009037DA">
        <w:t xml:space="preserve"> </w:t>
      </w:r>
      <w:r w:rsidRPr="008263A2">
        <w:t>to</w:t>
      </w:r>
      <w:r w:rsidR="009037DA">
        <w:t xml:space="preserve"> </w:t>
      </w:r>
      <w:r w:rsidRPr="008263A2">
        <w:t>understand</w:t>
      </w:r>
      <w:r w:rsidR="009037DA">
        <w:t xml:space="preserve"> </w:t>
      </w:r>
      <w:r w:rsidRPr="008263A2">
        <w:t>what</w:t>
      </w:r>
      <w:r w:rsidR="009037DA">
        <w:t xml:space="preserve"> </w:t>
      </w:r>
      <w:r w:rsidRPr="008263A2">
        <w:t>constitutes</w:t>
      </w:r>
      <w:r w:rsidR="009037DA">
        <w:t xml:space="preserve"> </w:t>
      </w:r>
      <w:r w:rsidRPr="008263A2">
        <w:t>a</w:t>
      </w:r>
      <w:r w:rsidR="009037DA">
        <w:t xml:space="preserve"> </w:t>
      </w:r>
      <w:r w:rsidRPr="008263A2">
        <w:t>transaction</w:t>
      </w:r>
      <w:r w:rsidR="009037DA">
        <w:t xml:space="preserve"> </w:t>
      </w:r>
      <w:r w:rsidRPr="008263A2">
        <w:t>and</w:t>
      </w:r>
      <w:r w:rsidR="009037DA">
        <w:t xml:space="preserve"> </w:t>
      </w:r>
      <w:r w:rsidRPr="008263A2">
        <w:t>when</w:t>
      </w:r>
      <w:r w:rsidR="009037DA">
        <w:t xml:space="preserve"> </w:t>
      </w:r>
      <w:r w:rsidRPr="008263A2">
        <w:t>it</w:t>
      </w:r>
      <w:r w:rsidR="009037DA">
        <w:t xml:space="preserve"> </w:t>
      </w:r>
      <w:r w:rsidRPr="008263A2">
        <w:t>is</w:t>
      </w:r>
      <w:r w:rsidR="009037DA">
        <w:t xml:space="preserve"> </w:t>
      </w:r>
      <w:r w:rsidRPr="008263A2">
        <w:t>committed</w:t>
      </w:r>
      <w:r w:rsidR="009037DA">
        <w:t xml:space="preserve"> </w:t>
      </w:r>
      <w:r w:rsidRPr="008263A2">
        <w:t>to</w:t>
      </w:r>
      <w:r w:rsidR="009037DA">
        <w:t xml:space="preserve"> </w:t>
      </w:r>
      <w:r w:rsidRPr="008263A2">
        <w:t>the</w:t>
      </w:r>
      <w:r w:rsidR="009037DA">
        <w:t xml:space="preserve"> </w:t>
      </w:r>
      <w:r w:rsidRPr="008263A2">
        <w:t>database.</w:t>
      </w:r>
    </w:p>
    <w:p w:rsidR="000B5111" w:rsidRPr="008263A2" w:rsidRDefault="000B5111" w:rsidP="008263A2">
      <w:r w:rsidRPr="008263A2">
        <w:t>Iron</w:t>
      </w:r>
      <w:r w:rsidR="009037DA">
        <w:t xml:space="preserve"> </w:t>
      </w:r>
      <w:r w:rsidRPr="008263A2">
        <w:t>Speed</w:t>
      </w:r>
      <w:r w:rsidR="009037DA">
        <w:t xml:space="preserve"> </w:t>
      </w:r>
      <w:r w:rsidRPr="008263A2">
        <w:t>Designer</w:t>
      </w:r>
      <w:r w:rsidR="009037DA">
        <w:t xml:space="preserve"> </w:t>
      </w:r>
      <w:r w:rsidR="00D8250A">
        <w:t>creates</w:t>
      </w:r>
      <w:r w:rsidR="009037DA">
        <w:t xml:space="preserve"> </w:t>
      </w:r>
      <w:r w:rsidRPr="008263A2">
        <w:t>applications</w:t>
      </w:r>
      <w:r w:rsidR="009037DA">
        <w:t xml:space="preserve"> </w:t>
      </w:r>
      <w:r w:rsidRPr="008263A2">
        <w:t>with</w:t>
      </w:r>
      <w:r w:rsidR="009037DA">
        <w:t xml:space="preserve"> </w:t>
      </w:r>
      <w:r w:rsidRPr="008263A2">
        <w:t>a</w:t>
      </w:r>
      <w:r w:rsidR="009037DA">
        <w:t xml:space="preserve"> </w:t>
      </w:r>
      <w:r w:rsidRPr="008263A2">
        <w:t>“page-based”</w:t>
      </w:r>
      <w:r w:rsidR="009037DA">
        <w:t xml:space="preserve"> </w:t>
      </w:r>
      <w:r w:rsidRPr="008263A2">
        <w:t>transaction</w:t>
      </w:r>
      <w:r w:rsidR="009037DA">
        <w:t xml:space="preserve"> </w:t>
      </w:r>
      <w:r w:rsidRPr="008263A2">
        <w:t>model.</w:t>
      </w:r>
      <w:r w:rsidR="009037DA">
        <w:t xml:space="preserve">  </w:t>
      </w:r>
      <w:r w:rsidRPr="008263A2">
        <w:t>This</w:t>
      </w:r>
      <w:r w:rsidR="009037DA">
        <w:t xml:space="preserve"> </w:t>
      </w:r>
      <w:r w:rsidRPr="008263A2">
        <w:t>means</w:t>
      </w:r>
      <w:r w:rsidR="009037DA">
        <w:t xml:space="preserve"> </w:t>
      </w:r>
      <w:r w:rsidRPr="008263A2">
        <w:t>that</w:t>
      </w:r>
      <w:r w:rsidR="009037DA">
        <w:t xml:space="preserve"> </w:t>
      </w:r>
      <w:r w:rsidRPr="008263A2">
        <w:t>all</w:t>
      </w:r>
      <w:r w:rsidR="009037DA">
        <w:t xml:space="preserve"> </w:t>
      </w:r>
      <w:r w:rsidRPr="008263A2">
        <w:t>of</w:t>
      </w:r>
      <w:r w:rsidR="009037DA">
        <w:t xml:space="preserve"> </w:t>
      </w:r>
      <w:r w:rsidRPr="008263A2">
        <w:t>the</w:t>
      </w:r>
      <w:r w:rsidR="009037DA">
        <w:t xml:space="preserve"> </w:t>
      </w:r>
      <w:r w:rsidRPr="008263A2">
        <w:t>changes</w:t>
      </w:r>
      <w:r w:rsidR="009037DA">
        <w:t xml:space="preserve"> </w:t>
      </w:r>
      <w:r w:rsidRPr="008263A2">
        <w:t>made</w:t>
      </w:r>
      <w:r w:rsidR="009037DA">
        <w:t xml:space="preserve"> </w:t>
      </w:r>
      <w:r w:rsidRPr="008263A2">
        <w:t>to</w:t>
      </w:r>
      <w:r w:rsidR="009037DA">
        <w:t xml:space="preserve"> </w:t>
      </w:r>
      <w:r w:rsidRPr="008263A2">
        <w:t>any</w:t>
      </w:r>
      <w:r w:rsidR="009037DA">
        <w:t xml:space="preserve"> </w:t>
      </w:r>
      <w:r w:rsidRPr="008263A2">
        <w:t>underlying</w:t>
      </w:r>
      <w:r w:rsidR="009037DA">
        <w:t xml:space="preserve"> </w:t>
      </w:r>
      <w:r w:rsidRPr="008263A2">
        <w:t>database</w:t>
      </w:r>
      <w:r w:rsidR="009037DA">
        <w:t xml:space="preserve"> </w:t>
      </w:r>
      <w:r w:rsidRPr="008263A2">
        <w:t>table</w:t>
      </w:r>
      <w:r w:rsidR="009037DA">
        <w:t xml:space="preserve"> </w:t>
      </w:r>
      <w:r w:rsidRPr="008263A2">
        <w:t>on</w:t>
      </w:r>
      <w:r w:rsidR="009037DA">
        <w:t xml:space="preserve"> </w:t>
      </w:r>
      <w:r w:rsidRPr="008263A2">
        <w:t>the</w:t>
      </w:r>
      <w:r w:rsidR="009037DA">
        <w:t xml:space="preserve"> </w:t>
      </w:r>
      <w:r w:rsidRPr="008263A2">
        <w:t>current</w:t>
      </w:r>
      <w:r w:rsidR="009037DA">
        <w:t xml:space="preserve"> </w:t>
      </w:r>
      <w:r w:rsidRPr="008263A2">
        <w:t>web</w:t>
      </w:r>
      <w:r w:rsidR="009037DA">
        <w:t xml:space="preserve"> </w:t>
      </w:r>
      <w:r w:rsidRPr="008263A2">
        <w:t>page</w:t>
      </w:r>
      <w:r w:rsidR="009037DA">
        <w:t xml:space="preserve"> </w:t>
      </w:r>
      <w:r w:rsidRPr="008263A2">
        <w:t>are</w:t>
      </w:r>
      <w:r w:rsidR="009037DA">
        <w:t xml:space="preserve"> </w:t>
      </w:r>
      <w:r w:rsidRPr="008263A2">
        <w:t>submitted</w:t>
      </w:r>
      <w:r w:rsidR="009037DA">
        <w:t xml:space="preserve"> </w:t>
      </w:r>
      <w:r w:rsidRPr="008263A2">
        <w:t>when</w:t>
      </w:r>
      <w:r w:rsidR="009037DA">
        <w:t xml:space="preserve"> </w:t>
      </w:r>
      <w:r w:rsidRPr="008263A2">
        <w:t>the</w:t>
      </w:r>
      <w:r w:rsidR="009037DA">
        <w:t xml:space="preserve"> </w:t>
      </w:r>
      <w:r w:rsidRPr="008263A2">
        <w:t>user</w:t>
      </w:r>
      <w:r w:rsidR="009037DA">
        <w:t xml:space="preserve"> </w:t>
      </w:r>
      <w:r w:rsidRPr="008263A2">
        <w:t>clicks</w:t>
      </w:r>
      <w:r w:rsidR="009037DA">
        <w:t xml:space="preserve"> </w:t>
      </w:r>
      <w:r w:rsidRPr="008263A2">
        <w:t>“OK”</w:t>
      </w:r>
      <w:r w:rsidR="009037DA">
        <w:t xml:space="preserve"> </w:t>
      </w:r>
      <w:r w:rsidRPr="008263A2">
        <w:t>(or</w:t>
      </w:r>
      <w:r w:rsidR="009037DA">
        <w:t xml:space="preserve"> </w:t>
      </w:r>
      <w:r w:rsidRPr="008263A2">
        <w:t>takes</w:t>
      </w:r>
      <w:r w:rsidR="009037DA">
        <w:t xml:space="preserve"> </w:t>
      </w:r>
      <w:r w:rsidRPr="008263A2">
        <w:t>a</w:t>
      </w:r>
      <w:r w:rsidR="009037DA">
        <w:t xml:space="preserve"> </w:t>
      </w:r>
      <w:r w:rsidRPr="008263A2">
        <w:t>similar</w:t>
      </w:r>
      <w:r w:rsidR="009037DA">
        <w:t xml:space="preserve"> </w:t>
      </w:r>
      <w:r w:rsidRPr="008263A2">
        <w:t>action</w:t>
      </w:r>
      <w:r w:rsidR="009037DA">
        <w:t xml:space="preserve"> </w:t>
      </w:r>
      <w:r w:rsidRPr="008263A2">
        <w:t>on</w:t>
      </w:r>
      <w:r w:rsidR="009037DA">
        <w:t xml:space="preserve"> </w:t>
      </w:r>
      <w:r w:rsidRPr="008263A2">
        <w:t>the</w:t>
      </w:r>
      <w:r w:rsidR="009037DA">
        <w:t xml:space="preserve"> </w:t>
      </w:r>
      <w:r w:rsidRPr="008263A2">
        <w:t>page).</w:t>
      </w:r>
      <w:r w:rsidR="009037DA">
        <w:t xml:space="preserve">  </w:t>
      </w:r>
      <w:r w:rsidRPr="008263A2">
        <w:t>I.e.,</w:t>
      </w:r>
      <w:r w:rsidR="009037DA">
        <w:t xml:space="preserve"> </w:t>
      </w:r>
      <w:r w:rsidRPr="008263A2">
        <w:t>upon</w:t>
      </w:r>
      <w:r w:rsidR="009037DA">
        <w:t xml:space="preserve"> </w:t>
      </w:r>
      <w:r w:rsidRPr="008263A2">
        <w:t>clicking</w:t>
      </w:r>
      <w:r w:rsidR="009037DA">
        <w:t xml:space="preserve"> </w:t>
      </w:r>
      <w:r w:rsidRPr="008263A2">
        <w:t>“OK”</w:t>
      </w:r>
      <w:r w:rsidR="009037DA">
        <w:t xml:space="preserve"> </w:t>
      </w:r>
      <w:r w:rsidRPr="008263A2">
        <w:t>(or</w:t>
      </w:r>
      <w:r w:rsidR="009037DA">
        <w:t xml:space="preserve"> </w:t>
      </w:r>
      <w:r w:rsidRPr="008263A2">
        <w:t>similar</w:t>
      </w:r>
      <w:r w:rsidR="009037DA">
        <w:t xml:space="preserve"> </w:t>
      </w:r>
      <w:r w:rsidRPr="008263A2">
        <w:t>action),</w:t>
      </w:r>
      <w:r w:rsidR="009037DA">
        <w:t xml:space="preserve"> </w:t>
      </w:r>
      <w:r w:rsidRPr="008263A2">
        <w:t>all</w:t>
      </w:r>
      <w:r w:rsidR="009037DA">
        <w:t xml:space="preserve"> </w:t>
      </w:r>
      <w:r w:rsidRPr="008263A2">
        <w:t>changes</w:t>
      </w:r>
      <w:r w:rsidR="009037DA">
        <w:t xml:space="preserve"> </w:t>
      </w:r>
      <w:r w:rsidRPr="008263A2">
        <w:t>made</w:t>
      </w:r>
      <w:r w:rsidR="009037DA">
        <w:t xml:space="preserve"> </w:t>
      </w:r>
      <w:r w:rsidRPr="008263A2">
        <w:t>on</w:t>
      </w:r>
      <w:r w:rsidR="009037DA">
        <w:t xml:space="preserve"> </w:t>
      </w:r>
      <w:r w:rsidRPr="008263A2">
        <w:t>the</w:t>
      </w:r>
      <w:r w:rsidR="009037DA">
        <w:t xml:space="preserve"> </w:t>
      </w:r>
      <w:r w:rsidRPr="008263A2">
        <w:t>page</w:t>
      </w:r>
      <w:r w:rsidR="009037DA">
        <w:t xml:space="preserve"> </w:t>
      </w:r>
      <w:r w:rsidRPr="008263A2">
        <w:t>are</w:t>
      </w:r>
      <w:r w:rsidR="009037DA">
        <w:t xml:space="preserve"> </w:t>
      </w:r>
      <w:r w:rsidRPr="008263A2">
        <w:t>committed</w:t>
      </w:r>
      <w:r w:rsidR="009037DA">
        <w:t xml:space="preserve"> </w:t>
      </w:r>
      <w:r w:rsidRPr="008263A2">
        <w:t>to</w:t>
      </w:r>
      <w:r w:rsidR="009037DA">
        <w:t xml:space="preserve"> </w:t>
      </w:r>
      <w:r w:rsidRPr="008263A2">
        <w:t>the</w:t>
      </w:r>
      <w:r w:rsidR="009037DA">
        <w:t xml:space="preserve"> </w:t>
      </w:r>
      <w:r w:rsidRPr="008263A2">
        <w:t>database</w:t>
      </w:r>
      <w:r w:rsidR="009037DA">
        <w:t xml:space="preserve"> </w:t>
      </w:r>
      <w:r w:rsidRPr="008263A2">
        <w:t>as</w:t>
      </w:r>
      <w:r w:rsidR="009037DA">
        <w:t xml:space="preserve"> </w:t>
      </w:r>
      <w:r w:rsidRPr="008263A2">
        <w:t>part</w:t>
      </w:r>
      <w:r w:rsidR="009037DA">
        <w:t xml:space="preserve"> </w:t>
      </w:r>
      <w:r w:rsidRPr="008263A2">
        <w:t>of</w:t>
      </w:r>
      <w:r w:rsidR="009037DA">
        <w:t xml:space="preserve"> </w:t>
      </w:r>
      <w:r w:rsidRPr="008263A2">
        <w:t>a</w:t>
      </w:r>
      <w:r w:rsidR="009037DA">
        <w:t xml:space="preserve"> </w:t>
      </w:r>
      <w:r w:rsidRPr="008263A2">
        <w:t>single</w:t>
      </w:r>
      <w:r w:rsidR="009037DA">
        <w:t xml:space="preserve"> </w:t>
      </w:r>
      <w:r w:rsidRPr="008263A2">
        <w:t>transaction.</w:t>
      </w:r>
      <w:r w:rsidR="009037DA">
        <w:t xml:space="preserve">  </w:t>
      </w:r>
      <w:r w:rsidRPr="008263A2">
        <w:t>Specifically,</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Pr="008263A2">
        <w:t>applications</w:t>
      </w:r>
      <w:r w:rsidR="009037DA">
        <w:t xml:space="preserve"> </w:t>
      </w:r>
      <w:r w:rsidRPr="008263A2">
        <w:t>use</w:t>
      </w:r>
      <w:r w:rsidR="009037DA">
        <w:t xml:space="preserve"> </w:t>
      </w:r>
      <w:r w:rsidRPr="008263A2">
        <w:t>the</w:t>
      </w:r>
      <w:r w:rsidR="009037DA">
        <w:t xml:space="preserve"> </w:t>
      </w:r>
      <w:r w:rsidRPr="008263A2">
        <w:t>transaction</w:t>
      </w:r>
      <w:r w:rsidR="009037DA">
        <w:t xml:space="preserve"> </w:t>
      </w:r>
      <w:r w:rsidRPr="008263A2">
        <w:t>classes</w:t>
      </w:r>
      <w:r w:rsidR="009037DA">
        <w:t xml:space="preserve"> </w:t>
      </w:r>
      <w:r w:rsidRPr="008263A2">
        <w:t>in</w:t>
      </w:r>
      <w:r w:rsidR="009037DA">
        <w:t xml:space="preserve"> </w:t>
      </w:r>
      <w:r w:rsidRPr="008263A2">
        <w:t>ADO.NET</w:t>
      </w:r>
      <w:r w:rsidR="009037DA">
        <w:t xml:space="preserve"> </w:t>
      </w:r>
      <w:r w:rsidRPr="008263A2">
        <w:t>to</w:t>
      </w:r>
      <w:r w:rsidR="009037DA">
        <w:t xml:space="preserve"> </w:t>
      </w:r>
      <w:r w:rsidRPr="008263A2">
        <w:t>perform</w:t>
      </w:r>
      <w:r w:rsidR="009037DA">
        <w:t xml:space="preserve"> </w:t>
      </w:r>
      <w:r w:rsidRPr="008263A2">
        <w:t>commits</w:t>
      </w:r>
      <w:r w:rsidR="009037DA">
        <w:t xml:space="preserve"> </w:t>
      </w:r>
      <w:r w:rsidRPr="008263A2">
        <w:t>and</w:t>
      </w:r>
      <w:r w:rsidR="009037DA">
        <w:t xml:space="preserve"> </w:t>
      </w:r>
      <w:r w:rsidRPr="008263A2">
        <w:t>rollbacks.</w:t>
      </w:r>
    </w:p>
    <w:tbl>
      <w:tblPr>
        <w:tblW w:w="0" w:type="auto"/>
        <w:tblInd w:w="18" w:type="dxa"/>
        <w:tblLook w:val="0000" w:firstRow="0" w:lastRow="0" w:firstColumn="0" w:lastColumn="0" w:noHBand="0" w:noVBand="0"/>
      </w:tblPr>
      <w:tblGrid>
        <w:gridCol w:w="4914"/>
        <w:gridCol w:w="4950"/>
      </w:tblGrid>
      <w:tr w:rsidR="000B5111" w:rsidRPr="00852C59">
        <w:tc>
          <w:tcPr>
            <w:tcW w:w="4914" w:type="dxa"/>
          </w:tcPr>
          <w:p w:rsidR="000B5111" w:rsidRPr="00852C59" w:rsidRDefault="00E30D2F" w:rsidP="00852C59">
            <w:r>
              <w:rPr>
                <w:noProof/>
              </w:rPr>
              <w:drawing>
                <wp:inline distT="0" distB="0" distL="0" distR="0" wp14:anchorId="4E08EC7D" wp14:editId="47656734">
                  <wp:extent cx="2905125" cy="29241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05125" cy="2924175"/>
                          </a:xfrm>
                          <a:prstGeom prst="rect">
                            <a:avLst/>
                          </a:prstGeom>
                          <a:noFill/>
                          <a:ln>
                            <a:noFill/>
                          </a:ln>
                        </pic:spPr>
                      </pic:pic>
                    </a:graphicData>
                  </a:graphic>
                </wp:inline>
              </w:drawing>
            </w:r>
          </w:p>
        </w:tc>
        <w:tc>
          <w:tcPr>
            <w:tcW w:w="4950" w:type="dxa"/>
          </w:tcPr>
          <w:p w:rsidR="000B5111" w:rsidRPr="00852C59" w:rsidRDefault="000B5111" w:rsidP="00852C59">
            <w:pPr>
              <w:rPr>
                <w:i/>
              </w:rPr>
            </w:pPr>
            <w:r w:rsidRPr="00852C59">
              <w:rPr>
                <w:i/>
              </w:rPr>
              <w:t>This</w:t>
            </w:r>
            <w:r w:rsidR="009037DA">
              <w:rPr>
                <w:i/>
              </w:rPr>
              <w:t xml:space="preserve"> </w:t>
            </w:r>
            <w:r w:rsidRPr="00852C59">
              <w:rPr>
                <w:i/>
              </w:rPr>
              <w:t>order</w:t>
            </w:r>
            <w:r w:rsidR="009037DA">
              <w:rPr>
                <w:i/>
              </w:rPr>
              <w:t xml:space="preserve"> </w:t>
            </w:r>
            <w:r w:rsidRPr="00852C59">
              <w:rPr>
                <w:i/>
              </w:rPr>
              <w:t>form</w:t>
            </w:r>
            <w:r w:rsidR="009037DA">
              <w:rPr>
                <w:i/>
              </w:rPr>
              <w:t xml:space="preserve"> </w:t>
            </w:r>
            <w:r w:rsidRPr="00852C59">
              <w:rPr>
                <w:i/>
              </w:rPr>
              <w:t>illustrates</w:t>
            </w:r>
            <w:r w:rsidR="009037DA">
              <w:rPr>
                <w:i/>
              </w:rPr>
              <w:t xml:space="preserve"> </w:t>
            </w:r>
            <w:r w:rsidRPr="00852C59">
              <w:rPr>
                <w:i/>
              </w:rPr>
              <w:t>how</w:t>
            </w:r>
            <w:r w:rsidR="009037DA">
              <w:rPr>
                <w:i/>
              </w:rPr>
              <w:t xml:space="preserve"> </w:t>
            </w:r>
            <w:r w:rsidRPr="00852C59">
              <w:rPr>
                <w:i/>
              </w:rPr>
              <w:t>data</w:t>
            </w:r>
            <w:r w:rsidR="009037DA">
              <w:rPr>
                <w:i/>
              </w:rPr>
              <w:t xml:space="preserve"> </w:t>
            </w:r>
            <w:r w:rsidRPr="00852C59">
              <w:rPr>
                <w:i/>
              </w:rPr>
              <w:t>can</w:t>
            </w:r>
            <w:r w:rsidR="009037DA">
              <w:rPr>
                <w:i/>
              </w:rPr>
              <w:t xml:space="preserve"> </w:t>
            </w:r>
            <w:r w:rsidRPr="00852C59">
              <w:rPr>
                <w:i/>
              </w:rPr>
              <w:t>be</w:t>
            </w:r>
            <w:r w:rsidR="009037DA">
              <w:rPr>
                <w:i/>
              </w:rPr>
              <w:t xml:space="preserve"> </w:t>
            </w:r>
            <w:r w:rsidRPr="00852C59">
              <w:rPr>
                <w:i/>
              </w:rPr>
              <w:t>called</w:t>
            </w:r>
            <w:r w:rsidR="009037DA">
              <w:rPr>
                <w:i/>
              </w:rPr>
              <w:t xml:space="preserve"> </w:t>
            </w:r>
            <w:r w:rsidRPr="00852C59">
              <w:rPr>
                <w:i/>
              </w:rPr>
              <w:t>from</w:t>
            </w:r>
            <w:r w:rsidR="009037DA">
              <w:rPr>
                <w:i/>
              </w:rPr>
              <w:t xml:space="preserve"> </w:t>
            </w:r>
            <w:r w:rsidRPr="00852C59">
              <w:rPr>
                <w:i/>
              </w:rPr>
              <w:t>multiple</w:t>
            </w:r>
            <w:r w:rsidR="009037DA">
              <w:rPr>
                <w:i/>
              </w:rPr>
              <w:t xml:space="preserve"> </w:t>
            </w:r>
            <w:r w:rsidRPr="00852C59">
              <w:rPr>
                <w:i/>
              </w:rPr>
              <w:t>database</w:t>
            </w:r>
            <w:r w:rsidR="009037DA">
              <w:rPr>
                <w:i/>
              </w:rPr>
              <w:t xml:space="preserve"> </w:t>
            </w:r>
            <w:r w:rsidRPr="00852C59">
              <w:rPr>
                <w:i/>
              </w:rPr>
              <w:t>tables</w:t>
            </w:r>
            <w:r w:rsidR="009037DA">
              <w:rPr>
                <w:i/>
              </w:rPr>
              <w:t xml:space="preserve"> </w:t>
            </w:r>
            <w:r w:rsidRPr="00852C59">
              <w:rPr>
                <w:i/>
              </w:rPr>
              <w:t>into</w:t>
            </w:r>
            <w:r w:rsidR="009037DA">
              <w:rPr>
                <w:i/>
              </w:rPr>
              <w:t xml:space="preserve"> </w:t>
            </w:r>
            <w:r w:rsidRPr="00852C59">
              <w:rPr>
                <w:i/>
              </w:rPr>
              <w:t>one</w:t>
            </w:r>
            <w:r w:rsidR="009037DA">
              <w:rPr>
                <w:i/>
              </w:rPr>
              <w:t xml:space="preserve"> </w:t>
            </w:r>
            <w:r w:rsidRPr="00852C59">
              <w:rPr>
                <w:i/>
              </w:rPr>
              <w:t>page</w:t>
            </w:r>
            <w:r w:rsidR="009037DA">
              <w:rPr>
                <w:i/>
              </w:rPr>
              <w:t xml:space="preserve"> </w:t>
            </w:r>
            <w:r w:rsidRPr="00852C59">
              <w:rPr>
                <w:i/>
              </w:rPr>
              <w:t>in</w:t>
            </w:r>
            <w:r w:rsidR="009037DA">
              <w:rPr>
                <w:i/>
              </w:rPr>
              <w:t xml:space="preserve"> </w:t>
            </w:r>
            <w:r w:rsidRPr="00852C59">
              <w:rPr>
                <w:i/>
              </w:rPr>
              <w:t>a</w:t>
            </w:r>
            <w:r w:rsidR="009037DA">
              <w:rPr>
                <w:i/>
              </w:rPr>
              <w:t xml:space="preserve"> </w:t>
            </w:r>
            <w:r w:rsidRPr="00852C59">
              <w:rPr>
                <w:i/>
              </w:rPr>
              <w:t>parent-child</w:t>
            </w:r>
            <w:r w:rsidR="009037DA">
              <w:rPr>
                <w:i/>
              </w:rPr>
              <w:t xml:space="preserve"> </w:t>
            </w:r>
            <w:r w:rsidRPr="00852C59">
              <w:rPr>
                <w:i/>
              </w:rPr>
              <w:t>relationship.</w:t>
            </w:r>
            <w:r w:rsidR="009037DA">
              <w:rPr>
                <w:i/>
              </w:rPr>
              <w:t xml:space="preserve">  </w:t>
            </w:r>
            <w:r w:rsidRPr="00852C59">
              <w:rPr>
                <w:i/>
              </w:rPr>
              <w:t>When</w:t>
            </w:r>
            <w:r w:rsidR="009037DA">
              <w:rPr>
                <w:i/>
              </w:rPr>
              <w:t xml:space="preserve"> </w:t>
            </w:r>
            <w:r w:rsidRPr="00852C59">
              <w:rPr>
                <w:i/>
              </w:rPr>
              <w:t>“Save”</w:t>
            </w:r>
            <w:r w:rsidR="009037DA">
              <w:rPr>
                <w:i/>
              </w:rPr>
              <w:t xml:space="preserve"> </w:t>
            </w:r>
            <w:r w:rsidRPr="00852C59">
              <w:rPr>
                <w:i/>
              </w:rPr>
              <w:t>is</w:t>
            </w:r>
            <w:r w:rsidR="009037DA">
              <w:rPr>
                <w:i/>
              </w:rPr>
              <w:t xml:space="preserve"> </w:t>
            </w:r>
            <w:r w:rsidRPr="00852C59">
              <w:rPr>
                <w:i/>
              </w:rPr>
              <w:t>clicked,</w:t>
            </w:r>
            <w:r w:rsidR="009037DA">
              <w:rPr>
                <w:i/>
              </w:rPr>
              <w:t xml:space="preserve"> </w:t>
            </w:r>
            <w:r w:rsidRPr="00852C59">
              <w:rPr>
                <w:i/>
              </w:rPr>
              <w:t>records</w:t>
            </w:r>
            <w:r w:rsidR="009037DA">
              <w:rPr>
                <w:i/>
              </w:rPr>
              <w:t xml:space="preserve"> </w:t>
            </w:r>
            <w:r w:rsidRPr="00852C59">
              <w:rPr>
                <w:i/>
              </w:rPr>
              <w:t>are</w:t>
            </w:r>
            <w:r w:rsidR="009037DA">
              <w:rPr>
                <w:i/>
              </w:rPr>
              <w:t xml:space="preserve"> </w:t>
            </w:r>
            <w:r w:rsidRPr="00852C59">
              <w:rPr>
                <w:i/>
              </w:rPr>
              <w:t>inserted</w:t>
            </w:r>
            <w:r w:rsidR="009037DA">
              <w:rPr>
                <w:i/>
              </w:rPr>
              <w:t xml:space="preserve"> </w:t>
            </w:r>
            <w:r w:rsidRPr="00852C59">
              <w:rPr>
                <w:i/>
              </w:rPr>
              <w:t>into</w:t>
            </w:r>
            <w:r w:rsidR="009037DA">
              <w:rPr>
                <w:i/>
              </w:rPr>
              <w:t xml:space="preserve"> </w:t>
            </w:r>
            <w:r w:rsidRPr="00852C59">
              <w:rPr>
                <w:i/>
              </w:rPr>
              <w:t>several</w:t>
            </w:r>
            <w:r w:rsidR="009037DA">
              <w:rPr>
                <w:i/>
              </w:rPr>
              <w:t xml:space="preserve"> </w:t>
            </w:r>
            <w:r w:rsidRPr="00852C59">
              <w:rPr>
                <w:i/>
              </w:rPr>
              <w:t>tables,</w:t>
            </w:r>
            <w:r w:rsidR="009037DA">
              <w:rPr>
                <w:i/>
              </w:rPr>
              <w:t xml:space="preserve"> </w:t>
            </w:r>
            <w:r w:rsidRPr="00852C59">
              <w:rPr>
                <w:i/>
              </w:rPr>
              <w:t>including</w:t>
            </w:r>
            <w:r w:rsidR="009037DA">
              <w:rPr>
                <w:i/>
              </w:rPr>
              <w:t xml:space="preserve"> </w:t>
            </w:r>
            <w:r w:rsidRPr="00852C59">
              <w:rPr>
                <w:i/>
              </w:rPr>
              <w:t>the</w:t>
            </w:r>
            <w:r w:rsidR="009037DA">
              <w:rPr>
                <w:i/>
              </w:rPr>
              <w:t xml:space="preserve"> </w:t>
            </w:r>
            <w:r w:rsidRPr="00852C59">
              <w:rPr>
                <w:i/>
              </w:rPr>
              <w:t>Order,</w:t>
            </w:r>
            <w:r w:rsidR="009037DA">
              <w:rPr>
                <w:i/>
              </w:rPr>
              <w:t xml:space="preserve"> </w:t>
            </w:r>
            <w:r w:rsidRPr="00852C59">
              <w:rPr>
                <w:i/>
              </w:rPr>
              <w:t>Order</w:t>
            </w:r>
            <w:r w:rsidR="009037DA">
              <w:rPr>
                <w:i/>
              </w:rPr>
              <w:t xml:space="preserve"> </w:t>
            </w:r>
            <w:r w:rsidRPr="00852C59">
              <w:rPr>
                <w:i/>
              </w:rPr>
              <w:t>Details,</w:t>
            </w:r>
            <w:r w:rsidR="009037DA">
              <w:rPr>
                <w:i/>
              </w:rPr>
              <w:t xml:space="preserve"> </w:t>
            </w:r>
            <w:r w:rsidRPr="00852C59">
              <w:rPr>
                <w:i/>
              </w:rPr>
              <w:t>and</w:t>
            </w:r>
            <w:r w:rsidR="009037DA">
              <w:rPr>
                <w:i/>
              </w:rPr>
              <w:t xml:space="preserve"> </w:t>
            </w:r>
            <w:r w:rsidRPr="00852C59">
              <w:rPr>
                <w:i/>
              </w:rPr>
              <w:t>Customer</w:t>
            </w:r>
            <w:r w:rsidR="009037DA">
              <w:rPr>
                <w:i/>
              </w:rPr>
              <w:t xml:space="preserve"> </w:t>
            </w:r>
            <w:r w:rsidRPr="00852C59">
              <w:rPr>
                <w:i/>
              </w:rPr>
              <w:t>tables.</w:t>
            </w:r>
            <w:r w:rsidR="009037DA">
              <w:rPr>
                <w:i/>
              </w:rPr>
              <w:t xml:space="preserve">  </w:t>
            </w:r>
            <w:r w:rsidRPr="00852C59">
              <w:rPr>
                <w:i/>
              </w:rPr>
              <w:t>In</w:t>
            </w:r>
            <w:r w:rsidR="009037DA">
              <w:rPr>
                <w:i/>
              </w:rPr>
              <w:t xml:space="preserve"> </w:t>
            </w:r>
            <w:r w:rsidRPr="00852C59">
              <w:rPr>
                <w:i/>
              </w:rPr>
              <w:t>particular,</w:t>
            </w:r>
            <w:r w:rsidR="009037DA">
              <w:rPr>
                <w:i/>
              </w:rPr>
              <w:t xml:space="preserve"> </w:t>
            </w:r>
            <w:r w:rsidRPr="00852C59">
              <w:rPr>
                <w:i/>
              </w:rPr>
              <w:t>multiple</w:t>
            </w:r>
            <w:r w:rsidR="009037DA">
              <w:rPr>
                <w:i/>
              </w:rPr>
              <w:t xml:space="preserve"> </w:t>
            </w:r>
            <w:r w:rsidRPr="00852C59">
              <w:rPr>
                <w:i/>
              </w:rPr>
              <w:t>records</w:t>
            </w:r>
            <w:r w:rsidR="009037DA">
              <w:rPr>
                <w:i/>
              </w:rPr>
              <w:t xml:space="preserve"> </w:t>
            </w:r>
            <w:r w:rsidRPr="00852C59">
              <w:rPr>
                <w:i/>
              </w:rPr>
              <w:t>are</w:t>
            </w:r>
            <w:r w:rsidR="009037DA">
              <w:rPr>
                <w:i/>
              </w:rPr>
              <w:t xml:space="preserve"> </w:t>
            </w:r>
            <w:r w:rsidRPr="00852C59">
              <w:rPr>
                <w:i/>
              </w:rPr>
              <w:t>inserted</w:t>
            </w:r>
            <w:r w:rsidR="009037DA">
              <w:rPr>
                <w:i/>
              </w:rPr>
              <w:t xml:space="preserve"> </w:t>
            </w:r>
            <w:r w:rsidRPr="00852C59">
              <w:rPr>
                <w:i/>
              </w:rPr>
              <w:t>into</w:t>
            </w:r>
            <w:r w:rsidR="009037DA">
              <w:rPr>
                <w:i/>
              </w:rPr>
              <w:t xml:space="preserve"> </w:t>
            </w:r>
            <w:r w:rsidRPr="00852C59">
              <w:rPr>
                <w:i/>
              </w:rPr>
              <w:t>the</w:t>
            </w:r>
            <w:r w:rsidR="009037DA">
              <w:rPr>
                <w:i/>
              </w:rPr>
              <w:t xml:space="preserve"> </w:t>
            </w:r>
            <w:r w:rsidRPr="00852C59">
              <w:rPr>
                <w:i/>
              </w:rPr>
              <w:t>Order</w:t>
            </w:r>
            <w:r w:rsidR="009037DA">
              <w:rPr>
                <w:i/>
              </w:rPr>
              <w:t xml:space="preserve"> </w:t>
            </w:r>
            <w:r w:rsidRPr="00852C59">
              <w:rPr>
                <w:i/>
              </w:rPr>
              <w:t>Details</w:t>
            </w:r>
            <w:r w:rsidR="009037DA">
              <w:rPr>
                <w:i/>
              </w:rPr>
              <w:t xml:space="preserve"> </w:t>
            </w:r>
            <w:r w:rsidRPr="00852C59">
              <w:rPr>
                <w:i/>
              </w:rPr>
              <w:t>table,</w:t>
            </w:r>
            <w:r w:rsidR="009037DA">
              <w:rPr>
                <w:i/>
              </w:rPr>
              <w:t xml:space="preserve"> </w:t>
            </w:r>
            <w:r w:rsidRPr="00852C59">
              <w:rPr>
                <w:i/>
              </w:rPr>
              <w:t>one</w:t>
            </w:r>
            <w:r w:rsidR="009037DA">
              <w:rPr>
                <w:i/>
              </w:rPr>
              <w:t xml:space="preserve"> </w:t>
            </w:r>
            <w:r w:rsidRPr="00852C59">
              <w:rPr>
                <w:i/>
              </w:rPr>
              <w:t>record</w:t>
            </w:r>
            <w:r w:rsidR="009037DA">
              <w:rPr>
                <w:i/>
              </w:rPr>
              <w:t xml:space="preserve"> </w:t>
            </w:r>
            <w:r w:rsidRPr="00852C59">
              <w:rPr>
                <w:i/>
              </w:rPr>
              <w:t>for</w:t>
            </w:r>
            <w:r w:rsidR="009037DA">
              <w:rPr>
                <w:i/>
              </w:rPr>
              <w:t xml:space="preserve"> </w:t>
            </w:r>
            <w:r w:rsidRPr="00852C59">
              <w:rPr>
                <w:i/>
              </w:rPr>
              <w:t>each</w:t>
            </w:r>
            <w:r w:rsidR="009037DA">
              <w:rPr>
                <w:i/>
              </w:rPr>
              <w:t xml:space="preserve"> </w:t>
            </w:r>
            <w:r w:rsidRPr="00852C59">
              <w:rPr>
                <w:i/>
              </w:rPr>
              <w:t>line</w:t>
            </w:r>
            <w:r w:rsidR="009037DA">
              <w:rPr>
                <w:i/>
              </w:rPr>
              <w:t xml:space="preserve"> </w:t>
            </w:r>
            <w:r w:rsidRPr="00852C59">
              <w:rPr>
                <w:i/>
              </w:rPr>
              <w:t>item.</w:t>
            </w:r>
            <w:r w:rsidR="009037DA">
              <w:rPr>
                <w:i/>
              </w:rPr>
              <w:t xml:space="preserve">  </w:t>
            </w:r>
            <w:r w:rsidRPr="00852C59">
              <w:rPr>
                <w:i/>
              </w:rPr>
              <w:t>The</w:t>
            </w:r>
            <w:r w:rsidR="009037DA">
              <w:rPr>
                <w:i/>
              </w:rPr>
              <w:t xml:space="preserve"> </w:t>
            </w:r>
            <w:r w:rsidRPr="00852C59">
              <w:rPr>
                <w:i/>
              </w:rPr>
              <w:t>entire</w:t>
            </w:r>
            <w:r w:rsidR="009037DA">
              <w:rPr>
                <w:i/>
              </w:rPr>
              <w:t xml:space="preserve"> </w:t>
            </w:r>
            <w:r w:rsidRPr="00852C59">
              <w:rPr>
                <w:i/>
              </w:rPr>
              <w:t>transaction</w:t>
            </w:r>
            <w:r w:rsidR="009037DA">
              <w:rPr>
                <w:i/>
              </w:rPr>
              <w:t xml:space="preserve"> </w:t>
            </w:r>
            <w:r w:rsidRPr="00852C59">
              <w:rPr>
                <w:i/>
              </w:rPr>
              <w:t>is</w:t>
            </w:r>
            <w:r w:rsidR="009037DA">
              <w:rPr>
                <w:i/>
              </w:rPr>
              <w:t xml:space="preserve"> </w:t>
            </w:r>
            <w:r w:rsidRPr="00852C59">
              <w:rPr>
                <w:i/>
              </w:rPr>
              <w:t>concluded</w:t>
            </w:r>
            <w:r w:rsidR="009037DA">
              <w:rPr>
                <w:i/>
              </w:rPr>
              <w:t xml:space="preserve"> </w:t>
            </w:r>
            <w:r w:rsidRPr="00852C59">
              <w:rPr>
                <w:i/>
              </w:rPr>
              <w:t>with</w:t>
            </w:r>
            <w:r w:rsidR="009037DA">
              <w:rPr>
                <w:i/>
              </w:rPr>
              <w:t xml:space="preserve"> </w:t>
            </w:r>
            <w:r w:rsidRPr="00852C59">
              <w:rPr>
                <w:i/>
              </w:rPr>
              <w:t>a</w:t>
            </w:r>
            <w:r w:rsidR="009037DA">
              <w:rPr>
                <w:i/>
              </w:rPr>
              <w:t xml:space="preserve"> </w:t>
            </w:r>
            <w:r w:rsidRPr="00852C59">
              <w:rPr>
                <w:i/>
              </w:rPr>
              <w:t>single</w:t>
            </w:r>
            <w:r w:rsidR="009037DA">
              <w:rPr>
                <w:i/>
              </w:rPr>
              <w:t xml:space="preserve"> </w:t>
            </w:r>
            <w:r w:rsidRPr="00852C59">
              <w:rPr>
                <w:i/>
              </w:rPr>
              <w:t>commit.</w:t>
            </w:r>
          </w:p>
        </w:tc>
      </w:tr>
    </w:tbl>
    <w:p w:rsidR="000B5111" w:rsidRPr="008263A2" w:rsidRDefault="000B5111" w:rsidP="008263A2">
      <w:r w:rsidRPr="008263A2">
        <w:t>Iron</w:t>
      </w:r>
      <w:r w:rsidR="009037DA">
        <w:t xml:space="preserve"> </w:t>
      </w:r>
      <w:r w:rsidRPr="008263A2">
        <w:t>Speed</w:t>
      </w:r>
      <w:r w:rsidR="009037DA">
        <w:t xml:space="preserve"> </w:t>
      </w:r>
      <w:r w:rsidRPr="008263A2">
        <w:t>Designer</w:t>
      </w:r>
      <w:r w:rsidR="009037DA">
        <w:t xml:space="preserve"> </w:t>
      </w:r>
      <w:r w:rsidRPr="008263A2">
        <w:t>uses</w:t>
      </w:r>
      <w:r w:rsidR="009037DA">
        <w:t xml:space="preserve"> </w:t>
      </w:r>
      <w:r w:rsidRPr="008263A2">
        <w:t>stored</w:t>
      </w:r>
      <w:r w:rsidR="009037DA">
        <w:t xml:space="preserve"> </w:t>
      </w:r>
      <w:r w:rsidRPr="008263A2">
        <w:t>procedures</w:t>
      </w:r>
      <w:r w:rsidR="009037DA">
        <w:t xml:space="preserve"> </w:t>
      </w:r>
      <w:r w:rsidRPr="008263A2">
        <w:t>to</w:t>
      </w:r>
      <w:r w:rsidR="009037DA">
        <w:t xml:space="preserve"> </w:t>
      </w:r>
      <w:r w:rsidRPr="008263A2">
        <w:t>update</w:t>
      </w:r>
      <w:r w:rsidR="009037DA">
        <w:t xml:space="preserve"> </w:t>
      </w:r>
      <w:r w:rsidRPr="008263A2">
        <w:t>the</w:t>
      </w:r>
      <w:r w:rsidR="009037DA">
        <w:t xml:space="preserve"> </w:t>
      </w:r>
      <w:r w:rsidRPr="008263A2">
        <w:t>database</w:t>
      </w:r>
      <w:r w:rsidR="009037DA">
        <w:t xml:space="preserve"> </w:t>
      </w:r>
      <w:r w:rsidRPr="008263A2">
        <w:t>when</w:t>
      </w:r>
      <w:r w:rsidR="009037DA">
        <w:t xml:space="preserve"> </w:t>
      </w:r>
      <w:r w:rsidRPr="008263A2">
        <w:t>appropriate.</w:t>
      </w:r>
      <w:r w:rsidR="009037DA">
        <w:t xml:space="preserve">  </w:t>
      </w:r>
      <w:r w:rsidRPr="008263A2">
        <w:t>If</w:t>
      </w:r>
      <w:r w:rsidR="009037DA">
        <w:t xml:space="preserve"> </w:t>
      </w:r>
      <w:r w:rsidRPr="008263A2">
        <w:t>there</w:t>
      </w:r>
      <w:r w:rsidR="009037DA">
        <w:t xml:space="preserve"> </w:t>
      </w:r>
      <w:r w:rsidRPr="008263A2">
        <w:t>are</w:t>
      </w:r>
      <w:r w:rsidR="009037DA">
        <w:t xml:space="preserve"> </w:t>
      </w:r>
      <w:r w:rsidRPr="008263A2">
        <w:t>multiple</w:t>
      </w:r>
      <w:r w:rsidR="009037DA">
        <w:t xml:space="preserve"> </w:t>
      </w:r>
      <w:r w:rsidRPr="008263A2">
        <w:t>related</w:t>
      </w:r>
      <w:r w:rsidR="009037DA">
        <w:t xml:space="preserve"> </w:t>
      </w:r>
      <w:r w:rsidRPr="008263A2">
        <w:t>records</w:t>
      </w:r>
      <w:r w:rsidR="009037DA">
        <w:t xml:space="preserve"> </w:t>
      </w:r>
      <w:r w:rsidRPr="008263A2">
        <w:t>being</w:t>
      </w:r>
      <w:r w:rsidR="009037DA">
        <w:t xml:space="preserve"> </w:t>
      </w:r>
      <w:r w:rsidRPr="008263A2">
        <w:t>added</w:t>
      </w:r>
      <w:r w:rsidR="009037DA">
        <w:t xml:space="preserve"> </w:t>
      </w:r>
      <w:r w:rsidRPr="008263A2">
        <w:t>or</w:t>
      </w:r>
      <w:r w:rsidR="009037DA">
        <w:t xml:space="preserve"> </w:t>
      </w:r>
      <w:r w:rsidRPr="008263A2">
        <w:t>updated</w:t>
      </w:r>
      <w:r w:rsidR="009037DA">
        <w:t xml:space="preserve"> </w:t>
      </w:r>
      <w:r w:rsidRPr="008263A2">
        <w:t>as</w:t>
      </w:r>
      <w:r w:rsidR="009037DA">
        <w:t xml:space="preserve"> </w:t>
      </w:r>
      <w:r w:rsidRPr="008263A2">
        <w:t>part</w:t>
      </w:r>
      <w:r w:rsidR="009037DA">
        <w:t xml:space="preserve"> </w:t>
      </w:r>
      <w:r w:rsidRPr="008263A2">
        <w:t>of</w:t>
      </w:r>
      <w:r w:rsidR="009037DA">
        <w:t xml:space="preserve"> </w:t>
      </w:r>
      <w:r w:rsidRPr="008263A2">
        <w:t>a</w:t>
      </w:r>
      <w:r w:rsidR="009037DA">
        <w:t xml:space="preserve"> </w:t>
      </w:r>
      <w:r w:rsidRPr="008263A2">
        <w:t>single</w:t>
      </w:r>
      <w:r w:rsidR="009037DA">
        <w:t xml:space="preserve"> </w:t>
      </w:r>
      <w:r w:rsidRPr="008263A2">
        <w:t>transaction</w:t>
      </w:r>
      <w:r w:rsidR="009037DA">
        <w:t xml:space="preserve"> </w:t>
      </w:r>
      <w:r w:rsidRPr="008263A2">
        <w:t>(e.g.,</w:t>
      </w:r>
      <w:r w:rsidR="009037DA">
        <w:t xml:space="preserve"> </w:t>
      </w:r>
      <w:r w:rsidRPr="008263A2">
        <w:t>Orders</w:t>
      </w:r>
      <w:r w:rsidR="009037DA">
        <w:t xml:space="preserve"> </w:t>
      </w:r>
      <w:r w:rsidRPr="008263A2">
        <w:t>with</w:t>
      </w:r>
      <w:r w:rsidR="009037DA">
        <w:t xml:space="preserve"> </w:t>
      </w:r>
      <w:r w:rsidRPr="008263A2">
        <w:t>multiple</w:t>
      </w:r>
      <w:r w:rsidR="009037DA">
        <w:t xml:space="preserve"> </w:t>
      </w:r>
      <w:r w:rsidRPr="008263A2">
        <w:t>Order</w:t>
      </w:r>
      <w:r w:rsidR="009037DA">
        <w:t xml:space="preserve"> </w:t>
      </w:r>
      <w:r w:rsidRPr="008263A2">
        <w:t>Items),</w:t>
      </w:r>
      <w:r w:rsidR="009037DA">
        <w:t xml:space="preserve"> </w:t>
      </w:r>
      <w:r w:rsidRPr="008263A2">
        <w:t>then</w:t>
      </w:r>
      <w:r w:rsidR="009037DA">
        <w:t xml:space="preserve"> </w:t>
      </w:r>
      <w:r w:rsidRPr="008263A2">
        <w:t>each</w:t>
      </w:r>
      <w:r w:rsidR="009037DA">
        <w:t xml:space="preserve"> </w:t>
      </w:r>
      <w:r w:rsidRPr="008263A2">
        <w:t>record</w:t>
      </w:r>
      <w:r w:rsidR="009037DA">
        <w:t xml:space="preserve"> </w:t>
      </w:r>
      <w:r w:rsidRPr="008263A2">
        <w:t>is</w:t>
      </w:r>
      <w:r w:rsidR="009037DA">
        <w:t xml:space="preserve"> </w:t>
      </w:r>
      <w:r w:rsidRPr="008263A2">
        <w:t>updated</w:t>
      </w:r>
      <w:r w:rsidR="009037DA">
        <w:t xml:space="preserve"> </w:t>
      </w:r>
      <w:r w:rsidRPr="008263A2">
        <w:t>individually</w:t>
      </w:r>
      <w:r w:rsidR="009037DA">
        <w:t xml:space="preserve"> </w:t>
      </w:r>
      <w:r w:rsidRPr="008263A2">
        <w:t>requiring</w:t>
      </w:r>
      <w:r w:rsidR="009037DA">
        <w:t xml:space="preserve"> </w:t>
      </w:r>
      <w:r w:rsidRPr="008263A2">
        <w:t>multiple</w:t>
      </w:r>
      <w:r w:rsidR="009037DA">
        <w:t xml:space="preserve"> </w:t>
      </w:r>
      <w:r w:rsidRPr="008263A2">
        <w:t>round-trips</w:t>
      </w:r>
      <w:r w:rsidR="009037DA">
        <w:t xml:space="preserve"> </w:t>
      </w:r>
      <w:r w:rsidRPr="008263A2">
        <w:t>to</w:t>
      </w:r>
      <w:r w:rsidR="009037DA">
        <w:t xml:space="preserve"> </w:t>
      </w:r>
      <w:r w:rsidRPr="008263A2">
        <w:t>the</w:t>
      </w:r>
      <w:r w:rsidR="009037DA">
        <w:t xml:space="preserve"> </w:t>
      </w:r>
      <w:r w:rsidRPr="008263A2">
        <w:t>database.</w:t>
      </w:r>
      <w:r w:rsidR="009037DA">
        <w:t xml:space="preserve">  </w:t>
      </w:r>
      <w:r w:rsidRPr="008263A2">
        <w:t>The</w:t>
      </w:r>
      <w:r w:rsidR="009037DA">
        <w:t xml:space="preserve"> </w:t>
      </w:r>
      <w:r w:rsidRPr="008263A2">
        <w:t>record</w:t>
      </w:r>
      <w:r w:rsidR="009037DA">
        <w:t xml:space="preserve"> </w:t>
      </w:r>
      <w:r w:rsidRPr="008263A2">
        <w:t>insertions,</w:t>
      </w:r>
      <w:r w:rsidR="009037DA">
        <w:t xml:space="preserve"> </w:t>
      </w:r>
      <w:r w:rsidRPr="008263A2">
        <w:t>updates,</w:t>
      </w:r>
      <w:r w:rsidR="009037DA">
        <w:t xml:space="preserve"> </w:t>
      </w:r>
      <w:r w:rsidR="00386188">
        <w:t>and</w:t>
      </w:r>
      <w:r w:rsidR="009037DA">
        <w:t xml:space="preserve"> </w:t>
      </w:r>
      <w:r w:rsidR="00386188">
        <w:t>deletions</w:t>
      </w:r>
      <w:r w:rsidR="009037DA">
        <w:t xml:space="preserve"> </w:t>
      </w:r>
      <w:r w:rsidR="00386188">
        <w:t>themselves</w:t>
      </w:r>
      <w:r w:rsidR="009037DA">
        <w:t xml:space="preserve"> </w:t>
      </w:r>
      <w:r w:rsidR="00386188">
        <w:t>are</w:t>
      </w:r>
      <w:r w:rsidR="009037DA">
        <w:t xml:space="preserve"> </w:t>
      </w:r>
      <w:r w:rsidR="00386188">
        <w:t>per</w:t>
      </w:r>
      <w:r w:rsidRPr="008263A2">
        <w:t>formed</w:t>
      </w:r>
      <w:r w:rsidR="009037DA">
        <w:t xml:space="preserve"> </w:t>
      </w:r>
      <w:r w:rsidRPr="008263A2">
        <w:t>within</w:t>
      </w:r>
      <w:r w:rsidR="009037DA">
        <w:t xml:space="preserve"> </w:t>
      </w:r>
      <w:r w:rsidRPr="008263A2">
        <w:t>database</w:t>
      </w:r>
      <w:r w:rsidR="009037DA">
        <w:t xml:space="preserve"> </w:t>
      </w:r>
      <w:r w:rsidRPr="008263A2">
        <w:t>stored</w:t>
      </w:r>
      <w:r w:rsidR="009037DA">
        <w:t xml:space="preserve"> </w:t>
      </w:r>
      <w:r w:rsidRPr="008263A2">
        <w:t>procedures,</w:t>
      </w:r>
      <w:r w:rsidR="009037DA">
        <w:t xml:space="preserve"> </w:t>
      </w:r>
      <w:r w:rsidRPr="008263A2">
        <w:t>but</w:t>
      </w:r>
      <w:r w:rsidR="009037DA">
        <w:t xml:space="preserve"> </w:t>
      </w:r>
      <w:r w:rsidRPr="008263A2">
        <w:t>the</w:t>
      </w:r>
      <w:r w:rsidR="009037DA">
        <w:t xml:space="preserve"> </w:t>
      </w:r>
      <w:r w:rsidRPr="008263A2">
        <w:t>application</w:t>
      </w:r>
      <w:r w:rsidR="009037DA">
        <w:t xml:space="preserve"> </w:t>
      </w:r>
      <w:r w:rsidRPr="008263A2">
        <w:t>logic</w:t>
      </w:r>
      <w:r w:rsidR="009037DA">
        <w:t xml:space="preserve"> </w:t>
      </w:r>
      <w:r w:rsidRPr="008263A2">
        <w:t>calling</w:t>
      </w:r>
      <w:r w:rsidR="009037DA">
        <w:t xml:space="preserve"> </w:t>
      </w:r>
      <w:r w:rsidRPr="008263A2">
        <w:t>these</w:t>
      </w:r>
      <w:r w:rsidR="009037DA">
        <w:t xml:space="preserve"> </w:t>
      </w:r>
      <w:r w:rsidRPr="008263A2">
        <w:t>stored</w:t>
      </w:r>
      <w:r w:rsidR="009037DA">
        <w:t xml:space="preserve"> </w:t>
      </w:r>
      <w:r w:rsidRPr="008263A2">
        <w:t>procedures</w:t>
      </w:r>
      <w:r w:rsidR="009037DA">
        <w:t xml:space="preserve"> </w:t>
      </w:r>
      <w:r w:rsidRPr="008263A2">
        <w:t>is</w:t>
      </w:r>
      <w:r w:rsidR="009037DA">
        <w:t xml:space="preserve"> </w:t>
      </w:r>
      <w:r w:rsidRPr="008263A2">
        <w:t>resident</w:t>
      </w:r>
      <w:r w:rsidR="009037DA">
        <w:t xml:space="preserve"> </w:t>
      </w:r>
      <w:r w:rsidRPr="008263A2">
        <w:t>in</w:t>
      </w:r>
      <w:r w:rsidR="009037DA">
        <w:t xml:space="preserve"> </w:t>
      </w:r>
      <w:r w:rsidRPr="008263A2">
        <w:t>the</w:t>
      </w:r>
      <w:r w:rsidR="009037DA">
        <w:t xml:space="preserve"> </w:t>
      </w:r>
      <w:r w:rsidR="00DB7021">
        <w:t>application</w:t>
      </w:r>
      <w:r w:rsidR="009037DA">
        <w:t xml:space="preserve"> </w:t>
      </w:r>
      <w:r w:rsidRPr="008263A2">
        <w:t>code.</w:t>
      </w:r>
    </w:p>
    <w:p w:rsidR="000B5111" w:rsidRDefault="000B5111" w:rsidP="008263A2">
      <w:r w:rsidRPr="008263A2">
        <w:t>In</w:t>
      </w:r>
      <w:r w:rsidR="009037DA">
        <w:t xml:space="preserve"> </w:t>
      </w:r>
      <w:r w:rsidRPr="008263A2">
        <w:t>a</w:t>
      </w:r>
      <w:r w:rsidR="009037DA">
        <w:t xml:space="preserve"> </w:t>
      </w:r>
      <w:r w:rsidRPr="008263A2">
        <w:t>multi-part</w:t>
      </w:r>
      <w:r w:rsidR="009037DA">
        <w:t xml:space="preserve"> </w:t>
      </w:r>
      <w:r w:rsidRPr="008263A2">
        <w:t>transaction,</w:t>
      </w:r>
      <w:r w:rsidR="009037DA">
        <w:t xml:space="preserve"> </w:t>
      </w:r>
      <w:r w:rsidRPr="008263A2">
        <w:t>the</w:t>
      </w:r>
      <w:r w:rsidR="009037DA">
        <w:t xml:space="preserve"> </w:t>
      </w:r>
      <w:r w:rsidRPr="008263A2">
        <w:t>entire</w:t>
      </w:r>
      <w:r w:rsidR="009037DA">
        <w:t xml:space="preserve"> </w:t>
      </w:r>
      <w:r w:rsidRPr="008263A2">
        <w:t>transaction</w:t>
      </w:r>
      <w:r w:rsidR="009037DA">
        <w:t xml:space="preserve"> </w:t>
      </w:r>
      <w:r w:rsidRPr="008263A2">
        <w:t>is</w:t>
      </w:r>
      <w:r w:rsidR="009037DA">
        <w:t xml:space="preserve"> </w:t>
      </w:r>
      <w:r w:rsidRPr="008263A2">
        <w:t>concluded</w:t>
      </w:r>
      <w:r w:rsidR="009037DA">
        <w:t xml:space="preserve"> </w:t>
      </w:r>
      <w:r w:rsidRPr="008263A2">
        <w:t>with</w:t>
      </w:r>
      <w:r w:rsidR="009037DA">
        <w:t xml:space="preserve"> </w:t>
      </w:r>
      <w:r w:rsidRPr="008263A2">
        <w:t>a</w:t>
      </w:r>
      <w:r w:rsidR="009037DA">
        <w:t xml:space="preserve"> </w:t>
      </w:r>
      <w:r w:rsidRPr="008263A2">
        <w:t>single</w:t>
      </w:r>
      <w:r w:rsidR="009037DA">
        <w:t xml:space="preserve"> </w:t>
      </w:r>
      <w:r w:rsidRPr="008263A2">
        <w:t>COMMIT</w:t>
      </w:r>
      <w:r w:rsidR="009037DA">
        <w:t xml:space="preserve"> </w:t>
      </w:r>
      <w:r w:rsidRPr="008263A2">
        <w:t>statement</w:t>
      </w:r>
      <w:r w:rsidR="009037DA">
        <w:t xml:space="preserve"> </w:t>
      </w:r>
      <w:r w:rsidRPr="008263A2">
        <w:t>at</w:t>
      </w:r>
      <w:r w:rsidR="009037DA">
        <w:t xml:space="preserve"> </w:t>
      </w:r>
      <w:r w:rsidRPr="008263A2">
        <w:t>the</w:t>
      </w:r>
      <w:r w:rsidR="009037DA">
        <w:t xml:space="preserve"> </w:t>
      </w:r>
      <w:r w:rsidRPr="008263A2">
        <w:t>end</w:t>
      </w:r>
      <w:r w:rsidR="009037DA">
        <w:t xml:space="preserve"> </w:t>
      </w:r>
      <w:r w:rsidRPr="008263A2">
        <w:t>of</w:t>
      </w:r>
      <w:r w:rsidR="009037DA">
        <w:t xml:space="preserve"> </w:t>
      </w:r>
      <w:r w:rsidRPr="008263A2">
        <w:t>the</w:t>
      </w:r>
      <w:r w:rsidR="009037DA">
        <w:t xml:space="preserve"> </w:t>
      </w:r>
      <w:r w:rsidRPr="008263A2">
        <w:t>transaction.</w:t>
      </w:r>
      <w:r w:rsidR="009037DA">
        <w:t xml:space="preserve">  </w:t>
      </w:r>
      <w:r w:rsidRPr="008263A2">
        <w:t>I.e.,</w:t>
      </w:r>
      <w:r w:rsidR="009037DA">
        <w:t xml:space="preserve"> </w:t>
      </w:r>
      <w:r w:rsidRPr="008263A2">
        <w:t>while</w:t>
      </w:r>
      <w:r w:rsidR="009037DA">
        <w:t xml:space="preserve"> </w:t>
      </w:r>
      <w:r w:rsidRPr="008263A2">
        <w:t>these</w:t>
      </w:r>
      <w:r w:rsidR="009037DA">
        <w:t xml:space="preserve"> </w:t>
      </w:r>
      <w:r w:rsidRPr="008263A2">
        <w:t>many-to-many</w:t>
      </w:r>
      <w:r w:rsidR="009037DA">
        <w:t xml:space="preserve"> </w:t>
      </w:r>
      <w:r w:rsidRPr="008263A2">
        <w:t>updates</w:t>
      </w:r>
      <w:r w:rsidR="009037DA">
        <w:t xml:space="preserve"> </w:t>
      </w:r>
      <w:r w:rsidRPr="008263A2">
        <w:t>do</w:t>
      </w:r>
      <w:r w:rsidR="009037DA">
        <w:t xml:space="preserve"> </w:t>
      </w:r>
      <w:r w:rsidRPr="008263A2">
        <w:t>require</w:t>
      </w:r>
      <w:r w:rsidR="009037DA">
        <w:t xml:space="preserve"> </w:t>
      </w:r>
      <w:r w:rsidRPr="008263A2">
        <w:t>multiple</w:t>
      </w:r>
      <w:r w:rsidR="009037DA">
        <w:t xml:space="preserve"> </w:t>
      </w:r>
      <w:r w:rsidRPr="008263A2">
        <w:t>trips</w:t>
      </w:r>
      <w:r w:rsidR="009037DA">
        <w:t xml:space="preserve"> </w:t>
      </w:r>
      <w:r w:rsidRPr="008263A2">
        <w:t>to</w:t>
      </w:r>
      <w:r w:rsidR="009037DA">
        <w:t xml:space="preserve"> </w:t>
      </w:r>
      <w:r w:rsidRPr="008263A2">
        <w:t>the</w:t>
      </w:r>
      <w:r w:rsidR="009037DA">
        <w:t xml:space="preserve"> </w:t>
      </w:r>
      <w:r w:rsidRPr="008263A2">
        <w:t>database,</w:t>
      </w:r>
      <w:r w:rsidR="009037DA">
        <w:t xml:space="preserve"> </w:t>
      </w:r>
      <w:r w:rsidRPr="008263A2">
        <w:t>they</w:t>
      </w:r>
      <w:r w:rsidR="009037DA">
        <w:t xml:space="preserve"> </w:t>
      </w:r>
      <w:r w:rsidRPr="008263A2">
        <w:t>are</w:t>
      </w:r>
      <w:r w:rsidR="009037DA">
        <w:t xml:space="preserve"> </w:t>
      </w:r>
      <w:r w:rsidRPr="008263A2">
        <w:t>committed</w:t>
      </w:r>
      <w:r w:rsidR="009037DA">
        <w:t xml:space="preserve"> </w:t>
      </w:r>
      <w:r w:rsidRPr="008263A2">
        <w:t>to</w:t>
      </w:r>
      <w:r w:rsidR="009037DA">
        <w:t xml:space="preserve"> </w:t>
      </w:r>
      <w:r w:rsidRPr="008263A2">
        <w:t>the</w:t>
      </w:r>
      <w:r w:rsidR="009037DA">
        <w:t xml:space="preserve"> </w:t>
      </w:r>
      <w:r w:rsidRPr="008263A2">
        <w:t>database</w:t>
      </w:r>
      <w:r w:rsidR="009037DA">
        <w:t xml:space="preserve"> </w:t>
      </w:r>
      <w:r w:rsidRPr="008263A2">
        <w:t>by</w:t>
      </w:r>
      <w:r w:rsidR="009037DA">
        <w:t xml:space="preserve"> </w:t>
      </w:r>
      <w:r w:rsidRPr="008263A2">
        <w:t>a</w:t>
      </w:r>
      <w:r w:rsidR="009037DA">
        <w:t xml:space="preserve"> </w:t>
      </w:r>
      <w:r w:rsidRPr="008263A2">
        <w:t>single</w:t>
      </w:r>
      <w:r w:rsidR="009037DA">
        <w:t xml:space="preserve"> </w:t>
      </w:r>
      <w:r w:rsidRPr="008263A2">
        <w:t>COMMIT</w:t>
      </w:r>
      <w:r w:rsidR="009037DA">
        <w:t xml:space="preserve"> </w:t>
      </w:r>
      <w:r w:rsidRPr="008263A2">
        <w:t>at</w:t>
      </w:r>
      <w:r w:rsidR="009037DA">
        <w:t xml:space="preserve"> </w:t>
      </w:r>
      <w:r w:rsidRPr="008263A2">
        <w:t>the</w:t>
      </w:r>
      <w:r w:rsidR="009037DA">
        <w:t xml:space="preserve"> </w:t>
      </w:r>
      <w:r w:rsidRPr="008263A2">
        <w:t>end</w:t>
      </w:r>
      <w:r w:rsidR="009037DA">
        <w:t xml:space="preserve"> </w:t>
      </w:r>
      <w:r w:rsidRPr="008263A2">
        <w:t>of</w:t>
      </w:r>
      <w:r w:rsidR="009037DA">
        <w:t xml:space="preserve"> </w:t>
      </w:r>
      <w:r w:rsidRPr="008263A2">
        <w:t>the</w:t>
      </w:r>
      <w:r w:rsidR="009037DA">
        <w:t xml:space="preserve"> </w:t>
      </w:r>
      <w:r w:rsidRPr="008263A2">
        <w:t>transaction.</w:t>
      </w:r>
    </w:p>
    <w:p w:rsidR="000B5111" w:rsidRDefault="000B5111" w:rsidP="000B5111">
      <w:pPr>
        <w:pStyle w:val="Heading3"/>
      </w:pPr>
      <w:bookmarkStart w:id="233" w:name="_Toc38781571"/>
      <w:bookmarkStart w:id="234" w:name="_Toc46301796"/>
      <w:bookmarkStart w:id="235" w:name="_Toc46553185"/>
      <w:bookmarkStart w:id="236" w:name="_Toc53046293"/>
      <w:bookmarkStart w:id="237" w:name="_Toc74649065"/>
      <w:bookmarkStart w:id="238" w:name="_Toc78185132"/>
      <w:bookmarkStart w:id="239" w:name="_Toc82414549"/>
      <w:bookmarkStart w:id="240" w:name="_Ref82433340"/>
      <w:bookmarkStart w:id="241" w:name="_Toc105586961"/>
      <w:bookmarkStart w:id="242" w:name="_Toc414885729"/>
      <w:bookmarkStart w:id="243" w:name="_Toc26187476"/>
      <w:r>
        <w:t>Database</w:t>
      </w:r>
      <w:r w:rsidR="009037DA">
        <w:t xml:space="preserve"> </w:t>
      </w:r>
      <w:r>
        <w:t>Stored</w:t>
      </w:r>
      <w:r w:rsidR="009037DA">
        <w:t xml:space="preserve"> </w:t>
      </w:r>
      <w:r>
        <w:t>Procedures</w:t>
      </w:r>
      <w:bookmarkEnd w:id="233"/>
      <w:bookmarkEnd w:id="234"/>
      <w:bookmarkEnd w:id="235"/>
      <w:bookmarkEnd w:id="236"/>
      <w:bookmarkEnd w:id="237"/>
      <w:bookmarkEnd w:id="238"/>
      <w:bookmarkEnd w:id="239"/>
      <w:bookmarkEnd w:id="240"/>
      <w:bookmarkEnd w:id="241"/>
      <w:bookmarkEnd w:id="242"/>
    </w:p>
    <w:p w:rsidR="000B5111" w:rsidRPr="008263A2" w:rsidRDefault="007048F2" w:rsidP="008263A2">
      <w:r w:rsidRPr="008263A2">
        <w:fldChar w:fldCharType="begin"/>
      </w:r>
      <w:r w:rsidR="000B5111" w:rsidRPr="008263A2">
        <w:instrText>xe</w:instrText>
      </w:r>
      <w:r w:rsidR="009037DA">
        <w:instrText xml:space="preserve"> </w:instrText>
      </w:r>
      <w:r w:rsidR="000B5111" w:rsidRPr="008263A2">
        <w:instrText>"Database</w:instrText>
      </w:r>
      <w:r w:rsidR="009037DA">
        <w:instrText xml:space="preserve"> </w:instrText>
      </w:r>
      <w:r w:rsidR="000B5111" w:rsidRPr="008263A2">
        <w:instrText>Stored</w:instrText>
      </w:r>
      <w:r w:rsidR="009037DA">
        <w:instrText xml:space="preserve"> </w:instrText>
      </w:r>
      <w:r w:rsidR="000B5111" w:rsidRPr="008263A2">
        <w:instrText>Procedures"</w:instrText>
      </w:r>
      <w:r w:rsidRPr="008263A2">
        <w:fldChar w:fldCharType="end"/>
      </w:r>
      <w:r w:rsidRPr="008263A2">
        <w:fldChar w:fldCharType="begin"/>
      </w:r>
      <w:r w:rsidR="000B5111" w:rsidRPr="008263A2">
        <w:instrText>xe</w:instrText>
      </w:r>
      <w:r w:rsidR="009037DA">
        <w:instrText xml:space="preserve"> </w:instrText>
      </w:r>
      <w:r w:rsidR="000B5111" w:rsidRPr="008263A2">
        <w:instrText>"Database:Stored</w:instrText>
      </w:r>
      <w:r w:rsidR="009037DA">
        <w:instrText xml:space="preserve"> </w:instrText>
      </w:r>
      <w:r w:rsidR="000B5111" w:rsidRPr="008263A2">
        <w:instrText>procedures"</w:instrText>
      </w:r>
      <w:r w:rsidRPr="008263A2">
        <w:fldChar w:fldCharType="end"/>
      </w:r>
      <w:r w:rsidRPr="008263A2">
        <w:fldChar w:fldCharType="begin"/>
      </w:r>
      <w:r w:rsidR="000B5111" w:rsidRPr="008263A2">
        <w:instrText>xe</w:instrText>
      </w:r>
      <w:r w:rsidR="009037DA">
        <w:instrText xml:space="preserve"> </w:instrText>
      </w:r>
      <w:r w:rsidR="000B5111" w:rsidRPr="008263A2">
        <w:instrText>"Stored</w:instrText>
      </w:r>
      <w:r w:rsidR="009037DA">
        <w:instrText xml:space="preserve"> </w:instrText>
      </w:r>
      <w:r w:rsidR="000B5111" w:rsidRPr="008263A2">
        <w:instrText>procedures:Inline</w:instrText>
      </w:r>
      <w:r w:rsidR="009037DA">
        <w:instrText xml:space="preserve"> </w:instrText>
      </w:r>
      <w:r w:rsidR="000B5111" w:rsidRPr="008263A2">
        <w:instrText>SQL</w:instrText>
      </w:r>
      <w:r w:rsidR="009037DA">
        <w:instrText xml:space="preserve"> </w:instrText>
      </w:r>
      <w:r w:rsidR="000B5111" w:rsidRPr="008263A2">
        <w:instrText>vs.</w:instrText>
      </w:r>
      <w:r w:rsidR="009037DA">
        <w:instrText xml:space="preserve"> </w:instrText>
      </w:r>
      <w:r w:rsidR="000B5111" w:rsidRPr="008263A2">
        <w:instrText>stored</w:instrText>
      </w:r>
      <w:r w:rsidR="009037DA">
        <w:instrText xml:space="preserve"> </w:instrText>
      </w:r>
      <w:r w:rsidR="000B5111" w:rsidRPr="008263A2">
        <w:instrText>procedures"</w:instrText>
      </w:r>
      <w:r w:rsidRPr="008263A2">
        <w:fldChar w:fldCharType="end"/>
      </w:r>
      <w:r w:rsidR="000B5111" w:rsidRPr="008263A2">
        <w:t>In</w:t>
      </w:r>
      <w:r w:rsidR="009037DA">
        <w:t xml:space="preserve"> </w:t>
      </w:r>
      <w:r w:rsidR="000B5111" w:rsidRPr="008263A2">
        <w:t>any</w:t>
      </w:r>
      <w:r w:rsidR="009037DA">
        <w:t xml:space="preserve"> </w:t>
      </w:r>
      <w:r w:rsidR="000B5111" w:rsidRPr="008263A2">
        <w:t>database</w:t>
      </w:r>
      <w:r w:rsidR="009037DA">
        <w:t xml:space="preserve"> </w:t>
      </w:r>
      <w:r w:rsidR="000B5111" w:rsidRPr="008263A2">
        <w:t>application,</w:t>
      </w:r>
      <w:r w:rsidR="009037DA">
        <w:t xml:space="preserve"> </w:t>
      </w:r>
      <w:r w:rsidR="000B5111" w:rsidRPr="008263A2">
        <w:t>there</w:t>
      </w:r>
      <w:r w:rsidR="009037DA">
        <w:t xml:space="preserve"> </w:t>
      </w:r>
      <w:r w:rsidR="000B5111" w:rsidRPr="008263A2">
        <w:t>is</w:t>
      </w:r>
      <w:r w:rsidR="009037DA">
        <w:t xml:space="preserve"> </w:t>
      </w:r>
      <w:r w:rsidR="000B5111" w:rsidRPr="008263A2">
        <w:t>a</w:t>
      </w:r>
      <w:r w:rsidR="009037DA">
        <w:t xml:space="preserve"> </w:t>
      </w:r>
      <w:r w:rsidR="000B5111" w:rsidRPr="008263A2">
        <w:t>fundamental</w:t>
      </w:r>
      <w:r w:rsidR="009037DA">
        <w:t xml:space="preserve"> </w:t>
      </w:r>
      <w:r w:rsidR="000B5111" w:rsidRPr="008263A2">
        <w:t>decision</w:t>
      </w:r>
      <w:r w:rsidR="009037DA">
        <w:t xml:space="preserve"> </w:t>
      </w:r>
      <w:r w:rsidR="000B5111" w:rsidRPr="008263A2">
        <w:t>as</w:t>
      </w:r>
      <w:r w:rsidR="009037DA">
        <w:t xml:space="preserve"> </w:t>
      </w:r>
      <w:r w:rsidR="000B5111" w:rsidRPr="008263A2">
        <w:t>to</w:t>
      </w:r>
      <w:r w:rsidR="009037DA">
        <w:t xml:space="preserve"> </w:t>
      </w:r>
      <w:r w:rsidR="000B5111" w:rsidRPr="008263A2">
        <w:t>whether</w:t>
      </w:r>
      <w:r w:rsidR="009037DA">
        <w:t xml:space="preserve"> </w:t>
      </w:r>
      <w:r w:rsidR="000B5111" w:rsidRPr="008263A2">
        <w:t>to</w:t>
      </w:r>
      <w:r w:rsidR="009037DA">
        <w:t xml:space="preserve"> </w:t>
      </w:r>
      <w:r w:rsidR="000B5111" w:rsidRPr="008263A2">
        <w:t>place</w:t>
      </w:r>
      <w:r w:rsidR="009037DA">
        <w:t xml:space="preserve"> </w:t>
      </w:r>
      <w:r w:rsidR="000B5111" w:rsidRPr="008263A2">
        <w:t>the</w:t>
      </w:r>
      <w:r w:rsidR="009037DA">
        <w:t xml:space="preserve"> </w:t>
      </w:r>
      <w:r w:rsidR="000B5111" w:rsidRPr="008263A2">
        <w:t>SQL</w:t>
      </w:r>
      <w:r w:rsidR="009037DA">
        <w:t xml:space="preserve"> </w:t>
      </w:r>
      <w:r w:rsidR="000B5111" w:rsidRPr="008263A2">
        <w:t>statements</w:t>
      </w:r>
      <w:r w:rsidR="009037DA">
        <w:t xml:space="preserve"> </w:t>
      </w:r>
      <w:r w:rsidR="000B5111" w:rsidRPr="008263A2">
        <w:t>in</w:t>
      </w:r>
      <w:r w:rsidR="009037DA">
        <w:t xml:space="preserve"> </w:t>
      </w:r>
      <w:r w:rsidR="000B5111" w:rsidRPr="008263A2">
        <w:t>the</w:t>
      </w:r>
      <w:r w:rsidR="009037DA">
        <w:t xml:space="preserve"> </w:t>
      </w:r>
      <w:r w:rsidR="00B23019">
        <w:t>Data</w:t>
      </w:r>
      <w:r w:rsidR="009037DA">
        <w:t xml:space="preserve"> </w:t>
      </w:r>
      <w:r w:rsidR="00B23019">
        <w:t>Access</w:t>
      </w:r>
      <w:r w:rsidR="009037DA">
        <w:t xml:space="preserve"> </w:t>
      </w:r>
      <w:r w:rsidR="00B23019">
        <w:t>Layer</w:t>
      </w:r>
      <w:r w:rsidR="009037DA">
        <w:t xml:space="preserve"> </w:t>
      </w:r>
      <w:r w:rsidR="00B23019">
        <w:t>or</w:t>
      </w:r>
      <w:r w:rsidR="009037DA">
        <w:t xml:space="preserve"> </w:t>
      </w:r>
      <w:r w:rsidR="00B23019">
        <w:t>in</w:t>
      </w:r>
      <w:r w:rsidR="009037DA">
        <w:t xml:space="preserve"> </w:t>
      </w:r>
      <w:r w:rsidR="00B23019">
        <w:t>the</w:t>
      </w:r>
      <w:r w:rsidR="009037DA">
        <w:t xml:space="preserve"> </w:t>
      </w:r>
      <w:r w:rsidR="00B23019">
        <w:t>D</w:t>
      </w:r>
      <w:r w:rsidR="000B5111" w:rsidRPr="008263A2">
        <w:t>atabase</w:t>
      </w:r>
      <w:r w:rsidR="009037DA">
        <w:t xml:space="preserve"> </w:t>
      </w:r>
      <w:r w:rsidR="00B23019">
        <w:t>L</w:t>
      </w:r>
      <w:r w:rsidR="000B5111" w:rsidRPr="008263A2">
        <w:t>ayer.</w:t>
      </w:r>
      <w:r w:rsidR="009037DA">
        <w:t xml:space="preserve">  </w:t>
      </w:r>
      <w:r w:rsidR="000B5111" w:rsidRPr="008263A2">
        <w:t>As</w:t>
      </w:r>
      <w:r w:rsidR="009037DA">
        <w:t xml:space="preserve"> </w:t>
      </w:r>
      <w:r w:rsidR="000B5111" w:rsidRPr="008263A2">
        <w:t>you</w:t>
      </w:r>
      <w:r w:rsidR="009037DA">
        <w:t xml:space="preserve"> </w:t>
      </w:r>
      <w:r w:rsidR="000B5111" w:rsidRPr="008263A2">
        <w:t>might</w:t>
      </w:r>
      <w:r w:rsidR="009037DA">
        <w:t xml:space="preserve"> </w:t>
      </w:r>
      <w:r w:rsidR="000B5111" w:rsidRPr="008263A2">
        <w:t>expect,</w:t>
      </w:r>
      <w:r w:rsidR="009037DA">
        <w:t xml:space="preserve"> </w:t>
      </w:r>
      <w:r w:rsidR="000B5111" w:rsidRPr="008263A2">
        <w:t>there</w:t>
      </w:r>
      <w:r w:rsidR="009037DA">
        <w:t xml:space="preserve"> </w:t>
      </w:r>
      <w:r w:rsidR="000B5111" w:rsidRPr="008263A2">
        <w:t>are</w:t>
      </w:r>
      <w:r w:rsidR="009037DA">
        <w:t xml:space="preserve"> </w:t>
      </w:r>
      <w:r w:rsidR="000B5111" w:rsidRPr="008263A2">
        <w:t>advantages</w:t>
      </w:r>
      <w:r w:rsidR="009037DA">
        <w:t xml:space="preserve"> </w:t>
      </w:r>
      <w:r w:rsidR="000B5111" w:rsidRPr="008263A2">
        <w:t>and</w:t>
      </w:r>
      <w:r w:rsidR="009037DA">
        <w:t xml:space="preserve"> </w:t>
      </w:r>
      <w:r w:rsidR="000B5111" w:rsidRPr="008263A2">
        <w:t>disadvantages</w:t>
      </w:r>
      <w:r w:rsidR="009037DA">
        <w:t xml:space="preserve"> </w:t>
      </w:r>
      <w:r w:rsidR="000B5111" w:rsidRPr="008263A2">
        <w:t>to</w:t>
      </w:r>
      <w:r w:rsidR="009037DA">
        <w:t xml:space="preserve"> </w:t>
      </w:r>
      <w:r w:rsidR="000B5111" w:rsidRPr="008263A2">
        <w:t>both.</w:t>
      </w:r>
    </w:p>
    <w:p w:rsidR="000B5111" w:rsidRPr="008263A2" w:rsidRDefault="000B5111" w:rsidP="008263A2">
      <w:r w:rsidRPr="008263A2">
        <w:t>If</w:t>
      </w:r>
      <w:r w:rsidR="009037DA">
        <w:t xml:space="preserve"> </w:t>
      </w:r>
      <w:r w:rsidRPr="008263A2">
        <w:t>SQL</w:t>
      </w:r>
      <w:r w:rsidR="009037DA">
        <w:t xml:space="preserve"> </w:t>
      </w:r>
      <w:r w:rsidRPr="008263A2">
        <w:t>statements</w:t>
      </w:r>
      <w:r w:rsidR="009037DA">
        <w:t xml:space="preserve"> </w:t>
      </w:r>
      <w:r w:rsidRPr="008263A2">
        <w:t>are</w:t>
      </w:r>
      <w:r w:rsidR="009037DA">
        <w:t xml:space="preserve"> </w:t>
      </w:r>
      <w:r w:rsidRPr="008263A2">
        <w:t>placed</w:t>
      </w:r>
      <w:r w:rsidR="009037DA">
        <w:t xml:space="preserve"> </w:t>
      </w:r>
      <w:r w:rsidRPr="008263A2">
        <w:t>in</w:t>
      </w:r>
      <w:r w:rsidR="009037DA">
        <w:t xml:space="preserve"> </w:t>
      </w:r>
      <w:r w:rsidRPr="008263A2">
        <w:t>the</w:t>
      </w:r>
      <w:r w:rsidR="009037DA">
        <w:t xml:space="preserve"> </w:t>
      </w:r>
      <w:r w:rsidR="00B23019">
        <w:t>Data</w:t>
      </w:r>
      <w:r w:rsidR="009037DA">
        <w:t xml:space="preserve"> </w:t>
      </w:r>
      <w:r w:rsidR="00B23019">
        <w:t>Access</w:t>
      </w:r>
      <w:r w:rsidR="009037DA">
        <w:t xml:space="preserve"> </w:t>
      </w:r>
      <w:r w:rsidR="00B23019">
        <w:t>Layer</w:t>
      </w:r>
      <w:r w:rsidRPr="008263A2">
        <w:t>,</w:t>
      </w:r>
      <w:r w:rsidR="009037DA">
        <w:t xml:space="preserve"> </w:t>
      </w:r>
      <w:r w:rsidRPr="008263A2">
        <w:t>they</w:t>
      </w:r>
      <w:r w:rsidR="009037DA">
        <w:t xml:space="preserve"> </w:t>
      </w:r>
      <w:r w:rsidRPr="008263A2">
        <w:t>are</w:t>
      </w:r>
      <w:r w:rsidR="009037DA">
        <w:t xml:space="preserve"> </w:t>
      </w:r>
      <w:r w:rsidRPr="008263A2">
        <w:t>embedded</w:t>
      </w:r>
      <w:r w:rsidR="009037DA">
        <w:t xml:space="preserve"> </w:t>
      </w:r>
      <w:r w:rsidRPr="008263A2">
        <w:t>in</w:t>
      </w:r>
      <w:r w:rsidR="009037DA">
        <w:t xml:space="preserve"> </w:t>
      </w:r>
      <w:r w:rsidRPr="008263A2">
        <w:t>the</w:t>
      </w:r>
      <w:r w:rsidR="009037DA">
        <w:t xml:space="preserve"> </w:t>
      </w:r>
      <w:r w:rsidRPr="008263A2">
        <w:t>application’s</w:t>
      </w:r>
      <w:r w:rsidR="009037DA">
        <w:t xml:space="preserve"> </w:t>
      </w:r>
      <w:r w:rsidRPr="008263A2">
        <w:t>source</w:t>
      </w:r>
      <w:r w:rsidR="009037DA">
        <w:t xml:space="preserve"> </w:t>
      </w:r>
      <w:r w:rsidRPr="008263A2">
        <w:t>code</w:t>
      </w:r>
      <w:r w:rsidR="009037DA">
        <w:t xml:space="preserve"> </w:t>
      </w:r>
      <w:r w:rsidRPr="008263A2">
        <w:t>itself.</w:t>
      </w:r>
      <w:r w:rsidR="009037DA">
        <w:t xml:space="preserve">  </w:t>
      </w:r>
      <w:r w:rsidRPr="008263A2">
        <w:t>In</w:t>
      </w:r>
      <w:r w:rsidR="009037DA">
        <w:t xml:space="preserve"> </w:t>
      </w:r>
      <w:r w:rsidRPr="008263A2">
        <w:t>this</w:t>
      </w:r>
      <w:r w:rsidR="009037DA">
        <w:t xml:space="preserve"> </w:t>
      </w:r>
      <w:r w:rsidRPr="008263A2">
        <w:t>style,</w:t>
      </w:r>
      <w:r w:rsidR="009037DA">
        <w:t xml:space="preserve"> </w:t>
      </w:r>
      <w:r w:rsidRPr="008263A2">
        <w:t>the</w:t>
      </w:r>
      <w:r w:rsidR="009037DA">
        <w:t xml:space="preserve"> </w:t>
      </w:r>
      <w:r w:rsidRPr="008263A2">
        <w:t>burden</w:t>
      </w:r>
      <w:r w:rsidR="009037DA">
        <w:t xml:space="preserve"> </w:t>
      </w:r>
      <w:r w:rsidRPr="008263A2">
        <w:t>of</w:t>
      </w:r>
      <w:r w:rsidR="009037DA">
        <w:t xml:space="preserve"> </w:t>
      </w:r>
      <w:r w:rsidRPr="008263A2">
        <w:t>writing</w:t>
      </w:r>
      <w:r w:rsidR="009037DA">
        <w:t xml:space="preserve"> </w:t>
      </w:r>
      <w:r w:rsidRPr="008263A2">
        <w:t>and</w:t>
      </w:r>
      <w:r w:rsidR="009037DA">
        <w:t xml:space="preserve"> </w:t>
      </w:r>
      <w:r w:rsidRPr="008263A2">
        <w:t>maintaining</w:t>
      </w:r>
      <w:r w:rsidR="009037DA">
        <w:t xml:space="preserve"> </w:t>
      </w:r>
      <w:r w:rsidRPr="008263A2">
        <w:t>the</w:t>
      </w:r>
      <w:r w:rsidR="009037DA">
        <w:t xml:space="preserve"> </w:t>
      </w:r>
      <w:r w:rsidRPr="008263A2">
        <w:t>SQL</w:t>
      </w:r>
      <w:r w:rsidR="009037DA">
        <w:t xml:space="preserve"> </w:t>
      </w:r>
      <w:r w:rsidRPr="008263A2">
        <w:t>typically</w:t>
      </w:r>
      <w:r w:rsidR="009037DA">
        <w:t xml:space="preserve"> </w:t>
      </w:r>
      <w:r w:rsidRPr="008263A2">
        <w:t>falls</w:t>
      </w:r>
      <w:r w:rsidR="009037DA">
        <w:t xml:space="preserve"> </w:t>
      </w:r>
      <w:r w:rsidRPr="008263A2">
        <w:t>to</w:t>
      </w:r>
      <w:r w:rsidR="009037DA">
        <w:t xml:space="preserve"> </w:t>
      </w:r>
      <w:r w:rsidRPr="008263A2">
        <w:t>the</w:t>
      </w:r>
      <w:r w:rsidR="009037DA">
        <w:t xml:space="preserve"> </w:t>
      </w:r>
      <w:r w:rsidRPr="008263A2">
        <w:t>application</w:t>
      </w:r>
      <w:r w:rsidR="009037DA">
        <w:t xml:space="preserve"> </w:t>
      </w:r>
      <w:r w:rsidRPr="008263A2">
        <w:t>developers,</w:t>
      </w:r>
      <w:r w:rsidR="009037DA">
        <w:t xml:space="preserve"> </w:t>
      </w:r>
      <w:r w:rsidRPr="008263A2">
        <w:t>because</w:t>
      </w:r>
      <w:r w:rsidR="009037DA">
        <w:t xml:space="preserve"> </w:t>
      </w:r>
      <w:r w:rsidRPr="008263A2">
        <w:t>they</w:t>
      </w:r>
      <w:r w:rsidR="009037DA">
        <w:t xml:space="preserve"> </w:t>
      </w:r>
      <w:r w:rsidRPr="008263A2">
        <w:t>are</w:t>
      </w:r>
      <w:r w:rsidR="009037DA">
        <w:t xml:space="preserve"> </w:t>
      </w:r>
      <w:r w:rsidRPr="008263A2">
        <w:t>the</w:t>
      </w:r>
      <w:r w:rsidR="009037DA">
        <w:t xml:space="preserve"> </w:t>
      </w:r>
      <w:r w:rsidRPr="008263A2">
        <w:t>ones</w:t>
      </w:r>
      <w:r w:rsidR="009037DA">
        <w:t xml:space="preserve"> </w:t>
      </w:r>
      <w:r w:rsidRPr="008263A2">
        <w:t>writing</w:t>
      </w:r>
      <w:r w:rsidR="009037DA">
        <w:t xml:space="preserve"> </w:t>
      </w:r>
      <w:r w:rsidRPr="008263A2">
        <w:t>the</w:t>
      </w:r>
      <w:r w:rsidR="009037DA">
        <w:t xml:space="preserve"> </w:t>
      </w:r>
      <w:r w:rsidRPr="008263A2">
        <w:t>application</w:t>
      </w:r>
      <w:r w:rsidR="009037DA">
        <w:t xml:space="preserve"> </w:t>
      </w:r>
      <w:r w:rsidRPr="008263A2">
        <w:t>source</w:t>
      </w:r>
      <w:r w:rsidR="009037DA">
        <w:t xml:space="preserve"> </w:t>
      </w:r>
      <w:r w:rsidRPr="008263A2">
        <w:t>code</w:t>
      </w:r>
      <w:r w:rsidR="009037DA">
        <w:t xml:space="preserve"> </w:t>
      </w:r>
      <w:r w:rsidRPr="008263A2">
        <w:t>and</w:t>
      </w:r>
      <w:r w:rsidR="009037DA">
        <w:t xml:space="preserve"> </w:t>
      </w:r>
      <w:r w:rsidRPr="008263A2">
        <w:t>the</w:t>
      </w:r>
      <w:r w:rsidR="009037DA">
        <w:t xml:space="preserve"> </w:t>
      </w:r>
      <w:r w:rsidRPr="008263A2">
        <w:t>best</w:t>
      </w:r>
      <w:r w:rsidR="009037DA">
        <w:t xml:space="preserve"> </w:t>
      </w:r>
      <w:r w:rsidRPr="008263A2">
        <w:t>able</w:t>
      </w:r>
      <w:r w:rsidR="009037DA">
        <w:t xml:space="preserve"> </w:t>
      </w:r>
      <w:r w:rsidRPr="008263A2">
        <w:t>to</w:t>
      </w:r>
      <w:r w:rsidR="009037DA">
        <w:t xml:space="preserve"> </w:t>
      </w:r>
      <w:r w:rsidRPr="008263A2">
        <w:t>write</w:t>
      </w:r>
      <w:r w:rsidR="009037DA">
        <w:t xml:space="preserve"> </w:t>
      </w:r>
      <w:r w:rsidRPr="008263A2">
        <w:t>and</w:t>
      </w:r>
      <w:r w:rsidR="009037DA">
        <w:t xml:space="preserve"> </w:t>
      </w:r>
      <w:r w:rsidRPr="008263A2">
        <w:t>insert</w:t>
      </w:r>
      <w:r w:rsidR="009037DA">
        <w:t xml:space="preserve"> </w:t>
      </w:r>
      <w:r w:rsidRPr="008263A2">
        <w:t>the</w:t>
      </w:r>
      <w:r w:rsidR="009037DA">
        <w:t xml:space="preserve"> </w:t>
      </w:r>
      <w:r w:rsidRPr="008263A2">
        <w:t>SQL</w:t>
      </w:r>
      <w:r w:rsidR="009037DA">
        <w:t xml:space="preserve"> </w:t>
      </w:r>
      <w:r w:rsidRPr="008263A2">
        <w:t>statements</w:t>
      </w:r>
      <w:r w:rsidR="009037DA">
        <w:t xml:space="preserve"> </w:t>
      </w:r>
      <w:r w:rsidRPr="008263A2">
        <w:t>at</w:t>
      </w:r>
      <w:r w:rsidR="009037DA">
        <w:t xml:space="preserve"> </w:t>
      </w:r>
      <w:r w:rsidRPr="008263A2">
        <w:t>the</w:t>
      </w:r>
      <w:r w:rsidR="009037DA">
        <w:t xml:space="preserve"> </w:t>
      </w:r>
      <w:r w:rsidRPr="008263A2">
        <w:t>appropriate</w:t>
      </w:r>
      <w:r w:rsidR="009037DA">
        <w:t xml:space="preserve"> </w:t>
      </w:r>
      <w:r w:rsidRPr="008263A2">
        <w:t>places</w:t>
      </w:r>
      <w:r w:rsidR="009037DA">
        <w:t xml:space="preserve"> </w:t>
      </w:r>
      <w:r w:rsidRPr="008263A2">
        <w:t>in</w:t>
      </w:r>
      <w:r w:rsidR="009037DA">
        <w:t xml:space="preserve"> </w:t>
      </w:r>
      <w:r w:rsidRPr="008263A2">
        <w:t>their</w:t>
      </w:r>
      <w:r w:rsidR="009037DA">
        <w:t xml:space="preserve"> </w:t>
      </w:r>
      <w:r w:rsidRPr="008263A2">
        <w:t>code.</w:t>
      </w:r>
      <w:r w:rsidR="009037DA">
        <w:t xml:space="preserve">  </w:t>
      </w:r>
      <w:r w:rsidRPr="008263A2">
        <w:t>Developers</w:t>
      </w:r>
      <w:r w:rsidR="009037DA">
        <w:t xml:space="preserve"> </w:t>
      </w:r>
      <w:r w:rsidRPr="008263A2">
        <w:t>can</w:t>
      </w:r>
      <w:r w:rsidR="009037DA">
        <w:t xml:space="preserve"> </w:t>
      </w:r>
      <w:r w:rsidRPr="008263A2">
        <w:t>tightly</w:t>
      </w:r>
      <w:r w:rsidR="009037DA">
        <w:t xml:space="preserve"> </w:t>
      </w:r>
      <w:r w:rsidRPr="008263A2">
        <w:t>integrate</w:t>
      </w:r>
      <w:r w:rsidR="009037DA">
        <w:t xml:space="preserve"> </w:t>
      </w:r>
      <w:r w:rsidRPr="008263A2">
        <w:t>the</w:t>
      </w:r>
      <w:r w:rsidR="009037DA">
        <w:t xml:space="preserve"> </w:t>
      </w:r>
      <w:r w:rsidRPr="008263A2">
        <w:t>SQL</w:t>
      </w:r>
      <w:r w:rsidR="009037DA">
        <w:t xml:space="preserve"> </w:t>
      </w:r>
      <w:r w:rsidRPr="008263A2">
        <w:t>and</w:t>
      </w:r>
      <w:r w:rsidR="009037DA">
        <w:t xml:space="preserve"> </w:t>
      </w:r>
      <w:r w:rsidRPr="008263A2">
        <w:t>the</w:t>
      </w:r>
      <w:r w:rsidR="009037DA">
        <w:t xml:space="preserve"> </w:t>
      </w:r>
      <w:r w:rsidRPr="008263A2">
        <w:t>query</w:t>
      </w:r>
      <w:r w:rsidR="009037DA">
        <w:t xml:space="preserve"> </w:t>
      </w:r>
      <w:r w:rsidRPr="008263A2">
        <w:t>results</w:t>
      </w:r>
      <w:r w:rsidR="009037DA">
        <w:t xml:space="preserve"> </w:t>
      </w:r>
      <w:r w:rsidRPr="008263A2">
        <w:t>with</w:t>
      </w:r>
      <w:r w:rsidR="009037DA">
        <w:t xml:space="preserve"> </w:t>
      </w:r>
      <w:r w:rsidRPr="008263A2">
        <w:t>their</w:t>
      </w:r>
      <w:r w:rsidR="009037DA">
        <w:t xml:space="preserve"> </w:t>
      </w:r>
      <w:r w:rsidRPr="008263A2">
        <w:t>source</w:t>
      </w:r>
      <w:r w:rsidR="009037DA">
        <w:t xml:space="preserve"> </w:t>
      </w:r>
      <w:r w:rsidRPr="008263A2">
        <w:t>code.</w:t>
      </w:r>
      <w:r w:rsidR="009037DA">
        <w:t xml:space="preserve">  </w:t>
      </w:r>
      <w:r w:rsidRPr="008263A2">
        <w:t>However,</w:t>
      </w:r>
      <w:r w:rsidR="009037DA">
        <w:t xml:space="preserve"> </w:t>
      </w:r>
      <w:r w:rsidRPr="008263A2">
        <w:t>doing</w:t>
      </w:r>
      <w:r w:rsidR="009037DA">
        <w:t xml:space="preserve"> </w:t>
      </w:r>
      <w:r w:rsidRPr="008263A2">
        <w:t>this</w:t>
      </w:r>
      <w:r w:rsidR="009037DA">
        <w:t xml:space="preserve"> </w:t>
      </w:r>
      <w:r w:rsidRPr="008263A2">
        <w:t>requires</w:t>
      </w:r>
      <w:r w:rsidR="009037DA">
        <w:t xml:space="preserve"> </w:t>
      </w:r>
      <w:r w:rsidRPr="008263A2">
        <w:t>application</w:t>
      </w:r>
      <w:r w:rsidR="009037DA">
        <w:t xml:space="preserve"> </w:t>
      </w:r>
      <w:r w:rsidRPr="008263A2">
        <w:t>developers</w:t>
      </w:r>
      <w:r w:rsidR="009037DA">
        <w:t xml:space="preserve"> </w:t>
      </w:r>
      <w:r w:rsidRPr="008263A2">
        <w:t>to</w:t>
      </w:r>
      <w:r w:rsidR="009037DA">
        <w:t xml:space="preserve"> </w:t>
      </w:r>
      <w:r w:rsidRPr="008263A2">
        <w:t>be</w:t>
      </w:r>
      <w:r w:rsidR="009037DA">
        <w:t xml:space="preserve"> </w:t>
      </w:r>
      <w:r w:rsidRPr="008263A2">
        <w:t>experts</w:t>
      </w:r>
      <w:r w:rsidR="009037DA">
        <w:t xml:space="preserve"> </w:t>
      </w:r>
      <w:r w:rsidRPr="008263A2">
        <w:t>in</w:t>
      </w:r>
      <w:r w:rsidR="009037DA">
        <w:t xml:space="preserve"> </w:t>
      </w:r>
      <w:r w:rsidRPr="008263A2">
        <w:t>two</w:t>
      </w:r>
      <w:r w:rsidR="009037DA">
        <w:t xml:space="preserve"> </w:t>
      </w:r>
      <w:r w:rsidRPr="008263A2">
        <w:t>languages</w:t>
      </w:r>
      <w:r w:rsidR="009037DA">
        <w:t xml:space="preserve"> </w:t>
      </w:r>
      <w:r w:rsidRPr="008263A2">
        <w:t>–</w:t>
      </w:r>
      <w:r w:rsidR="009037DA">
        <w:t xml:space="preserve"> </w:t>
      </w:r>
      <w:r w:rsidRPr="008263A2">
        <w:t>their</w:t>
      </w:r>
      <w:r w:rsidR="009037DA">
        <w:t xml:space="preserve"> </w:t>
      </w:r>
      <w:r w:rsidRPr="008263A2">
        <w:t>primary</w:t>
      </w:r>
      <w:r w:rsidR="009037DA">
        <w:t xml:space="preserve"> </w:t>
      </w:r>
      <w:r w:rsidRPr="008263A2">
        <w:t>development</w:t>
      </w:r>
      <w:r w:rsidR="009037DA">
        <w:t xml:space="preserve"> </w:t>
      </w:r>
      <w:r w:rsidRPr="008263A2">
        <w:t>language</w:t>
      </w:r>
      <w:r w:rsidR="009037DA">
        <w:t xml:space="preserve"> </w:t>
      </w:r>
      <w:r w:rsidRPr="008263A2">
        <w:t>–</w:t>
      </w:r>
      <w:r w:rsidR="009037DA">
        <w:t xml:space="preserve"> </w:t>
      </w:r>
      <w:r w:rsidRPr="008263A2">
        <w:t>C#,</w:t>
      </w:r>
      <w:r w:rsidR="009037DA">
        <w:t xml:space="preserve"> </w:t>
      </w:r>
      <w:r w:rsidRPr="008263A2">
        <w:t>Visual</w:t>
      </w:r>
      <w:r w:rsidR="009037DA">
        <w:t xml:space="preserve"> </w:t>
      </w:r>
      <w:r w:rsidRPr="008263A2">
        <w:t>Basic,</w:t>
      </w:r>
      <w:r w:rsidR="009037DA">
        <w:t xml:space="preserve"> </w:t>
      </w:r>
      <w:r w:rsidRPr="008263A2">
        <w:t>or</w:t>
      </w:r>
      <w:r w:rsidR="009037DA">
        <w:t xml:space="preserve"> </w:t>
      </w:r>
      <w:r w:rsidRPr="008263A2">
        <w:t>Java</w:t>
      </w:r>
      <w:r w:rsidR="009037DA">
        <w:t xml:space="preserve"> </w:t>
      </w:r>
      <w:r w:rsidRPr="008263A2">
        <w:t>–</w:t>
      </w:r>
      <w:r w:rsidR="009037DA">
        <w:t xml:space="preserve"> </w:t>
      </w:r>
      <w:r w:rsidRPr="008263A2">
        <w:t>as</w:t>
      </w:r>
      <w:r w:rsidR="009037DA">
        <w:t xml:space="preserve"> </w:t>
      </w:r>
      <w:r w:rsidRPr="008263A2">
        <w:t>well</w:t>
      </w:r>
      <w:r w:rsidR="009037DA">
        <w:t xml:space="preserve"> </w:t>
      </w:r>
      <w:r w:rsidRPr="008263A2">
        <w:t>as</w:t>
      </w:r>
      <w:r w:rsidR="009037DA">
        <w:t xml:space="preserve"> </w:t>
      </w:r>
      <w:r w:rsidRPr="008263A2">
        <w:t>SQL.</w:t>
      </w:r>
      <w:r w:rsidR="009037DA">
        <w:t xml:space="preserve">  </w:t>
      </w:r>
      <w:r w:rsidRPr="008263A2">
        <w:t>This</w:t>
      </w:r>
      <w:r w:rsidR="009037DA">
        <w:t xml:space="preserve"> </w:t>
      </w:r>
      <w:r w:rsidRPr="008263A2">
        <w:t>is</w:t>
      </w:r>
      <w:r w:rsidR="009037DA">
        <w:t xml:space="preserve"> </w:t>
      </w:r>
      <w:r w:rsidRPr="008263A2">
        <w:t>oftentimes</w:t>
      </w:r>
      <w:r w:rsidR="009037DA">
        <w:t xml:space="preserve"> </w:t>
      </w:r>
      <w:r w:rsidRPr="008263A2">
        <w:t>difficult</w:t>
      </w:r>
      <w:r w:rsidR="009037DA">
        <w:t xml:space="preserve"> </w:t>
      </w:r>
      <w:r w:rsidRPr="008263A2">
        <w:t>for</w:t>
      </w:r>
      <w:r w:rsidR="009037DA">
        <w:t xml:space="preserve"> </w:t>
      </w:r>
      <w:r w:rsidRPr="008263A2">
        <w:t>most</w:t>
      </w:r>
      <w:r w:rsidR="009037DA">
        <w:t xml:space="preserve"> </w:t>
      </w:r>
      <w:r w:rsidRPr="008263A2">
        <w:t>developers.</w:t>
      </w:r>
    </w:p>
    <w:p w:rsidR="000B5111" w:rsidRPr="008263A2" w:rsidRDefault="000B5111" w:rsidP="008263A2">
      <w:r w:rsidRPr="008263A2">
        <w:t>If</w:t>
      </w:r>
      <w:r w:rsidR="009037DA">
        <w:t xml:space="preserve"> </w:t>
      </w:r>
      <w:r w:rsidRPr="008263A2">
        <w:t>SQL</w:t>
      </w:r>
      <w:r w:rsidR="009037DA">
        <w:t xml:space="preserve"> </w:t>
      </w:r>
      <w:r w:rsidRPr="008263A2">
        <w:t>statements</w:t>
      </w:r>
      <w:r w:rsidR="009037DA">
        <w:t xml:space="preserve"> </w:t>
      </w:r>
      <w:r w:rsidRPr="008263A2">
        <w:t>are</w:t>
      </w:r>
      <w:r w:rsidR="009037DA">
        <w:t xml:space="preserve"> </w:t>
      </w:r>
      <w:r w:rsidRPr="008263A2">
        <w:t>placed</w:t>
      </w:r>
      <w:r w:rsidR="009037DA">
        <w:t xml:space="preserve"> </w:t>
      </w:r>
      <w:r w:rsidRPr="008263A2">
        <w:t>in</w:t>
      </w:r>
      <w:r w:rsidR="009037DA">
        <w:t xml:space="preserve"> </w:t>
      </w:r>
      <w:r w:rsidRPr="008263A2">
        <w:t>the</w:t>
      </w:r>
      <w:r w:rsidR="009037DA">
        <w:t xml:space="preserve"> </w:t>
      </w:r>
      <w:r w:rsidR="00A05D74">
        <w:t>Database</w:t>
      </w:r>
      <w:r w:rsidR="009037DA">
        <w:t xml:space="preserve"> </w:t>
      </w:r>
      <w:r w:rsidR="00A05D74">
        <w:t>Layer</w:t>
      </w:r>
      <w:r w:rsidRPr="008263A2">
        <w:t>,</w:t>
      </w:r>
      <w:r w:rsidR="009037DA">
        <w:t xml:space="preserve"> </w:t>
      </w:r>
      <w:r w:rsidRPr="008263A2">
        <w:t>they</w:t>
      </w:r>
      <w:r w:rsidR="009037DA">
        <w:t xml:space="preserve"> </w:t>
      </w:r>
      <w:r w:rsidRPr="008263A2">
        <w:t>are</w:t>
      </w:r>
      <w:r w:rsidR="009037DA">
        <w:t xml:space="preserve"> </w:t>
      </w:r>
      <w:r w:rsidRPr="008263A2">
        <w:t>stored</w:t>
      </w:r>
      <w:r w:rsidR="009037DA">
        <w:t xml:space="preserve"> </w:t>
      </w:r>
      <w:r w:rsidRPr="008263A2">
        <w:t>in</w:t>
      </w:r>
      <w:r w:rsidR="009037DA">
        <w:t xml:space="preserve"> </w:t>
      </w:r>
      <w:r w:rsidRPr="008263A2">
        <w:t>stored</w:t>
      </w:r>
      <w:r w:rsidR="009037DA">
        <w:t xml:space="preserve"> </w:t>
      </w:r>
      <w:r w:rsidRPr="008263A2">
        <w:t>procedures</w:t>
      </w:r>
      <w:r w:rsidR="009037DA">
        <w:t xml:space="preserve"> </w:t>
      </w:r>
      <w:r w:rsidRPr="008263A2">
        <w:t>resident</w:t>
      </w:r>
      <w:r w:rsidR="009037DA">
        <w:t xml:space="preserve"> </w:t>
      </w:r>
      <w:r w:rsidRPr="008263A2">
        <w:t>in</w:t>
      </w:r>
      <w:r w:rsidR="009037DA">
        <w:t xml:space="preserve"> </w:t>
      </w:r>
      <w:r w:rsidRPr="008263A2">
        <w:t>the</w:t>
      </w:r>
      <w:r w:rsidR="009037DA">
        <w:t xml:space="preserve"> </w:t>
      </w:r>
      <w:r w:rsidRPr="008263A2">
        <w:t>database</w:t>
      </w:r>
      <w:r w:rsidR="009037DA">
        <w:t xml:space="preserve"> </w:t>
      </w:r>
      <w:r w:rsidRPr="008263A2">
        <w:t>itself.</w:t>
      </w:r>
      <w:r w:rsidR="009037DA">
        <w:t xml:space="preserve">  </w:t>
      </w:r>
      <w:r w:rsidRPr="008263A2">
        <w:t>This</w:t>
      </w:r>
      <w:r w:rsidR="009037DA">
        <w:t xml:space="preserve"> </w:t>
      </w:r>
      <w:r w:rsidRPr="008263A2">
        <w:t>not</w:t>
      </w:r>
      <w:r w:rsidR="009037DA">
        <w:t xml:space="preserve"> </w:t>
      </w:r>
      <w:r w:rsidRPr="008263A2">
        <w:t>only</w:t>
      </w:r>
      <w:r w:rsidR="009037DA">
        <w:t xml:space="preserve"> </w:t>
      </w:r>
      <w:r w:rsidRPr="008263A2">
        <w:t>moves</w:t>
      </w:r>
      <w:r w:rsidR="009037DA">
        <w:t xml:space="preserve"> </w:t>
      </w:r>
      <w:r w:rsidRPr="008263A2">
        <w:t>the</w:t>
      </w:r>
      <w:r w:rsidR="009037DA">
        <w:t xml:space="preserve"> </w:t>
      </w:r>
      <w:r w:rsidR="00A05D74">
        <w:t>SQL</w:t>
      </w:r>
      <w:r w:rsidR="009037DA">
        <w:t xml:space="preserve"> </w:t>
      </w:r>
      <w:r w:rsidR="00A05D74">
        <w:t>to</w:t>
      </w:r>
      <w:r w:rsidR="009037DA">
        <w:t xml:space="preserve"> </w:t>
      </w:r>
      <w:r w:rsidR="00A05D74">
        <w:t>a</w:t>
      </w:r>
      <w:r w:rsidR="009037DA">
        <w:t xml:space="preserve"> </w:t>
      </w:r>
      <w:r w:rsidR="00A05D74">
        <w:t>different</w:t>
      </w:r>
      <w:r w:rsidR="009037DA">
        <w:t xml:space="preserve"> </w:t>
      </w:r>
      <w:r w:rsidR="00A05D74">
        <w:t>layer</w:t>
      </w:r>
      <w:r w:rsidR="009037DA">
        <w:t xml:space="preserve"> </w:t>
      </w:r>
      <w:r w:rsidR="00A05D74">
        <w:t>in</w:t>
      </w:r>
      <w:r w:rsidR="009037DA">
        <w:t xml:space="preserve"> </w:t>
      </w:r>
      <w:proofErr w:type="gramStart"/>
      <w:r w:rsidR="00A05D74">
        <w:t>an</w:t>
      </w:r>
      <w:r w:rsidR="009037DA">
        <w:t xml:space="preserve"> </w:t>
      </w:r>
      <w:r w:rsidR="00A05D74">
        <w:t>N</w:t>
      </w:r>
      <w:proofErr w:type="gramEnd"/>
      <w:r w:rsidRPr="008263A2">
        <w:t>-tier</w:t>
      </w:r>
      <w:r w:rsidR="009037DA">
        <w:t xml:space="preserve"> </w:t>
      </w:r>
      <w:r w:rsidRPr="008263A2">
        <w:t>architecture,</w:t>
      </w:r>
      <w:r w:rsidR="009037DA">
        <w:t xml:space="preserve"> </w:t>
      </w:r>
      <w:r w:rsidRPr="008263A2">
        <w:t>but</w:t>
      </w:r>
      <w:r w:rsidR="009037DA">
        <w:t xml:space="preserve"> </w:t>
      </w:r>
      <w:r w:rsidRPr="008263A2">
        <w:t>in</w:t>
      </w:r>
      <w:r w:rsidR="009037DA">
        <w:t xml:space="preserve"> </w:t>
      </w:r>
      <w:r w:rsidRPr="008263A2">
        <w:t>most</w:t>
      </w:r>
      <w:r w:rsidR="009037DA">
        <w:t xml:space="preserve"> </w:t>
      </w:r>
      <w:r w:rsidRPr="008263A2">
        <w:t>cases</w:t>
      </w:r>
      <w:r w:rsidR="009037DA">
        <w:t xml:space="preserve"> </w:t>
      </w:r>
      <w:r w:rsidRPr="008263A2">
        <w:t>moves</w:t>
      </w:r>
      <w:r w:rsidR="009037DA">
        <w:t xml:space="preserve"> </w:t>
      </w:r>
      <w:r w:rsidRPr="008263A2">
        <w:t>it</w:t>
      </w:r>
      <w:r w:rsidR="009037DA">
        <w:t xml:space="preserve"> </w:t>
      </w:r>
      <w:r w:rsidRPr="008263A2">
        <w:t>to</w:t>
      </w:r>
      <w:r w:rsidR="009037DA">
        <w:t xml:space="preserve"> </w:t>
      </w:r>
      <w:r w:rsidRPr="008263A2">
        <w:t>a</w:t>
      </w:r>
      <w:r w:rsidR="009037DA">
        <w:t xml:space="preserve"> </w:t>
      </w:r>
      <w:r w:rsidRPr="008263A2">
        <w:t>physically</w:t>
      </w:r>
      <w:r w:rsidR="009037DA">
        <w:t xml:space="preserve"> </w:t>
      </w:r>
      <w:r w:rsidRPr="008263A2">
        <w:t>separate</w:t>
      </w:r>
      <w:r w:rsidR="009037DA">
        <w:t xml:space="preserve"> </w:t>
      </w:r>
      <w:r w:rsidRPr="008263A2">
        <w:t>server</w:t>
      </w:r>
      <w:r w:rsidR="009037DA">
        <w:t xml:space="preserve"> </w:t>
      </w:r>
      <w:r w:rsidRPr="008263A2">
        <w:t>machine.</w:t>
      </w:r>
      <w:r w:rsidR="009037DA">
        <w:t xml:space="preserve">  </w:t>
      </w:r>
      <w:r w:rsidRPr="008263A2">
        <w:t>In</w:t>
      </w:r>
      <w:r w:rsidR="009037DA">
        <w:t xml:space="preserve"> </w:t>
      </w:r>
      <w:r w:rsidRPr="008263A2">
        <w:t>this</w:t>
      </w:r>
      <w:r w:rsidR="009037DA">
        <w:t xml:space="preserve"> </w:t>
      </w:r>
      <w:r w:rsidRPr="008263A2">
        <w:t>style,</w:t>
      </w:r>
      <w:r w:rsidR="009037DA">
        <w:t xml:space="preserve"> </w:t>
      </w:r>
      <w:r w:rsidRPr="008263A2">
        <w:t>the</w:t>
      </w:r>
      <w:r w:rsidR="009037DA">
        <w:t xml:space="preserve"> </w:t>
      </w:r>
      <w:r w:rsidRPr="008263A2">
        <w:t>burden</w:t>
      </w:r>
      <w:r w:rsidR="009037DA">
        <w:t xml:space="preserve"> </w:t>
      </w:r>
      <w:r w:rsidRPr="008263A2">
        <w:t>of</w:t>
      </w:r>
      <w:r w:rsidR="009037DA">
        <w:t xml:space="preserve"> </w:t>
      </w:r>
      <w:r w:rsidRPr="008263A2">
        <w:t>writing</w:t>
      </w:r>
      <w:r w:rsidR="009037DA">
        <w:t xml:space="preserve"> </w:t>
      </w:r>
      <w:r w:rsidRPr="008263A2">
        <w:t>and</w:t>
      </w:r>
      <w:r w:rsidR="009037DA">
        <w:t xml:space="preserve"> </w:t>
      </w:r>
      <w:r w:rsidRPr="008263A2">
        <w:t>maintaining</w:t>
      </w:r>
      <w:r w:rsidR="009037DA">
        <w:t xml:space="preserve"> </w:t>
      </w:r>
      <w:r w:rsidRPr="008263A2">
        <w:t>the</w:t>
      </w:r>
      <w:r w:rsidR="009037DA">
        <w:t xml:space="preserve"> </w:t>
      </w:r>
      <w:r w:rsidRPr="008263A2">
        <w:t>SQL</w:t>
      </w:r>
      <w:r w:rsidR="009037DA">
        <w:t xml:space="preserve"> </w:t>
      </w:r>
      <w:r w:rsidRPr="008263A2">
        <w:t>typically</w:t>
      </w:r>
      <w:r w:rsidR="009037DA">
        <w:t xml:space="preserve"> </w:t>
      </w:r>
      <w:r w:rsidRPr="008263A2">
        <w:t>falls</w:t>
      </w:r>
      <w:r w:rsidR="009037DA">
        <w:t xml:space="preserve"> </w:t>
      </w:r>
      <w:r w:rsidRPr="008263A2">
        <w:t>to</w:t>
      </w:r>
      <w:r w:rsidR="009037DA">
        <w:t xml:space="preserve"> </w:t>
      </w:r>
      <w:r w:rsidRPr="008263A2">
        <w:t>the</w:t>
      </w:r>
      <w:r w:rsidR="009037DA">
        <w:t xml:space="preserve"> </w:t>
      </w:r>
      <w:r w:rsidRPr="008263A2">
        <w:t>database</w:t>
      </w:r>
      <w:r w:rsidR="009037DA">
        <w:t xml:space="preserve"> </w:t>
      </w:r>
      <w:r w:rsidRPr="008263A2">
        <w:t>administrator</w:t>
      </w:r>
      <w:r w:rsidR="009037DA">
        <w:t xml:space="preserve"> </w:t>
      </w:r>
      <w:r w:rsidRPr="008263A2">
        <w:t>(DBA)</w:t>
      </w:r>
      <w:r w:rsidR="009037DA">
        <w:t xml:space="preserve"> </w:t>
      </w:r>
      <w:r w:rsidRPr="008263A2">
        <w:t>or</w:t>
      </w:r>
      <w:r w:rsidR="009037DA">
        <w:t xml:space="preserve"> </w:t>
      </w:r>
      <w:r w:rsidRPr="008263A2">
        <w:t>an</w:t>
      </w:r>
      <w:r w:rsidR="009037DA">
        <w:t xml:space="preserve"> </w:t>
      </w:r>
      <w:r w:rsidRPr="008263A2">
        <w:t>individual</w:t>
      </w:r>
      <w:r w:rsidR="009037DA">
        <w:t xml:space="preserve"> </w:t>
      </w:r>
      <w:r w:rsidRPr="008263A2">
        <w:t>developer</w:t>
      </w:r>
      <w:r w:rsidR="009037DA">
        <w:t xml:space="preserve"> </w:t>
      </w:r>
      <w:r w:rsidRPr="008263A2">
        <w:t>whose</w:t>
      </w:r>
      <w:r w:rsidR="009037DA">
        <w:t xml:space="preserve"> </w:t>
      </w:r>
      <w:r w:rsidRPr="008263A2">
        <w:t>skill</w:t>
      </w:r>
      <w:r w:rsidR="009037DA">
        <w:t xml:space="preserve"> </w:t>
      </w:r>
      <w:r w:rsidRPr="008263A2">
        <w:t>and</w:t>
      </w:r>
      <w:r w:rsidR="009037DA">
        <w:t xml:space="preserve"> </w:t>
      </w:r>
      <w:r w:rsidRPr="008263A2">
        <w:t>expertise</w:t>
      </w:r>
      <w:r w:rsidR="009037DA">
        <w:t xml:space="preserve"> </w:t>
      </w:r>
      <w:r w:rsidRPr="008263A2">
        <w:t>is</w:t>
      </w:r>
      <w:r w:rsidR="009037DA">
        <w:t xml:space="preserve"> </w:t>
      </w:r>
      <w:r w:rsidRPr="008263A2">
        <w:t>writing</w:t>
      </w:r>
      <w:r w:rsidR="009037DA">
        <w:t xml:space="preserve"> </w:t>
      </w:r>
      <w:r w:rsidRPr="008263A2">
        <w:t>SQL.</w:t>
      </w:r>
      <w:r w:rsidR="009037DA">
        <w:t xml:space="preserve">  </w:t>
      </w:r>
      <w:r w:rsidRPr="008263A2">
        <w:t>Developers</w:t>
      </w:r>
      <w:r w:rsidR="009037DA">
        <w:t xml:space="preserve"> </w:t>
      </w:r>
      <w:r w:rsidRPr="008263A2">
        <w:t>must</w:t>
      </w:r>
      <w:r w:rsidR="009037DA">
        <w:t xml:space="preserve"> </w:t>
      </w:r>
      <w:r w:rsidRPr="008263A2">
        <w:t>rely</w:t>
      </w:r>
      <w:r w:rsidR="009037DA">
        <w:t xml:space="preserve"> </w:t>
      </w:r>
      <w:r w:rsidRPr="008263A2">
        <w:t>on</w:t>
      </w:r>
      <w:r w:rsidR="009037DA">
        <w:t xml:space="preserve"> </w:t>
      </w:r>
      <w:r w:rsidRPr="008263A2">
        <w:t>the</w:t>
      </w:r>
      <w:r w:rsidR="009037DA">
        <w:t xml:space="preserve"> </w:t>
      </w:r>
      <w:r w:rsidRPr="008263A2">
        <w:t>DBA</w:t>
      </w:r>
      <w:r w:rsidR="009037DA">
        <w:t xml:space="preserve"> </w:t>
      </w:r>
      <w:r w:rsidRPr="008263A2">
        <w:t>to</w:t>
      </w:r>
      <w:r w:rsidR="009037DA">
        <w:t xml:space="preserve"> </w:t>
      </w:r>
      <w:r w:rsidRPr="008263A2">
        <w:t>implement</w:t>
      </w:r>
      <w:r w:rsidR="009037DA">
        <w:t xml:space="preserve"> </w:t>
      </w:r>
      <w:r w:rsidRPr="008263A2">
        <w:t>part</w:t>
      </w:r>
      <w:r w:rsidR="009037DA">
        <w:t xml:space="preserve"> </w:t>
      </w:r>
      <w:r w:rsidRPr="008263A2">
        <w:t>of</w:t>
      </w:r>
      <w:r w:rsidR="009037DA">
        <w:t xml:space="preserve"> </w:t>
      </w:r>
      <w:r w:rsidRPr="008263A2">
        <w:t>their</w:t>
      </w:r>
      <w:r w:rsidR="009037DA">
        <w:t xml:space="preserve"> </w:t>
      </w:r>
      <w:r w:rsidRPr="008263A2">
        <w:t>application</w:t>
      </w:r>
      <w:r w:rsidR="009037DA">
        <w:t xml:space="preserve"> </w:t>
      </w:r>
      <w:r w:rsidRPr="008263A2">
        <w:t>(the</w:t>
      </w:r>
      <w:r w:rsidR="009037DA">
        <w:t xml:space="preserve"> </w:t>
      </w:r>
      <w:r w:rsidRPr="008263A2">
        <w:t>SQL)</w:t>
      </w:r>
      <w:r w:rsidR="009037DA">
        <w:t xml:space="preserve"> </w:t>
      </w:r>
      <w:r w:rsidRPr="008263A2">
        <w:t>and</w:t>
      </w:r>
      <w:r w:rsidR="009037DA">
        <w:t xml:space="preserve"> </w:t>
      </w:r>
      <w:r w:rsidRPr="008263A2">
        <w:t>must</w:t>
      </w:r>
      <w:r w:rsidR="009037DA">
        <w:t xml:space="preserve"> </w:t>
      </w:r>
      <w:r w:rsidRPr="008263A2">
        <w:t>interface</w:t>
      </w:r>
      <w:r w:rsidR="009037DA">
        <w:t xml:space="preserve"> </w:t>
      </w:r>
      <w:r w:rsidRPr="008263A2">
        <w:t>their</w:t>
      </w:r>
      <w:r w:rsidR="009037DA">
        <w:t xml:space="preserve"> </w:t>
      </w:r>
      <w:r w:rsidRPr="008263A2">
        <w:t>code</w:t>
      </w:r>
      <w:r w:rsidR="009037DA">
        <w:t xml:space="preserve"> </w:t>
      </w:r>
      <w:r w:rsidRPr="008263A2">
        <w:t>with</w:t>
      </w:r>
      <w:r w:rsidR="009037DA">
        <w:t xml:space="preserve"> </w:t>
      </w:r>
      <w:r w:rsidRPr="008263A2">
        <w:t>the</w:t>
      </w:r>
      <w:r w:rsidR="009037DA">
        <w:t xml:space="preserve"> </w:t>
      </w:r>
      <w:r w:rsidRPr="008263A2">
        <w:t>stored</w:t>
      </w:r>
      <w:r w:rsidR="009037DA">
        <w:t xml:space="preserve"> </w:t>
      </w:r>
      <w:r w:rsidRPr="008263A2">
        <w:t>procedures</w:t>
      </w:r>
      <w:r w:rsidR="009037DA">
        <w:t xml:space="preserve"> </w:t>
      </w:r>
      <w:r w:rsidRPr="008263A2">
        <w:t>created</w:t>
      </w:r>
      <w:r w:rsidR="009037DA">
        <w:t xml:space="preserve"> </w:t>
      </w:r>
      <w:r w:rsidRPr="008263A2">
        <w:t>by</w:t>
      </w:r>
      <w:r w:rsidR="009037DA">
        <w:t xml:space="preserve"> </w:t>
      </w:r>
      <w:r w:rsidRPr="008263A2">
        <w:t>the</w:t>
      </w:r>
      <w:r w:rsidR="009037DA">
        <w:t xml:space="preserve"> </w:t>
      </w:r>
      <w:r w:rsidRPr="008263A2">
        <w:t>DBA.</w:t>
      </w:r>
    </w:p>
    <w:p w:rsidR="000B5111" w:rsidRPr="008263A2" w:rsidRDefault="000B5111" w:rsidP="008263A2">
      <w:r w:rsidRPr="008263A2">
        <w:t>However,</w:t>
      </w:r>
      <w:r w:rsidR="009037DA">
        <w:t xml:space="preserve"> </w:t>
      </w:r>
      <w:r w:rsidRPr="008263A2">
        <w:t>centralizing</w:t>
      </w:r>
      <w:r w:rsidR="009037DA">
        <w:t xml:space="preserve"> </w:t>
      </w:r>
      <w:r w:rsidRPr="008263A2">
        <w:t>the</w:t>
      </w:r>
      <w:r w:rsidR="009037DA">
        <w:t xml:space="preserve"> </w:t>
      </w:r>
      <w:r w:rsidRPr="008263A2">
        <w:t>SQL</w:t>
      </w:r>
      <w:r w:rsidR="009037DA">
        <w:t xml:space="preserve"> </w:t>
      </w:r>
      <w:r w:rsidRPr="008263A2">
        <w:t>in</w:t>
      </w:r>
      <w:r w:rsidR="009037DA">
        <w:t xml:space="preserve"> </w:t>
      </w:r>
      <w:r w:rsidRPr="008263A2">
        <w:t>the</w:t>
      </w:r>
      <w:r w:rsidR="009037DA">
        <w:t xml:space="preserve"> </w:t>
      </w:r>
      <w:r w:rsidR="00A05D74">
        <w:t>Database</w:t>
      </w:r>
      <w:r w:rsidR="009037DA">
        <w:t xml:space="preserve"> </w:t>
      </w:r>
      <w:r w:rsidR="00A05D74">
        <w:t>Layer</w:t>
      </w:r>
      <w:r w:rsidR="009037DA">
        <w:t xml:space="preserve"> </w:t>
      </w:r>
      <w:r w:rsidRPr="008263A2">
        <w:t>allows</w:t>
      </w:r>
      <w:r w:rsidR="009037DA">
        <w:t xml:space="preserve"> </w:t>
      </w:r>
      <w:r w:rsidRPr="008263A2">
        <w:t>a</w:t>
      </w:r>
      <w:r w:rsidR="009037DA">
        <w:t xml:space="preserve"> </w:t>
      </w:r>
      <w:r w:rsidRPr="008263A2">
        <w:t>certain</w:t>
      </w:r>
      <w:r w:rsidR="009037DA">
        <w:t xml:space="preserve"> </w:t>
      </w:r>
      <w:r w:rsidRPr="008263A2">
        <w:t>amount</w:t>
      </w:r>
      <w:r w:rsidR="009037DA">
        <w:t xml:space="preserve"> </w:t>
      </w:r>
      <w:r w:rsidRPr="008263A2">
        <w:t>of</w:t>
      </w:r>
      <w:r w:rsidR="009037DA">
        <w:t xml:space="preserve"> </w:t>
      </w:r>
      <w:r w:rsidRPr="008263A2">
        <w:t>application</w:t>
      </w:r>
      <w:r w:rsidR="009037DA">
        <w:t xml:space="preserve"> </w:t>
      </w:r>
      <w:r w:rsidRPr="008263A2">
        <w:t>logic</w:t>
      </w:r>
      <w:r w:rsidR="009037DA">
        <w:t xml:space="preserve"> </w:t>
      </w:r>
      <w:r w:rsidRPr="008263A2">
        <w:t>to</w:t>
      </w:r>
      <w:r w:rsidR="009037DA">
        <w:t xml:space="preserve"> </w:t>
      </w:r>
      <w:r w:rsidRPr="008263A2">
        <w:t>be</w:t>
      </w:r>
      <w:r w:rsidR="009037DA">
        <w:t xml:space="preserve"> </w:t>
      </w:r>
      <w:r w:rsidRPr="008263A2">
        <w:t>maintained</w:t>
      </w:r>
      <w:r w:rsidR="009037DA">
        <w:t xml:space="preserve"> </w:t>
      </w:r>
      <w:r w:rsidRPr="008263A2">
        <w:t>in</w:t>
      </w:r>
      <w:r w:rsidR="009037DA">
        <w:t xml:space="preserve"> </w:t>
      </w:r>
      <w:r w:rsidRPr="008263A2">
        <w:t>a</w:t>
      </w:r>
      <w:r w:rsidR="009037DA">
        <w:t xml:space="preserve"> </w:t>
      </w:r>
      <w:r w:rsidRPr="008263A2">
        <w:t>central</w:t>
      </w:r>
      <w:r w:rsidR="009037DA">
        <w:t xml:space="preserve"> </w:t>
      </w:r>
      <w:r w:rsidRPr="008263A2">
        <w:t>location</w:t>
      </w:r>
      <w:r w:rsidR="009037DA">
        <w:t xml:space="preserve"> </w:t>
      </w:r>
      <w:r w:rsidRPr="008263A2">
        <w:t>and</w:t>
      </w:r>
      <w:r w:rsidR="009037DA">
        <w:t xml:space="preserve"> </w:t>
      </w:r>
      <w:r w:rsidRPr="008263A2">
        <w:t>shared</w:t>
      </w:r>
      <w:r w:rsidR="009037DA">
        <w:t xml:space="preserve"> </w:t>
      </w:r>
      <w:r w:rsidRPr="008263A2">
        <w:t>across</w:t>
      </w:r>
      <w:r w:rsidR="009037DA">
        <w:t xml:space="preserve"> </w:t>
      </w:r>
      <w:r w:rsidRPr="008263A2">
        <w:t>multiple</w:t>
      </w:r>
      <w:r w:rsidR="009037DA">
        <w:t xml:space="preserve"> </w:t>
      </w:r>
      <w:r w:rsidRPr="008263A2">
        <w:t>application</w:t>
      </w:r>
      <w:r w:rsidR="009037DA">
        <w:t xml:space="preserve"> </w:t>
      </w:r>
      <w:r w:rsidRPr="008263A2">
        <w:t>programs.</w:t>
      </w:r>
      <w:r w:rsidR="009037DA">
        <w:t xml:space="preserve">  </w:t>
      </w:r>
      <w:r w:rsidRPr="008263A2">
        <w:t>Moreover,</w:t>
      </w:r>
      <w:r w:rsidR="009037DA">
        <w:t xml:space="preserve"> </w:t>
      </w:r>
      <w:r w:rsidRPr="008263A2">
        <w:t>many</w:t>
      </w:r>
      <w:r w:rsidR="009037DA">
        <w:t xml:space="preserve"> </w:t>
      </w:r>
      <w:r w:rsidRPr="008263A2">
        <w:t>developers</w:t>
      </w:r>
      <w:r w:rsidR="009037DA">
        <w:t xml:space="preserve"> </w:t>
      </w:r>
      <w:r w:rsidRPr="008263A2">
        <w:t>and</w:t>
      </w:r>
      <w:r w:rsidR="009037DA">
        <w:t xml:space="preserve"> </w:t>
      </w:r>
      <w:r w:rsidRPr="008263A2">
        <w:t>DBA’s</w:t>
      </w:r>
      <w:r w:rsidR="009037DA">
        <w:t xml:space="preserve"> </w:t>
      </w:r>
      <w:r w:rsidRPr="008263A2">
        <w:t>consider</w:t>
      </w:r>
      <w:r w:rsidR="009037DA">
        <w:t xml:space="preserve"> </w:t>
      </w:r>
      <w:r w:rsidRPr="008263A2">
        <w:t>implementing</w:t>
      </w:r>
      <w:r w:rsidR="009037DA">
        <w:t xml:space="preserve"> </w:t>
      </w:r>
      <w:r w:rsidRPr="008263A2">
        <w:t>queries</w:t>
      </w:r>
      <w:r w:rsidR="009037DA">
        <w:t xml:space="preserve"> </w:t>
      </w:r>
      <w:r w:rsidRPr="008263A2">
        <w:t>in</w:t>
      </w:r>
      <w:r w:rsidR="009037DA">
        <w:t xml:space="preserve"> </w:t>
      </w:r>
      <w:r w:rsidRPr="008263A2">
        <w:t>stored</w:t>
      </w:r>
      <w:r w:rsidR="009037DA">
        <w:t xml:space="preserve"> </w:t>
      </w:r>
      <w:r w:rsidRPr="008263A2">
        <w:t>procedures</w:t>
      </w:r>
      <w:r w:rsidR="009037DA">
        <w:t xml:space="preserve"> </w:t>
      </w:r>
      <w:r w:rsidRPr="008263A2">
        <w:t>as</w:t>
      </w:r>
      <w:r w:rsidR="009037DA">
        <w:t xml:space="preserve"> </w:t>
      </w:r>
      <w:r w:rsidRPr="008263A2">
        <w:t>a</w:t>
      </w:r>
      <w:r w:rsidR="009037DA">
        <w:t xml:space="preserve"> </w:t>
      </w:r>
      <w:r w:rsidRPr="008263A2">
        <w:t>“best</w:t>
      </w:r>
      <w:r w:rsidR="009037DA">
        <w:t xml:space="preserve"> </w:t>
      </w:r>
      <w:r w:rsidRPr="008263A2">
        <w:t>practice”.</w:t>
      </w:r>
      <w:r w:rsidR="009037DA">
        <w:t xml:space="preserve">  </w:t>
      </w:r>
      <w:r w:rsidRPr="008263A2">
        <w:t>Consolidating</w:t>
      </w:r>
      <w:r w:rsidR="009037DA">
        <w:t xml:space="preserve"> </w:t>
      </w:r>
      <w:r w:rsidRPr="008263A2">
        <w:t>most</w:t>
      </w:r>
      <w:r w:rsidR="009037DA">
        <w:t xml:space="preserve"> </w:t>
      </w:r>
      <w:r w:rsidRPr="008263A2">
        <w:t>or</w:t>
      </w:r>
      <w:r w:rsidR="009037DA">
        <w:t xml:space="preserve"> </w:t>
      </w:r>
      <w:r w:rsidRPr="008263A2">
        <w:t>all</w:t>
      </w:r>
      <w:r w:rsidR="009037DA">
        <w:t xml:space="preserve"> </w:t>
      </w:r>
      <w:r w:rsidRPr="008263A2">
        <w:t>of</w:t>
      </w:r>
      <w:r w:rsidR="009037DA">
        <w:t xml:space="preserve"> </w:t>
      </w:r>
      <w:r w:rsidRPr="008263A2">
        <w:t>an</w:t>
      </w:r>
      <w:r w:rsidR="009037DA">
        <w:t xml:space="preserve"> </w:t>
      </w:r>
      <w:r w:rsidRPr="008263A2">
        <w:t>application’s</w:t>
      </w:r>
      <w:r w:rsidR="009037DA">
        <w:t xml:space="preserve"> </w:t>
      </w:r>
      <w:r w:rsidRPr="008263A2">
        <w:t>SQL</w:t>
      </w:r>
      <w:r w:rsidR="009037DA">
        <w:t xml:space="preserve"> </w:t>
      </w:r>
      <w:r w:rsidRPr="008263A2">
        <w:t>in</w:t>
      </w:r>
      <w:r w:rsidR="009037DA">
        <w:t xml:space="preserve"> </w:t>
      </w:r>
      <w:r w:rsidRPr="008263A2">
        <w:t>stored</w:t>
      </w:r>
      <w:r w:rsidR="009037DA">
        <w:t xml:space="preserve"> </w:t>
      </w:r>
      <w:r w:rsidRPr="008263A2">
        <w:t>procedures</w:t>
      </w:r>
      <w:r w:rsidR="009037DA">
        <w:t xml:space="preserve"> </w:t>
      </w:r>
      <w:r w:rsidRPr="008263A2">
        <w:t>makes</w:t>
      </w:r>
      <w:r w:rsidR="009037DA">
        <w:t xml:space="preserve"> </w:t>
      </w:r>
      <w:r w:rsidRPr="008263A2">
        <w:t>it</w:t>
      </w:r>
      <w:r w:rsidR="009037DA">
        <w:t xml:space="preserve"> </w:t>
      </w:r>
      <w:r w:rsidRPr="008263A2">
        <w:t>easier</w:t>
      </w:r>
      <w:r w:rsidR="009037DA">
        <w:t xml:space="preserve"> </w:t>
      </w:r>
      <w:r w:rsidRPr="008263A2">
        <w:t>to</w:t>
      </w:r>
      <w:r w:rsidR="009037DA">
        <w:t xml:space="preserve"> </w:t>
      </w:r>
      <w:r w:rsidRPr="008263A2">
        <w:t>review,</w:t>
      </w:r>
      <w:r w:rsidR="009037DA">
        <w:t xml:space="preserve"> </w:t>
      </w:r>
      <w:r w:rsidRPr="008263A2">
        <w:t>modify</w:t>
      </w:r>
      <w:r w:rsidR="009037DA">
        <w:t xml:space="preserve"> </w:t>
      </w:r>
      <w:r w:rsidRPr="008263A2">
        <w:t>and</w:t>
      </w:r>
      <w:r w:rsidR="009037DA">
        <w:t xml:space="preserve"> </w:t>
      </w:r>
      <w:r w:rsidRPr="008263A2">
        <w:t>tune</w:t>
      </w:r>
      <w:r w:rsidR="009037DA">
        <w:t xml:space="preserve"> </w:t>
      </w:r>
      <w:r w:rsidRPr="008263A2">
        <w:t>individual</w:t>
      </w:r>
      <w:r w:rsidR="009037DA">
        <w:t xml:space="preserve"> </w:t>
      </w:r>
      <w:r w:rsidRPr="008263A2">
        <w:t>queries</w:t>
      </w:r>
      <w:r w:rsidR="009037DA">
        <w:t xml:space="preserve"> </w:t>
      </w:r>
      <w:r w:rsidRPr="008263A2">
        <w:t>without</w:t>
      </w:r>
      <w:r w:rsidR="009037DA">
        <w:t xml:space="preserve"> </w:t>
      </w:r>
      <w:r w:rsidRPr="008263A2">
        <w:t>having</w:t>
      </w:r>
      <w:r w:rsidR="009037DA">
        <w:t xml:space="preserve"> </w:t>
      </w:r>
      <w:r w:rsidRPr="008263A2">
        <w:t>to</w:t>
      </w:r>
      <w:r w:rsidR="009037DA">
        <w:t xml:space="preserve"> </w:t>
      </w:r>
      <w:r w:rsidRPr="008263A2">
        <w:t>dig</w:t>
      </w:r>
      <w:r w:rsidR="009037DA">
        <w:t xml:space="preserve"> </w:t>
      </w:r>
      <w:r w:rsidRPr="008263A2">
        <w:t>into</w:t>
      </w:r>
      <w:r w:rsidR="009037DA">
        <w:t xml:space="preserve"> </w:t>
      </w:r>
      <w:r w:rsidRPr="008263A2">
        <w:t>application</w:t>
      </w:r>
      <w:r w:rsidR="009037DA">
        <w:t xml:space="preserve"> </w:t>
      </w:r>
      <w:r w:rsidRPr="008263A2">
        <w:t>code.</w:t>
      </w:r>
    </w:p>
    <w:p w:rsidR="000B5111" w:rsidRPr="008263A2" w:rsidRDefault="000B5111" w:rsidP="008263A2">
      <w:r w:rsidRPr="008263A2">
        <w:t>Finally</w:t>
      </w:r>
      <w:r w:rsidR="009037DA">
        <w:t xml:space="preserve"> </w:t>
      </w:r>
      <w:r w:rsidRPr="008263A2">
        <w:t>there</w:t>
      </w:r>
      <w:r w:rsidR="009037DA">
        <w:t xml:space="preserve"> </w:t>
      </w:r>
      <w:r w:rsidRPr="008263A2">
        <w:t>is</w:t>
      </w:r>
      <w:r w:rsidR="009037DA">
        <w:t xml:space="preserve"> </w:t>
      </w:r>
      <w:r w:rsidRPr="008263A2">
        <w:t>the</w:t>
      </w:r>
      <w:r w:rsidR="009037DA">
        <w:t xml:space="preserve"> </w:t>
      </w:r>
      <w:r w:rsidRPr="008263A2">
        <w:t>issue</w:t>
      </w:r>
      <w:r w:rsidR="009037DA">
        <w:t xml:space="preserve"> </w:t>
      </w:r>
      <w:r w:rsidRPr="008263A2">
        <w:t>of</w:t>
      </w:r>
      <w:r w:rsidR="009037DA">
        <w:t xml:space="preserve"> </w:t>
      </w:r>
      <w:r w:rsidRPr="008263A2">
        <w:t>execution</w:t>
      </w:r>
      <w:r w:rsidR="009037DA">
        <w:t xml:space="preserve"> </w:t>
      </w:r>
      <w:r w:rsidRPr="008263A2">
        <w:t>performance.</w:t>
      </w:r>
      <w:r w:rsidR="009037DA">
        <w:t xml:space="preserve">  </w:t>
      </w:r>
      <w:r w:rsidRPr="008263A2">
        <w:t>Generally,</w:t>
      </w:r>
      <w:r w:rsidR="009037DA">
        <w:t xml:space="preserve"> </w:t>
      </w:r>
      <w:r w:rsidRPr="008263A2">
        <w:t>more</w:t>
      </w:r>
      <w:r w:rsidR="009037DA">
        <w:t xml:space="preserve"> </w:t>
      </w:r>
      <w:r w:rsidRPr="008263A2">
        <w:t>complex</w:t>
      </w:r>
      <w:r w:rsidR="009037DA">
        <w:t xml:space="preserve"> </w:t>
      </w:r>
      <w:r w:rsidRPr="008263A2">
        <w:t>SQL</w:t>
      </w:r>
      <w:r w:rsidR="009037DA">
        <w:t xml:space="preserve"> </w:t>
      </w:r>
      <w:r w:rsidRPr="008263A2">
        <w:t>statements</w:t>
      </w:r>
      <w:r w:rsidR="009037DA">
        <w:t xml:space="preserve"> </w:t>
      </w:r>
      <w:r w:rsidRPr="008263A2">
        <w:t>can</w:t>
      </w:r>
      <w:r w:rsidR="009037DA">
        <w:t xml:space="preserve"> </w:t>
      </w:r>
      <w:r w:rsidRPr="008263A2">
        <w:t>be</w:t>
      </w:r>
      <w:r w:rsidR="009037DA">
        <w:t xml:space="preserve"> </w:t>
      </w:r>
      <w:r w:rsidRPr="008263A2">
        <w:t>placed</w:t>
      </w:r>
      <w:r w:rsidR="009037DA">
        <w:t xml:space="preserve"> </w:t>
      </w:r>
      <w:r w:rsidRPr="008263A2">
        <w:t>in</w:t>
      </w:r>
      <w:r w:rsidR="009037DA">
        <w:t xml:space="preserve"> </w:t>
      </w:r>
      <w:r w:rsidRPr="008263A2">
        <w:t>stored</w:t>
      </w:r>
      <w:r w:rsidR="009037DA">
        <w:t xml:space="preserve"> </w:t>
      </w:r>
      <w:r w:rsidRPr="008263A2">
        <w:t>procedures</w:t>
      </w:r>
      <w:r w:rsidR="009037DA">
        <w:t xml:space="preserve"> </w:t>
      </w:r>
      <w:r w:rsidRPr="008263A2">
        <w:t>and</w:t>
      </w:r>
      <w:r w:rsidR="009037DA">
        <w:t xml:space="preserve"> </w:t>
      </w:r>
      <w:r w:rsidRPr="008263A2">
        <w:t>executed</w:t>
      </w:r>
      <w:r w:rsidR="009037DA">
        <w:t xml:space="preserve"> </w:t>
      </w:r>
      <w:r w:rsidRPr="008263A2">
        <w:t>locally</w:t>
      </w:r>
      <w:r w:rsidR="009037DA">
        <w:t xml:space="preserve"> </w:t>
      </w:r>
      <w:r w:rsidRPr="008263A2">
        <w:t>on</w:t>
      </w:r>
      <w:r w:rsidR="009037DA">
        <w:t xml:space="preserve"> </w:t>
      </w:r>
      <w:r w:rsidRPr="008263A2">
        <w:t>the</w:t>
      </w:r>
      <w:r w:rsidR="009037DA">
        <w:t xml:space="preserve"> </w:t>
      </w:r>
      <w:r w:rsidRPr="008263A2">
        <w:t>database</w:t>
      </w:r>
      <w:r w:rsidR="009037DA">
        <w:t xml:space="preserve"> </w:t>
      </w:r>
      <w:r w:rsidRPr="008263A2">
        <w:t>server,</w:t>
      </w:r>
      <w:r w:rsidR="009037DA">
        <w:t xml:space="preserve"> </w:t>
      </w:r>
      <w:r w:rsidRPr="008263A2">
        <w:t>reducing</w:t>
      </w:r>
      <w:r w:rsidR="009037DA">
        <w:t xml:space="preserve"> </w:t>
      </w:r>
      <w:r w:rsidRPr="008263A2">
        <w:t>the</w:t>
      </w:r>
      <w:r w:rsidR="009037DA">
        <w:t xml:space="preserve"> </w:t>
      </w:r>
      <w:r w:rsidRPr="008263A2">
        <w:t>number</w:t>
      </w:r>
      <w:r w:rsidR="009037DA">
        <w:t xml:space="preserve"> </w:t>
      </w:r>
      <w:r w:rsidRPr="008263A2">
        <w:t>of</w:t>
      </w:r>
      <w:r w:rsidR="009037DA">
        <w:t xml:space="preserve"> </w:t>
      </w:r>
      <w:r w:rsidRPr="008263A2">
        <w:t>round-trips</w:t>
      </w:r>
      <w:r w:rsidR="009037DA">
        <w:t xml:space="preserve"> </w:t>
      </w:r>
      <w:r w:rsidRPr="008263A2">
        <w:t>between</w:t>
      </w:r>
      <w:r w:rsidR="009037DA">
        <w:t xml:space="preserve"> </w:t>
      </w:r>
      <w:r w:rsidRPr="008263A2">
        <w:t>the</w:t>
      </w:r>
      <w:r w:rsidR="009037DA">
        <w:t xml:space="preserve"> </w:t>
      </w:r>
      <w:r w:rsidRPr="008263A2">
        <w:t>application</w:t>
      </w:r>
      <w:r w:rsidR="009037DA">
        <w:t xml:space="preserve"> </w:t>
      </w:r>
      <w:r w:rsidRPr="008263A2">
        <w:t>program</w:t>
      </w:r>
      <w:r w:rsidR="009037DA">
        <w:t xml:space="preserve"> </w:t>
      </w:r>
      <w:r w:rsidRPr="008263A2">
        <w:t>and</w:t>
      </w:r>
      <w:r w:rsidR="009037DA">
        <w:t xml:space="preserve"> </w:t>
      </w:r>
      <w:r w:rsidRPr="008263A2">
        <w:t>the</w:t>
      </w:r>
      <w:r w:rsidR="009037DA">
        <w:t xml:space="preserve"> </w:t>
      </w:r>
      <w:r w:rsidRPr="008263A2">
        <w:t>database.</w:t>
      </w:r>
      <w:r w:rsidR="009037DA">
        <w:t xml:space="preserve">  </w:t>
      </w:r>
      <w:r w:rsidRPr="008263A2">
        <w:t>While</w:t>
      </w:r>
      <w:r w:rsidR="009037DA">
        <w:t xml:space="preserve"> </w:t>
      </w:r>
      <w:r w:rsidRPr="008263A2">
        <w:t>bandwidth</w:t>
      </w:r>
      <w:r w:rsidR="009037DA">
        <w:t xml:space="preserve"> </w:t>
      </w:r>
      <w:r w:rsidRPr="008263A2">
        <w:t>and</w:t>
      </w:r>
      <w:r w:rsidR="009037DA">
        <w:t xml:space="preserve"> </w:t>
      </w:r>
      <w:r w:rsidRPr="008263A2">
        <w:t>latency</w:t>
      </w:r>
      <w:r w:rsidR="009037DA">
        <w:t xml:space="preserve"> </w:t>
      </w:r>
      <w:r w:rsidRPr="008263A2">
        <w:t>aren’t</w:t>
      </w:r>
      <w:r w:rsidR="009037DA">
        <w:t xml:space="preserve"> </w:t>
      </w:r>
      <w:r w:rsidRPr="008263A2">
        <w:t>issues</w:t>
      </w:r>
      <w:r w:rsidR="009037DA">
        <w:t xml:space="preserve"> </w:t>
      </w:r>
      <w:r w:rsidRPr="008263A2">
        <w:t>in</w:t>
      </w:r>
      <w:r w:rsidR="009037DA">
        <w:t xml:space="preserve"> </w:t>
      </w:r>
      <w:r w:rsidRPr="008263A2">
        <w:t>many</w:t>
      </w:r>
      <w:r w:rsidR="009037DA">
        <w:t xml:space="preserve"> </w:t>
      </w:r>
      <w:r w:rsidRPr="008263A2">
        <w:t>behind-the-firewall</w:t>
      </w:r>
      <w:r w:rsidR="009037DA">
        <w:t xml:space="preserve"> </w:t>
      </w:r>
      <w:r w:rsidRPr="008263A2">
        <w:t>applications,</w:t>
      </w:r>
      <w:r w:rsidR="009037DA">
        <w:t xml:space="preserve"> </w:t>
      </w:r>
      <w:r w:rsidRPr="008263A2">
        <w:t>this</w:t>
      </w:r>
      <w:r w:rsidR="009037DA">
        <w:t xml:space="preserve"> </w:t>
      </w:r>
      <w:r w:rsidRPr="008263A2">
        <w:t>can</w:t>
      </w:r>
      <w:r w:rsidR="009037DA">
        <w:t xml:space="preserve"> </w:t>
      </w:r>
      <w:r w:rsidRPr="008263A2">
        <w:t>present</w:t>
      </w:r>
      <w:r w:rsidR="009037DA">
        <w:t xml:space="preserve"> </w:t>
      </w:r>
      <w:r w:rsidRPr="008263A2">
        <w:t>a</w:t>
      </w:r>
      <w:r w:rsidR="009037DA">
        <w:t xml:space="preserve"> </w:t>
      </w:r>
      <w:r w:rsidRPr="008263A2">
        <w:t>problem</w:t>
      </w:r>
      <w:r w:rsidR="009037DA">
        <w:t xml:space="preserve"> </w:t>
      </w:r>
      <w:r w:rsidRPr="008263A2">
        <w:t>in</w:t>
      </w:r>
      <w:r w:rsidR="009037DA">
        <w:t xml:space="preserve"> </w:t>
      </w:r>
      <w:r w:rsidRPr="008263A2">
        <w:t>web</w:t>
      </w:r>
      <w:r w:rsidR="009037DA">
        <w:t xml:space="preserve"> </w:t>
      </w:r>
      <w:r w:rsidRPr="008263A2">
        <w:t>services</w:t>
      </w:r>
      <w:r w:rsidR="009037DA">
        <w:t xml:space="preserve"> </w:t>
      </w:r>
      <w:r w:rsidRPr="008263A2">
        <w:t>environments</w:t>
      </w:r>
      <w:r w:rsidR="009037DA">
        <w:t xml:space="preserve"> </w:t>
      </w:r>
      <w:r w:rsidRPr="008263A2">
        <w:t>where</w:t>
      </w:r>
      <w:r w:rsidR="009037DA">
        <w:t xml:space="preserve"> </w:t>
      </w:r>
      <w:r w:rsidRPr="008263A2">
        <w:t>the</w:t>
      </w:r>
      <w:r w:rsidR="009037DA">
        <w:t xml:space="preserve"> </w:t>
      </w:r>
      <w:r w:rsidRPr="008263A2">
        <w:t>application</w:t>
      </w:r>
      <w:r w:rsidR="009037DA">
        <w:t xml:space="preserve"> </w:t>
      </w:r>
      <w:r w:rsidRPr="008263A2">
        <w:t>programs</w:t>
      </w:r>
      <w:r w:rsidR="009037DA">
        <w:t xml:space="preserve"> </w:t>
      </w:r>
      <w:r w:rsidRPr="008263A2">
        <w:t>aren’t</w:t>
      </w:r>
      <w:r w:rsidR="009037DA">
        <w:t xml:space="preserve"> </w:t>
      </w:r>
      <w:r w:rsidRPr="008263A2">
        <w:t>physically</w:t>
      </w:r>
      <w:r w:rsidR="009037DA">
        <w:t xml:space="preserve"> </w:t>
      </w:r>
      <w:r w:rsidRPr="008263A2">
        <w:t>proximate</w:t>
      </w:r>
      <w:r w:rsidR="009037DA">
        <w:t xml:space="preserve"> </w:t>
      </w:r>
      <w:r w:rsidRPr="008263A2">
        <w:t>to</w:t>
      </w:r>
      <w:r w:rsidR="009037DA">
        <w:t xml:space="preserve"> </w:t>
      </w:r>
      <w:r w:rsidRPr="008263A2">
        <w:t>the</w:t>
      </w:r>
      <w:r w:rsidR="009037DA">
        <w:t xml:space="preserve"> </w:t>
      </w:r>
      <w:r w:rsidRPr="008263A2">
        <w:t>database</w:t>
      </w:r>
      <w:r w:rsidR="009037DA">
        <w:t xml:space="preserve"> </w:t>
      </w:r>
      <w:r w:rsidRPr="008263A2">
        <w:t>executing</w:t>
      </w:r>
      <w:r w:rsidR="009037DA">
        <w:t xml:space="preserve"> </w:t>
      </w:r>
      <w:r w:rsidRPr="008263A2">
        <w:t>the</w:t>
      </w:r>
      <w:r w:rsidR="009037DA">
        <w:t xml:space="preserve"> </w:t>
      </w:r>
      <w:r w:rsidRPr="008263A2">
        <w:t>queries.</w:t>
      </w:r>
    </w:p>
    <w:p w:rsidR="000B5111" w:rsidRPr="008263A2" w:rsidRDefault="000B5111" w:rsidP="008263A2">
      <w:r w:rsidRPr="008263A2">
        <w:t>Iron</w:t>
      </w:r>
      <w:r w:rsidR="009037DA">
        <w:t xml:space="preserve"> </w:t>
      </w:r>
      <w:r w:rsidRPr="008263A2">
        <w:t>Speed</w:t>
      </w:r>
      <w:r w:rsidR="009037DA">
        <w:t xml:space="preserve"> </w:t>
      </w:r>
      <w:r w:rsidRPr="008263A2">
        <w:t>Designer</w:t>
      </w:r>
      <w:r w:rsidR="009037DA">
        <w:t xml:space="preserve"> </w:t>
      </w:r>
      <w:r w:rsidRPr="008263A2">
        <w:t>automatically</w:t>
      </w:r>
      <w:r w:rsidR="009037DA">
        <w:t xml:space="preserve"> </w:t>
      </w:r>
      <w:r w:rsidR="00D8250A">
        <w:t>creates</w:t>
      </w:r>
      <w:r w:rsidR="009037DA">
        <w:t xml:space="preserve"> </w:t>
      </w:r>
      <w:r w:rsidRPr="008263A2">
        <w:t>all</w:t>
      </w:r>
      <w:r w:rsidR="009037DA">
        <w:t xml:space="preserve"> </w:t>
      </w:r>
      <w:r w:rsidRPr="008263A2">
        <w:t>the</w:t>
      </w:r>
      <w:r w:rsidR="009037DA">
        <w:t xml:space="preserve"> </w:t>
      </w:r>
      <w:r w:rsidRPr="008263A2">
        <w:t>SQL</w:t>
      </w:r>
      <w:r w:rsidR="009037DA">
        <w:t xml:space="preserve"> </w:t>
      </w:r>
      <w:r w:rsidRPr="008263A2">
        <w:t>statements</w:t>
      </w:r>
      <w:r w:rsidR="009037DA">
        <w:t xml:space="preserve"> </w:t>
      </w:r>
      <w:r w:rsidRPr="008263A2">
        <w:t>required</w:t>
      </w:r>
      <w:r w:rsidR="009037DA">
        <w:t xml:space="preserve"> </w:t>
      </w:r>
      <w:r w:rsidRPr="008263A2">
        <w:t>for</w:t>
      </w:r>
      <w:r w:rsidR="009037DA">
        <w:t xml:space="preserve"> </w:t>
      </w:r>
      <w:r w:rsidRPr="008263A2">
        <w:t>each</w:t>
      </w:r>
      <w:r w:rsidR="009037DA">
        <w:t xml:space="preserve"> </w:t>
      </w:r>
      <w:r w:rsidRPr="008263A2">
        <w:t>database-connected</w:t>
      </w:r>
      <w:r w:rsidR="009037DA">
        <w:t xml:space="preserve"> </w:t>
      </w:r>
      <w:r w:rsidRPr="008263A2">
        <w:t>form,</w:t>
      </w:r>
      <w:r w:rsidR="009037DA">
        <w:t xml:space="preserve"> </w:t>
      </w:r>
      <w:r w:rsidRPr="008263A2">
        <w:t>web</w:t>
      </w:r>
      <w:r w:rsidR="009037DA">
        <w:t xml:space="preserve"> </w:t>
      </w:r>
      <w:r w:rsidRPr="008263A2">
        <w:t>page,</w:t>
      </w:r>
      <w:r w:rsidR="009037DA">
        <w:t xml:space="preserve"> </w:t>
      </w:r>
      <w:r w:rsidRPr="008263A2">
        <w:t>table,</w:t>
      </w:r>
      <w:r w:rsidR="009037DA">
        <w:t xml:space="preserve"> </w:t>
      </w:r>
      <w:r w:rsidRPr="008263A2">
        <w:t>and</w:t>
      </w:r>
      <w:r w:rsidR="009037DA">
        <w:t xml:space="preserve"> </w:t>
      </w:r>
      <w:r w:rsidRPr="008263A2">
        <w:t>report</w:t>
      </w:r>
      <w:r w:rsidR="009037DA">
        <w:t xml:space="preserve"> </w:t>
      </w:r>
      <w:r w:rsidRPr="008263A2">
        <w:t>in</w:t>
      </w:r>
      <w:r w:rsidR="009037DA">
        <w:t xml:space="preserve"> </w:t>
      </w:r>
      <w:r w:rsidRPr="008263A2">
        <w:t>your</w:t>
      </w:r>
      <w:r w:rsidR="009037DA">
        <w:t xml:space="preserve"> </w:t>
      </w:r>
      <w:r w:rsidRPr="008263A2">
        <w:t>application,</w:t>
      </w:r>
      <w:r w:rsidR="009037DA">
        <w:t xml:space="preserve"> </w:t>
      </w:r>
      <w:r w:rsidRPr="008263A2">
        <w:t>as</w:t>
      </w:r>
      <w:r w:rsidR="009037DA">
        <w:t xml:space="preserve"> </w:t>
      </w:r>
      <w:r w:rsidRPr="008263A2">
        <w:t>well</w:t>
      </w:r>
      <w:r w:rsidR="009037DA">
        <w:t xml:space="preserve"> </w:t>
      </w:r>
      <w:r w:rsidRPr="008263A2">
        <w:t>as</w:t>
      </w:r>
      <w:r w:rsidR="009037DA">
        <w:t xml:space="preserve"> </w:t>
      </w:r>
      <w:r w:rsidRPr="008263A2">
        <w:t>all</w:t>
      </w:r>
      <w:r w:rsidR="009037DA">
        <w:t xml:space="preserve"> </w:t>
      </w:r>
      <w:r w:rsidRPr="008263A2">
        <w:t>the</w:t>
      </w:r>
      <w:r w:rsidR="009037DA">
        <w:t xml:space="preserve"> </w:t>
      </w:r>
      <w:r w:rsidRPr="008263A2">
        <w:t>database</w:t>
      </w:r>
      <w:r w:rsidR="009037DA">
        <w:t xml:space="preserve"> </w:t>
      </w:r>
      <w:r w:rsidRPr="008263A2">
        <w:t>access</w:t>
      </w:r>
      <w:r w:rsidR="009037DA">
        <w:t xml:space="preserve"> </w:t>
      </w:r>
      <w:r w:rsidRPr="008263A2">
        <w:t>logic</w:t>
      </w:r>
      <w:r w:rsidR="009037DA">
        <w:t xml:space="preserve"> </w:t>
      </w:r>
      <w:r w:rsidRPr="008263A2">
        <w:t>and</w:t>
      </w:r>
      <w:r w:rsidR="009037DA">
        <w:t xml:space="preserve"> </w:t>
      </w:r>
      <w:r w:rsidRPr="008263A2">
        <w:t>storage</w:t>
      </w:r>
      <w:r w:rsidR="009037DA">
        <w:t xml:space="preserve"> </w:t>
      </w:r>
      <w:r w:rsidRPr="008263A2">
        <w:t>management</w:t>
      </w:r>
      <w:r w:rsidR="009037DA">
        <w:t xml:space="preserve"> </w:t>
      </w:r>
      <w:r w:rsidRPr="008263A2">
        <w:t>code.</w:t>
      </w:r>
      <w:r w:rsidR="009037DA">
        <w:t xml:space="preserve">  </w:t>
      </w:r>
      <w:r w:rsidRPr="008263A2">
        <w:t>Because</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00D8250A">
        <w:t>creates</w:t>
      </w:r>
      <w:r w:rsidR="009037DA">
        <w:t xml:space="preserve"> </w:t>
      </w:r>
      <w:r w:rsidRPr="008263A2">
        <w:t>SQL</w:t>
      </w:r>
      <w:r w:rsidR="009037DA">
        <w:t xml:space="preserve"> </w:t>
      </w:r>
      <w:r w:rsidRPr="008263A2">
        <w:t>based</w:t>
      </w:r>
      <w:r w:rsidR="009037DA">
        <w:t xml:space="preserve"> </w:t>
      </w:r>
      <w:r w:rsidRPr="008263A2">
        <w:t>on</w:t>
      </w:r>
      <w:r w:rsidR="009037DA">
        <w:t xml:space="preserve"> </w:t>
      </w:r>
      <w:r w:rsidRPr="008263A2">
        <w:t>your</w:t>
      </w:r>
      <w:r w:rsidR="009037DA">
        <w:t xml:space="preserve"> </w:t>
      </w:r>
      <w:r w:rsidRPr="008263A2">
        <w:t>database</w:t>
      </w:r>
      <w:r w:rsidR="009037DA">
        <w:t xml:space="preserve"> </w:t>
      </w:r>
      <w:r w:rsidRPr="008263A2">
        <w:t>table</w:t>
      </w:r>
      <w:r w:rsidR="009037DA">
        <w:t xml:space="preserve"> </w:t>
      </w:r>
      <w:r w:rsidRPr="008263A2">
        <w:t>and</w:t>
      </w:r>
      <w:r w:rsidR="009037DA">
        <w:t xml:space="preserve"> </w:t>
      </w:r>
      <w:r w:rsidRPr="008263A2">
        <w:t>user</w:t>
      </w:r>
      <w:r w:rsidR="009037DA">
        <w:t xml:space="preserve"> </w:t>
      </w:r>
      <w:r w:rsidRPr="008263A2">
        <w:t>interface</w:t>
      </w:r>
      <w:r w:rsidR="009037DA">
        <w:t xml:space="preserve"> </w:t>
      </w:r>
      <w:r w:rsidRPr="008263A2">
        <w:t>design</w:t>
      </w:r>
      <w:r w:rsidR="009037DA">
        <w:t xml:space="preserve"> </w:t>
      </w:r>
      <w:r w:rsidRPr="008263A2">
        <w:t>you</w:t>
      </w:r>
      <w:r w:rsidR="009037DA">
        <w:t xml:space="preserve"> </w:t>
      </w:r>
      <w:r w:rsidRPr="008263A2">
        <w:t>do</w:t>
      </w:r>
      <w:r w:rsidR="009037DA">
        <w:t xml:space="preserve"> </w:t>
      </w:r>
      <w:r w:rsidRPr="008263A2">
        <w:t>not</w:t>
      </w:r>
      <w:r w:rsidR="009037DA">
        <w:t xml:space="preserve"> </w:t>
      </w:r>
      <w:r w:rsidRPr="008263A2">
        <w:t>need</w:t>
      </w:r>
      <w:r w:rsidR="009037DA">
        <w:t xml:space="preserve"> </w:t>
      </w:r>
      <w:r w:rsidRPr="008263A2">
        <w:t>to</w:t>
      </w:r>
      <w:r w:rsidR="009037DA">
        <w:t xml:space="preserve"> </w:t>
      </w:r>
      <w:r w:rsidRPr="008263A2">
        <w:t>know</w:t>
      </w:r>
      <w:r w:rsidR="009037DA">
        <w:t xml:space="preserve"> </w:t>
      </w:r>
      <w:r w:rsidRPr="008263A2">
        <w:t>any</w:t>
      </w:r>
      <w:r w:rsidR="009037DA">
        <w:t xml:space="preserve"> </w:t>
      </w:r>
      <w:r w:rsidRPr="008263A2">
        <w:t>SQL</w:t>
      </w:r>
      <w:r w:rsidR="009037DA">
        <w:t xml:space="preserve"> </w:t>
      </w:r>
      <w:r w:rsidRPr="008263A2">
        <w:t>to</w:t>
      </w:r>
      <w:r w:rsidR="009037DA">
        <w:t xml:space="preserve"> </w:t>
      </w:r>
      <w:r w:rsidRPr="008263A2">
        <w:t>build</w:t>
      </w:r>
      <w:r w:rsidR="009037DA">
        <w:t xml:space="preserve"> </w:t>
      </w:r>
      <w:r w:rsidRPr="008263A2">
        <w:t>applications</w:t>
      </w:r>
      <w:r w:rsidR="009037DA">
        <w:t xml:space="preserve"> </w:t>
      </w:r>
      <w:r w:rsidRPr="008263A2">
        <w:t>in</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Pr="008263A2">
        <w:t>A</w:t>
      </w:r>
      <w:r w:rsidR="009037DA">
        <w:t xml:space="preserve"> </w:t>
      </w:r>
      <w:r w:rsidRPr="008263A2">
        <w:t>variety</w:t>
      </w:r>
      <w:r w:rsidR="009037DA">
        <w:t xml:space="preserve"> </w:t>
      </w:r>
      <w:r w:rsidRPr="008263A2">
        <w:t>of</w:t>
      </w:r>
      <w:r w:rsidR="009037DA">
        <w:t xml:space="preserve"> </w:t>
      </w:r>
      <w:r w:rsidRPr="008263A2">
        <w:t>data</w:t>
      </w:r>
      <w:r w:rsidR="009037DA">
        <w:t xml:space="preserve"> </w:t>
      </w:r>
      <w:r w:rsidRPr="008263A2">
        <w:t>filters</w:t>
      </w:r>
      <w:r w:rsidR="009037DA">
        <w:t xml:space="preserve"> </w:t>
      </w:r>
      <w:r w:rsidRPr="008263A2">
        <w:t>and</w:t>
      </w:r>
      <w:r w:rsidR="009037DA">
        <w:t xml:space="preserve"> </w:t>
      </w:r>
      <w:r w:rsidRPr="008263A2">
        <w:t>navigation</w:t>
      </w:r>
      <w:r w:rsidR="009037DA">
        <w:t xml:space="preserve"> </w:t>
      </w:r>
      <w:r w:rsidRPr="008263A2">
        <w:t>components</w:t>
      </w:r>
      <w:r w:rsidR="009037DA">
        <w:t xml:space="preserve"> </w:t>
      </w:r>
      <w:r w:rsidRPr="008263A2">
        <w:t>provide</w:t>
      </w:r>
      <w:r w:rsidR="009037DA">
        <w:t xml:space="preserve"> </w:t>
      </w:r>
      <w:r w:rsidRPr="008263A2">
        <w:t>your</w:t>
      </w:r>
      <w:r w:rsidR="009037DA">
        <w:t xml:space="preserve"> </w:t>
      </w:r>
      <w:r w:rsidRPr="008263A2">
        <w:t>end-users</w:t>
      </w:r>
      <w:r w:rsidR="009037DA">
        <w:t xml:space="preserve"> </w:t>
      </w:r>
      <w:r w:rsidRPr="008263A2">
        <w:t>with</w:t>
      </w:r>
      <w:r w:rsidR="009037DA">
        <w:t xml:space="preserve"> </w:t>
      </w:r>
      <w:r w:rsidRPr="008263A2">
        <w:t>additional</w:t>
      </w:r>
      <w:r w:rsidR="009037DA">
        <w:t xml:space="preserve"> </w:t>
      </w:r>
      <w:r w:rsidRPr="008263A2">
        <w:t>viewing</w:t>
      </w:r>
      <w:r w:rsidR="009037DA">
        <w:t xml:space="preserve"> </w:t>
      </w:r>
      <w:r w:rsidRPr="008263A2">
        <w:t>and</w:t>
      </w:r>
      <w:r w:rsidR="009037DA">
        <w:t xml:space="preserve"> </w:t>
      </w:r>
      <w:r w:rsidRPr="008263A2">
        <w:t>reporting</w:t>
      </w:r>
      <w:r w:rsidR="009037DA">
        <w:t xml:space="preserve"> </w:t>
      </w:r>
      <w:r w:rsidRPr="008263A2">
        <w:t>flexibility.</w:t>
      </w:r>
    </w:p>
    <w:p w:rsidR="000B5111" w:rsidRPr="008263A2" w:rsidRDefault="000B5111" w:rsidP="008263A2">
      <w:r w:rsidRPr="008263A2">
        <w:t>Most</w:t>
      </w:r>
      <w:r w:rsidR="009037DA">
        <w:t xml:space="preserve"> </w:t>
      </w:r>
      <w:r w:rsidRPr="008263A2">
        <w:t>of</w:t>
      </w:r>
      <w:r w:rsidR="009037DA">
        <w:t xml:space="preserve"> </w:t>
      </w:r>
      <w:r w:rsidRPr="008263A2">
        <w:t>the</w:t>
      </w:r>
      <w:r w:rsidR="009037DA">
        <w:t xml:space="preserve"> </w:t>
      </w:r>
      <w:r w:rsidRPr="008263A2">
        <w:t>SQL</w:t>
      </w:r>
      <w:r w:rsidR="009037DA">
        <w:t xml:space="preserve"> </w:t>
      </w:r>
      <w:r w:rsidR="00D40448">
        <w:t>built with</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Pr="008263A2">
        <w:t>is</w:t>
      </w:r>
      <w:r w:rsidR="009037DA">
        <w:t xml:space="preserve"> </w:t>
      </w:r>
      <w:r w:rsidRPr="008263A2">
        <w:t>placed</w:t>
      </w:r>
      <w:r w:rsidR="009037DA">
        <w:t xml:space="preserve"> </w:t>
      </w:r>
      <w:r w:rsidRPr="008263A2">
        <w:t>in</w:t>
      </w:r>
      <w:r w:rsidR="009037DA">
        <w:t xml:space="preserve"> </w:t>
      </w:r>
      <w:r w:rsidRPr="008263A2">
        <w:t>stored</w:t>
      </w:r>
      <w:r w:rsidR="009037DA">
        <w:t xml:space="preserve"> </w:t>
      </w:r>
      <w:r w:rsidRPr="008263A2">
        <w:t>procedures,</w:t>
      </w:r>
      <w:r w:rsidR="009037DA">
        <w:t xml:space="preserve"> </w:t>
      </w:r>
      <w:r w:rsidRPr="008263A2">
        <w:t>enhancing</w:t>
      </w:r>
      <w:r w:rsidR="009037DA">
        <w:t xml:space="preserve"> </w:t>
      </w:r>
      <w:r w:rsidR="00F463DF">
        <w:t>run-time</w:t>
      </w:r>
      <w:r w:rsidR="009037DA">
        <w:t xml:space="preserve"> </w:t>
      </w:r>
      <w:r w:rsidRPr="008263A2">
        <w:t>performance</w:t>
      </w:r>
      <w:r w:rsidR="009037DA">
        <w:t xml:space="preserve"> </w:t>
      </w:r>
      <w:r w:rsidRPr="008263A2">
        <w:t>because</w:t>
      </w:r>
      <w:r w:rsidR="009037DA">
        <w:t xml:space="preserve"> </w:t>
      </w:r>
      <w:r w:rsidRPr="008263A2">
        <w:t>the</w:t>
      </w:r>
      <w:r w:rsidR="009037DA">
        <w:t xml:space="preserve"> </w:t>
      </w:r>
      <w:r w:rsidRPr="008263A2">
        <w:t>queries</w:t>
      </w:r>
      <w:r w:rsidR="009037DA">
        <w:t xml:space="preserve"> </w:t>
      </w:r>
      <w:r w:rsidRPr="008263A2">
        <w:t>are</w:t>
      </w:r>
      <w:r w:rsidR="009037DA">
        <w:t xml:space="preserve"> </w:t>
      </w:r>
      <w:r w:rsidRPr="008263A2">
        <w:t>stored</w:t>
      </w:r>
      <w:r w:rsidR="009037DA">
        <w:t xml:space="preserve"> </w:t>
      </w:r>
      <w:r w:rsidRPr="008263A2">
        <w:t>and</w:t>
      </w:r>
      <w:r w:rsidR="009037DA">
        <w:t xml:space="preserve"> </w:t>
      </w:r>
      <w:r w:rsidRPr="008263A2">
        <w:t>executed</w:t>
      </w:r>
      <w:r w:rsidR="009037DA">
        <w:t xml:space="preserve"> </w:t>
      </w:r>
      <w:r w:rsidRPr="008263A2">
        <w:t>directly</w:t>
      </w:r>
      <w:r w:rsidR="009037DA">
        <w:t xml:space="preserve"> </w:t>
      </w:r>
      <w:r w:rsidRPr="008263A2">
        <w:t>from</w:t>
      </w:r>
      <w:r w:rsidR="009037DA">
        <w:t xml:space="preserve"> </w:t>
      </w:r>
      <w:r w:rsidRPr="008263A2">
        <w:t>the</w:t>
      </w:r>
      <w:r w:rsidR="009037DA">
        <w:t xml:space="preserve"> </w:t>
      </w:r>
      <w:r w:rsidRPr="008263A2">
        <w:t>database.</w:t>
      </w:r>
      <w:r w:rsidR="009037DA">
        <w:t xml:space="preserve">  </w:t>
      </w:r>
      <w:r w:rsidRPr="008263A2">
        <w:t>This</w:t>
      </w:r>
      <w:r w:rsidR="009037DA">
        <w:t xml:space="preserve"> </w:t>
      </w:r>
      <w:r w:rsidRPr="008263A2">
        <w:t>also</w:t>
      </w:r>
      <w:r w:rsidR="009037DA">
        <w:t xml:space="preserve"> </w:t>
      </w:r>
      <w:r w:rsidRPr="008263A2">
        <w:t>minimizes</w:t>
      </w:r>
      <w:r w:rsidR="009037DA">
        <w:t xml:space="preserve"> </w:t>
      </w:r>
      <w:r w:rsidRPr="008263A2">
        <w:t>the</w:t>
      </w:r>
      <w:r w:rsidR="009037DA">
        <w:t xml:space="preserve"> </w:t>
      </w:r>
      <w:r w:rsidRPr="008263A2">
        <w:t>number</w:t>
      </w:r>
      <w:r w:rsidR="009037DA">
        <w:t xml:space="preserve"> </w:t>
      </w:r>
      <w:r w:rsidRPr="008263A2">
        <w:t>of</w:t>
      </w:r>
      <w:r w:rsidR="009037DA">
        <w:t xml:space="preserve"> </w:t>
      </w:r>
      <w:r w:rsidRPr="008263A2">
        <w:t>round-trips</w:t>
      </w:r>
      <w:r w:rsidR="009037DA">
        <w:t xml:space="preserve"> </w:t>
      </w:r>
      <w:r w:rsidRPr="008263A2">
        <w:t>between</w:t>
      </w:r>
      <w:r w:rsidR="009037DA">
        <w:t xml:space="preserve"> </w:t>
      </w:r>
      <w:r w:rsidRPr="008263A2">
        <w:t>the</w:t>
      </w:r>
      <w:r w:rsidR="009037DA">
        <w:t xml:space="preserve"> </w:t>
      </w:r>
      <w:r w:rsidRPr="008263A2">
        <w:t>application</w:t>
      </w:r>
      <w:r w:rsidR="009037DA">
        <w:t xml:space="preserve"> </w:t>
      </w:r>
      <w:r w:rsidRPr="008263A2">
        <w:t>program</w:t>
      </w:r>
      <w:r w:rsidR="009037DA">
        <w:t xml:space="preserve"> </w:t>
      </w:r>
      <w:r w:rsidRPr="008263A2">
        <w:t>and</w:t>
      </w:r>
      <w:r w:rsidR="009037DA">
        <w:t xml:space="preserve"> </w:t>
      </w:r>
      <w:r w:rsidRPr="008263A2">
        <w:t>the</w:t>
      </w:r>
      <w:r w:rsidR="009037DA">
        <w:t xml:space="preserve"> </w:t>
      </w:r>
      <w:r w:rsidRPr="008263A2">
        <w:t>database,</w:t>
      </w:r>
      <w:r w:rsidR="009037DA">
        <w:t xml:space="preserve"> </w:t>
      </w:r>
      <w:r w:rsidRPr="008263A2">
        <w:t>further</w:t>
      </w:r>
      <w:r w:rsidR="009037DA">
        <w:t xml:space="preserve"> </w:t>
      </w:r>
      <w:r w:rsidRPr="008263A2">
        <w:t>enhancing</w:t>
      </w:r>
      <w:r w:rsidR="009037DA">
        <w:t xml:space="preserve"> </w:t>
      </w:r>
      <w:r w:rsidRPr="008263A2">
        <w:t>performance.</w:t>
      </w:r>
    </w:p>
    <w:p w:rsidR="000B5111" w:rsidRPr="008263A2" w:rsidRDefault="000B5111" w:rsidP="008263A2">
      <w:r w:rsidRPr="008263A2">
        <w:t>Specifically:</w:t>
      </w:r>
    </w:p>
    <w:p w:rsidR="000B5111" w:rsidRPr="008263A2" w:rsidRDefault="000B5111" w:rsidP="008263A2">
      <w:pPr>
        <w:numPr>
          <w:ilvl w:val="0"/>
          <w:numId w:val="15"/>
        </w:numPr>
      </w:pPr>
      <w:r w:rsidRPr="008263A2">
        <w:t>All</w:t>
      </w:r>
      <w:r w:rsidR="009037DA">
        <w:t xml:space="preserve"> </w:t>
      </w:r>
      <w:r w:rsidRPr="008263A2">
        <w:t>table</w:t>
      </w:r>
      <w:r w:rsidR="009037DA">
        <w:t xml:space="preserve"> </w:t>
      </w:r>
      <w:r w:rsidRPr="008263A2">
        <w:t>and</w:t>
      </w:r>
      <w:r w:rsidR="009037DA">
        <w:t xml:space="preserve"> </w:t>
      </w:r>
      <w:r w:rsidRPr="008263A2">
        <w:t>record</w:t>
      </w:r>
      <w:r w:rsidR="009037DA">
        <w:t xml:space="preserve"> </w:t>
      </w:r>
      <w:r w:rsidRPr="008263A2">
        <w:t>retrieval,</w:t>
      </w:r>
      <w:r w:rsidR="009037DA">
        <w:t xml:space="preserve"> </w:t>
      </w:r>
      <w:r w:rsidRPr="008263A2">
        <w:t>record</w:t>
      </w:r>
      <w:r w:rsidR="009037DA">
        <w:t xml:space="preserve"> </w:t>
      </w:r>
      <w:r w:rsidRPr="008263A2">
        <w:t>insertion,</w:t>
      </w:r>
      <w:r w:rsidR="009037DA">
        <w:t xml:space="preserve"> </w:t>
      </w:r>
      <w:r w:rsidRPr="008263A2">
        <w:t>record</w:t>
      </w:r>
      <w:r w:rsidR="009037DA">
        <w:t xml:space="preserve"> </w:t>
      </w:r>
      <w:r w:rsidRPr="008263A2">
        <w:t>update</w:t>
      </w:r>
      <w:r w:rsidR="009037DA">
        <w:t xml:space="preserve"> </w:t>
      </w:r>
      <w:r w:rsidRPr="008263A2">
        <w:t>and</w:t>
      </w:r>
      <w:r w:rsidR="009037DA">
        <w:t xml:space="preserve"> </w:t>
      </w:r>
      <w:r w:rsidRPr="008263A2">
        <w:t>record</w:t>
      </w:r>
      <w:r w:rsidR="009037DA">
        <w:t xml:space="preserve"> </w:t>
      </w:r>
      <w:r w:rsidRPr="008263A2">
        <w:t>deletion</w:t>
      </w:r>
      <w:r w:rsidR="009037DA">
        <w:t xml:space="preserve"> </w:t>
      </w:r>
      <w:r w:rsidRPr="008263A2">
        <w:t>SQL</w:t>
      </w:r>
      <w:r w:rsidR="009037DA">
        <w:t xml:space="preserve"> </w:t>
      </w:r>
      <w:r w:rsidRPr="008263A2">
        <w:t>queries</w:t>
      </w:r>
      <w:r w:rsidR="009037DA">
        <w:t xml:space="preserve"> </w:t>
      </w:r>
      <w:r w:rsidRPr="008263A2">
        <w:t>are</w:t>
      </w:r>
      <w:r w:rsidR="009037DA">
        <w:t xml:space="preserve"> </w:t>
      </w:r>
      <w:r w:rsidRPr="008263A2">
        <w:t>placed</w:t>
      </w:r>
      <w:r w:rsidR="009037DA">
        <w:t xml:space="preserve"> </w:t>
      </w:r>
      <w:r w:rsidRPr="008263A2">
        <w:t>in</w:t>
      </w:r>
      <w:r w:rsidR="009037DA">
        <w:t xml:space="preserve"> </w:t>
      </w:r>
      <w:r w:rsidRPr="008263A2">
        <w:t>stored</w:t>
      </w:r>
      <w:r w:rsidR="009037DA">
        <w:t xml:space="preserve"> </w:t>
      </w:r>
      <w:r w:rsidRPr="008263A2">
        <w:t>procedures.</w:t>
      </w:r>
    </w:p>
    <w:p w:rsidR="000B5111" w:rsidRDefault="000B5111" w:rsidP="008263A2">
      <w:pPr>
        <w:numPr>
          <w:ilvl w:val="0"/>
          <w:numId w:val="15"/>
        </w:numPr>
      </w:pPr>
      <w:r w:rsidRPr="008263A2">
        <w:t>Table</w:t>
      </w:r>
      <w:r w:rsidR="009037DA">
        <w:t xml:space="preserve"> </w:t>
      </w:r>
      <w:r w:rsidRPr="008263A2">
        <w:t>join</w:t>
      </w:r>
      <w:r w:rsidR="009037DA">
        <w:t xml:space="preserve"> </w:t>
      </w:r>
      <w:r w:rsidRPr="008263A2">
        <w:t>queries,</w:t>
      </w:r>
      <w:r w:rsidR="009037DA">
        <w:t xml:space="preserve"> </w:t>
      </w:r>
      <w:r w:rsidRPr="008263A2">
        <w:t>however,</w:t>
      </w:r>
      <w:r w:rsidR="009037DA">
        <w:t xml:space="preserve"> </w:t>
      </w:r>
      <w:r w:rsidRPr="008263A2">
        <w:t>are</w:t>
      </w:r>
      <w:r w:rsidR="009037DA">
        <w:t xml:space="preserve"> </w:t>
      </w:r>
      <w:r w:rsidRPr="008263A2">
        <w:t>in</w:t>
      </w:r>
      <w:r w:rsidR="009037DA">
        <w:t xml:space="preserve"> </w:t>
      </w:r>
      <w:r w:rsidRPr="008263A2">
        <w:t>placed</w:t>
      </w:r>
      <w:r w:rsidR="009037DA">
        <w:t xml:space="preserve"> </w:t>
      </w:r>
      <w:r w:rsidRPr="008263A2">
        <w:t>in</w:t>
      </w:r>
      <w:r w:rsidR="009037DA">
        <w:t xml:space="preserve"> </w:t>
      </w:r>
      <w:r w:rsidR="00DB7021">
        <w:t>application</w:t>
      </w:r>
      <w:r w:rsidR="009037DA">
        <w:t xml:space="preserve"> </w:t>
      </w:r>
      <w:r w:rsidR="005B2F0C" w:rsidRPr="008263A2">
        <w:t>code</w:t>
      </w:r>
      <w:r w:rsidR="009037DA">
        <w:t xml:space="preserve"> </w:t>
      </w:r>
      <w:r w:rsidRPr="008263A2">
        <w:t>functions.</w:t>
      </w:r>
    </w:p>
    <w:p w:rsidR="00FF23A0" w:rsidRPr="008263A2" w:rsidRDefault="00FF23A0" w:rsidP="00FF23A0">
      <w:pPr>
        <w:numPr>
          <w:ilvl w:val="0"/>
          <w:numId w:val="15"/>
        </w:numPr>
      </w:pPr>
      <w:r w:rsidRPr="00FF23A0">
        <w:t xml:space="preserve">All dynamic queries used by </w:t>
      </w:r>
      <w:proofErr w:type="spellStart"/>
      <w:r w:rsidRPr="00FF23A0">
        <w:t>QuickSelector</w:t>
      </w:r>
      <w:proofErr w:type="spellEnd"/>
      <w:r w:rsidRPr="00FF23A0">
        <w:t>, Charts and aggregate controls do not use stored procedures and use inline code instead.</w:t>
      </w:r>
    </w:p>
    <w:p w:rsidR="000B5111" w:rsidRPr="008263A2" w:rsidRDefault="000B5111" w:rsidP="008263A2">
      <w:r w:rsidRPr="008263A2">
        <w:t>The</w:t>
      </w:r>
      <w:r w:rsidR="009037DA">
        <w:t xml:space="preserve"> </w:t>
      </w:r>
      <w:r w:rsidRPr="008263A2">
        <w:t>stored</w:t>
      </w:r>
      <w:r w:rsidR="009037DA">
        <w:t xml:space="preserve"> </w:t>
      </w:r>
      <w:r w:rsidRPr="008263A2">
        <w:t>procedures</w:t>
      </w:r>
      <w:r w:rsidR="009037DA">
        <w:t xml:space="preserve"> </w:t>
      </w:r>
      <w:r w:rsidRPr="008263A2">
        <w:t>for</w:t>
      </w:r>
      <w:r w:rsidR="009037DA">
        <w:t xml:space="preserve"> </w:t>
      </w:r>
      <w:r w:rsidRPr="008263A2">
        <w:t>creating,</w:t>
      </w:r>
      <w:r w:rsidR="009037DA">
        <w:t xml:space="preserve"> </w:t>
      </w:r>
      <w:r w:rsidRPr="008263A2">
        <w:t>updating,</w:t>
      </w:r>
      <w:r w:rsidR="009037DA">
        <w:t xml:space="preserve"> </w:t>
      </w:r>
      <w:r w:rsidRPr="008263A2">
        <w:t>and</w:t>
      </w:r>
      <w:r w:rsidR="009037DA">
        <w:t xml:space="preserve"> </w:t>
      </w:r>
      <w:r w:rsidRPr="008263A2">
        <w:t>deleting</w:t>
      </w:r>
      <w:r w:rsidR="009037DA">
        <w:t xml:space="preserve"> </w:t>
      </w:r>
      <w:r w:rsidRPr="008263A2">
        <w:t>records</w:t>
      </w:r>
      <w:r w:rsidR="009037DA">
        <w:t xml:space="preserve"> </w:t>
      </w:r>
      <w:r w:rsidRPr="008263A2">
        <w:t>accept</w:t>
      </w:r>
      <w:r w:rsidR="009037DA">
        <w:t xml:space="preserve"> </w:t>
      </w:r>
      <w:r w:rsidRPr="008263A2">
        <w:t>field</w:t>
      </w:r>
      <w:r w:rsidR="009037DA">
        <w:t xml:space="preserve"> </w:t>
      </w:r>
      <w:r w:rsidRPr="008263A2">
        <w:t>values</w:t>
      </w:r>
      <w:r w:rsidR="009037DA">
        <w:t xml:space="preserve"> </w:t>
      </w:r>
      <w:r w:rsidRPr="008263A2">
        <w:t>as</w:t>
      </w:r>
      <w:r w:rsidR="009037DA">
        <w:t xml:space="preserve"> </w:t>
      </w:r>
      <w:r w:rsidRPr="008263A2">
        <w:t>parameters,</w:t>
      </w:r>
      <w:r w:rsidR="009037DA">
        <w:t xml:space="preserve"> </w:t>
      </w:r>
      <w:r w:rsidRPr="008263A2">
        <w:t>such</w:t>
      </w:r>
      <w:r w:rsidR="009037DA">
        <w:t xml:space="preserve"> </w:t>
      </w:r>
      <w:r w:rsidRPr="008263A2">
        <w:t>as</w:t>
      </w:r>
      <w:r w:rsidR="009037DA">
        <w:t xml:space="preserve"> </w:t>
      </w:r>
      <w:r w:rsidRPr="008263A2">
        <w:t>record</w:t>
      </w:r>
      <w:r w:rsidR="009037DA">
        <w:t xml:space="preserve"> </w:t>
      </w:r>
      <w:r w:rsidRPr="008263A2">
        <w:t>ID's</w:t>
      </w:r>
      <w:r w:rsidR="009037DA">
        <w:t xml:space="preserve"> </w:t>
      </w:r>
      <w:r w:rsidRPr="008263A2">
        <w:t>and</w:t>
      </w:r>
      <w:r w:rsidR="009037DA">
        <w:t xml:space="preserve"> </w:t>
      </w:r>
      <w:r w:rsidRPr="008263A2">
        <w:t>filter</w:t>
      </w:r>
      <w:r w:rsidR="009037DA">
        <w:t xml:space="preserve"> </w:t>
      </w:r>
      <w:r w:rsidRPr="008263A2">
        <w:t>strings,</w:t>
      </w:r>
      <w:r w:rsidR="009037DA">
        <w:t xml:space="preserve"> </w:t>
      </w:r>
      <w:r w:rsidRPr="008263A2">
        <w:t>and</w:t>
      </w:r>
      <w:r w:rsidR="009037DA">
        <w:t xml:space="preserve"> </w:t>
      </w:r>
      <w:r w:rsidRPr="008263A2">
        <w:t>then</w:t>
      </w:r>
      <w:r w:rsidR="009037DA">
        <w:t xml:space="preserve"> </w:t>
      </w:r>
      <w:r w:rsidRPr="008263A2">
        <w:t>execute</w:t>
      </w:r>
      <w:r w:rsidR="009037DA">
        <w:t xml:space="preserve"> </w:t>
      </w:r>
      <w:r w:rsidRPr="008263A2">
        <w:t>the</w:t>
      </w:r>
      <w:r w:rsidR="009037DA">
        <w:t xml:space="preserve"> </w:t>
      </w:r>
      <w:r w:rsidRPr="008263A2">
        <w:t>appropriate</w:t>
      </w:r>
      <w:r w:rsidR="009037DA">
        <w:t xml:space="preserve"> </w:t>
      </w:r>
      <w:r w:rsidRPr="008263A2">
        <w:t>INSERT,</w:t>
      </w:r>
      <w:r w:rsidR="009037DA">
        <w:t xml:space="preserve"> </w:t>
      </w:r>
      <w:r w:rsidRPr="008263A2">
        <w:t>UPDATE,</w:t>
      </w:r>
      <w:r w:rsidR="009037DA">
        <w:t xml:space="preserve"> </w:t>
      </w:r>
      <w:r w:rsidRPr="008263A2">
        <w:t>or</w:t>
      </w:r>
      <w:r w:rsidR="009037DA">
        <w:t xml:space="preserve"> </w:t>
      </w:r>
      <w:r w:rsidRPr="008263A2">
        <w:t>DELETE</w:t>
      </w:r>
      <w:r w:rsidR="009037DA">
        <w:t xml:space="preserve"> </w:t>
      </w:r>
      <w:r w:rsidRPr="008263A2">
        <w:t>statements</w:t>
      </w:r>
      <w:r w:rsidR="009037DA">
        <w:t xml:space="preserve"> </w:t>
      </w:r>
      <w:r w:rsidRPr="008263A2">
        <w:t>in</w:t>
      </w:r>
      <w:r w:rsidR="009037DA">
        <w:t xml:space="preserve"> </w:t>
      </w:r>
      <w:r w:rsidRPr="008263A2">
        <w:t>the</w:t>
      </w:r>
      <w:r w:rsidR="009037DA">
        <w:t xml:space="preserve"> </w:t>
      </w:r>
      <w:r w:rsidRPr="008263A2">
        <w:t>stored</w:t>
      </w:r>
      <w:r w:rsidR="009037DA">
        <w:t xml:space="preserve"> </w:t>
      </w:r>
      <w:r w:rsidRPr="008263A2">
        <w:t>procedures.</w:t>
      </w:r>
    </w:p>
    <w:p w:rsidR="00965D48" w:rsidRDefault="00965D48" w:rsidP="008263A2"/>
    <w:p w:rsidR="00E035AE" w:rsidRDefault="00E035AE" w:rsidP="00E035AE">
      <w:pPr>
        <w:pStyle w:val="Heading3"/>
      </w:pPr>
      <w:bookmarkStart w:id="244" w:name="_Toc104379972"/>
      <w:bookmarkStart w:id="245" w:name="_Ref104380991"/>
      <w:bookmarkStart w:id="246" w:name="_Toc105586965"/>
      <w:bookmarkStart w:id="247" w:name="_Toc414885730"/>
      <w:bookmarkEnd w:id="243"/>
      <w:r>
        <w:t>Default</w:t>
      </w:r>
      <w:r w:rsidR="009037DA">
        <w:t xml:space="preserve"> </w:t>
      </w:r>
      <w:r>
        <w:t>Values</w:t>
      </w:r>
      <w:r w:rsidR="009037DA">
        <w:t xml:space="preserve"> </w:t>
      </w:r>
      <w:r>
        <w:t>for</w:t>
      </w:r>
      <w:r w:rsidR="009037DA">
        <w:t xml:space="preserve"> </w:t>
      </w:r>
      <w:r>
        <w:t>Primary</w:t>
      </w:r>
      <w:r w:rsidR="009037DA">
        <w:t xml:space="preserve"> </w:t>
      </w:r>
      <w:r>
        <w:t>Keys</w:t>
      </w:r>
      <w:bookmarkEnd w:id="244"/>
      <w:r w:rsidR="009037DA">
        <w:t xml:space="preserve"> </w:t>
      </w:r>
      <w:r>
        <w:t>and</w:t>
      </w:r>
      <w:r w:rsidR="009037DA">
        <w:t xml:space="preserve"> </w:t>
      </w:r>
      <w:r>
        <w:t>Foreign</w:t>
      </w:r>
      <w:r w:rsidR="009037DA">
        <w:t xml:space="preserve"> </w:t>
      </w:r>
      <w:r>
        <w:t>Keys</w:t>
      </w:r>
      <w:bookmarkEnd w:id="245"/>
      <w:bookmarkEnd w:id="246"/>
      <w:bookmarkEnd w:id="247"/>
    </w:p>
    <w:p w:rsidR="00E035AE" w:rsidRPr="00015DE9" w:rsidRDefault="00E035AE" w:rsidP="00015DE9">
      <w:r w:rsidRPr="00015DE9">
        <w:fldChar w:fldCharType="begin"/>
      </w:r>
      <w:r w:rsidRPr="00015DE9">
        <w:instrText>xe</w:instrText>
      </w:r>
      <w:r w:rsidR="009037DA">
        <w:instrText xml:space="preserve"> </w:instrText>
      </w:r>
      <w:r w:rsidRPr="00015DE9">
        <w:instrText>"Default</w:instrText>
      </w:r>
      <w:r w:rsidR="009037DA">
        <w:instrText xml:space="preserve"> </w:instrText>
      </w:r>
      <w:r w:rsidRPr="00015DE9">
        <w:instrText>Values</w:instrText>
      </w:r>
      <w:r w:rsidR="009037DA">
        <w:instrText xml:space="preserve"> </w:instrText>
      </w:r>
      <w:r w:rsidRPr="00015DE9">
        <w:instrText>for</w:instrText>
      </w:r>
      <w:r w:rsidR="009037DA">
        <w:instrText xml:space="preserve"> </w:instrText>
      </w:r>
      <w:r w:rsidRPr="00015DE9">
        <w:instrText>Primary</w:instrText>
      </w:r>
      <w:r w:rsidR="009037DA">
        <w:instrText xml:space="preserve"> </w:instrText>
      </w:r>
      <w:r w:rsidRPr="00015DE9">
        <w:instrText>Keys</w:instrText>
      </w:r>
      <w:r w:rsidR="009037DA">
        <w:instrText xml:space="preserve"> </w:instrText>
      </w:r>
      <w:r w:rsidRPr="00015DE9">
        <w:instrText>and</w:instrText>
      </w:r>
      <w:r w:rsidR="009037DA">
        <w:instrText xml:space="preserve"> </w:instrText>
      </w:r>
      <w:r w:rsidRPr="00015DE9">
        <w:instrText>Foreign</w:instrText>
      </w:r>
      <w:r w:rsidR="009037DA">
        <w:instrText xml:space="preserve"> </w:instrText>
      </w:r>
      <w:r w:rsidRPr="00015DE9">
        <w:instrText>Keys"</w:instrText>
      </w:r>
      <w:r w:rsidRPr="00015DE9">
        <w:fldChar w:fldCharType="end"/>
      </w:r>
      <w:r w:rsidRPr="00015DE9">
        <w:fldChar w:fldCharType="begin"/>
      </w:r>
      <w:r w:rsidRPr="00015DE9">
        <w:instrText>xe</w:instrText>
      </w:r>
      <w:r w:rsidR="009037DA">
        <w:instrText xml:space="preserve"> </w:instrText>
      </w:r>
      <w:r w:rsidRPr="00015DE9">
        <w:instrText>"Database:Primary</w:instrText>
      </w:r>
      <w:r w:rsidR="009037DA">
        <w:instrText xml:space="preserve"> </w:instrText>
      </w:r>
      <w:r w:rsidRPr="00015DE9">
        <w:instrText>key</w:instrText>
      </w:r>
      <w:r w:rsidR="009037DA">
        <w:instrText xml:space="preserve"> </w:instrText>
      </w:r>
      <w:r w:rsidRPr="00015DE9">
        <w:instrText>use"</w:instrText>
      </w:r>
      <w:r w:rsidRPr="00015DE9">
        <w:fldChar w:fldCharType="end"/>
      </w:r>
      <w:r w:rsidRPr="00015DE9">
        <w:fldChar w:fldCharType="begin"/>
      </w:r>
      <w:r w:rsidRPr="00015DE9">
        <w:instrText>xe</w:instrText>
      </w:r>
      <w:r w:rsidR="009037DA">
        <w:instrText xml:space="preserve"> </w:instrText>
      </w:r>
      <w:r w:rsidRPr="00015DE9">
        <w:instrText>"Primary</w:instrText>
      </w:r>
      <w:r w:rsidR="009037DA">
        <w:instrText xml:space="preserve"> </w:instrText>
      </w:r>
      <w:r w:rsidRPr="00015DE9">
        <w:instrText>keys:Default</w:instrText>
      </w:r>
      <w:r w:rsidR="009037DA">
        <w:instrText xml:space="preserve"> </w:instrText>
      </w:r>
      <w:r w:rsidRPr="00015DE9">
        <w:instrText>values</w:instrText>
      </w:r>
      <w:r w:rsidR="009037DA">
        <w:instrText xml:space="preserve"> </w:instrText>
      </w:r>
      <w:r w:rsidRPr="00015DE9">
        <w:instrText>when</w:instrText>
      </w:r>
      <w:r w:rsidR="009037DA">
        <w:instrText xml:space="preserve"> </w:instrText>
      </w:r>
      <w:r w:rsidRPr="00015DE9">
        <w:instrText>creating"</w:instrText>
      </w:r>
      <w:r w:rsidRPr="00015DE9">
        <w:fldChar w:fldCharType="end"/>
      </w:r>
      <w:r w:rsidRPr="00015DE9">
        <w:fldChar w:fldCharType="begin"/>
      </w:r>
      <w:r w:rsidRPr="00015DE9">
        <w:instrText>xe</w:instrText>
      </w:r>
      <w:r w:rsidR="009037DA">
        <w:instrText xml:space="preserve"> </w:instrText>
      </w:r>
      <w:r w:rsidRPr="00015DE9">
        <w:instrText>"Foreign</w:instrText>
      </w:r>
      <w:r w:rsidR="009037DA">
        <w:instrText xml:space="preserve"> </w:instrText>
      </w:r>
      <w:r w:rsidRPr="00015DE9">
        <w:instrText>keys:Default</w:instrText>
      </w:r>
      <w:r w:rsidR="009037DA">
        <w:instrText xml:space="preserve"> </w:instrText>
      </w:r>
      <w:r w:rsidRPr="00015DE9">
        <w:instrText>values</w:instrText>
      </w:r>
      <w:r w:rsidR="009037DA">
        <w:instrText xml:space="preserve"> </w:instrText>
      </w:r>
      <w:r w:rsidRPr="00015DE9">
        <w:instrText>when</w:instrText>
      </w:r>
      <w:r w:rsidR="009037DA">
        <w:instrText xml:space="preserve"> </w:instrText>
      </w:r>
      <w:r w:rsidRPr="00015DE9">
        <w:instrText>creating"</w:instrText>
      </w:r>
      <w:r w:rsidRPr="00015DE9">
        <w:fldChar w:fldCharType="end"/>
      </w:r>
      <w:r w:rsidRPr="00015DE9">
        <w:t>In</w:t>
      </w:r>
      <w:r w:rsidR="009037DA">
        <w:t xml:space="preserve"> </w:t>
      </w:r>
      <w:r w:rsidRPr="00015DE9">
        <w:t>your</w:t>
      </w:r>
      <w:r w:rsidR="009037DA">
        <w:t xml:space="preserve"> </w:t>
      </w:r>
      <w:r w:rsidRPr="00015DE9">
        <w:t>database,</w:t>
      </w:r>
      <w:r w:rsidR="009037DA">
        <w:t xml:space="preserve"> </w:t>
      </w:r>
      <w:r w:rsidRPr="00015DE9">
        <w:t>you</w:t>
      </w:r>
      <w:r w:rsidR="009037DA">
        <w:t xml:space="preserve"> </w:t>
      </w:r>
      <w:r w:rsidRPr="00015DE9">
        <w:t>may</w:t>
      </w:r>
      <w:r w:rsidR="009037DA">
        <w:t xml:space="preserve"> </w:t>
      </w:r>
      <w:r w:rsidRPr="00015DE9">
        <w:t>have</w:t>
      </w:r>
      <w:r w:rsidR="009037DA">
        <w:t xml:space="preserve"> </w:t>
      </w:r>
      <w:r w:rsidRPr="00015DE9">
        <w:t>a</w:t>
      </w:r>
      <w:r w:rsidR="009037DA">
        <w:t xml:space="preserve"> </w:t>
      </w:r>
      <w:r w:rsidRPr="00015DE9">
        <w:t>Default</w:t>
      </w:r>
      <w:r w:rsidR="009037DA">
        <w:t xml:space="preserve"> </w:t>
      </w:r>
      <w:r w:rsidRPr="00015DE9">
        <w:t>Value</w:t>
      </w:r>
      <w:r w:rsidR="009037DA">
        <w:t xml:space="preserve"> </w:t>
      </w:r>
      <w:r w:rsidRPr="00015DE9">
        <w:t>defined</w:t>
      </w:r>
      <w:r w:rsidR="009037DA">
        <w:t xml:space="preserve"> </w:t>
      </w:r>
      <w:r w:rsidRPr="00015DE9">
        <w:t>for</w:t>
      </w:r>
      <w:r w:rsidR="009037DA">
        <w:t xml:space="preserve"> </w:t>
      </w:r>
      <w:r w:rsidRPr="00015DE9">
        <w:t>your</w:t>
      </w:r>
      <w:r w:rsidR="009037DA">
        <w:t xml:space="preserve"> </w:t>
      </w:r>
      <w:r w:rsidRPr="00015DE9">
        <w:t>primary</w:t>
      </w:r>
      <w:r w:rsidR="009037DA">
        <w:t xml:space="preserve"> </w:t>
      </w:r>
      <w:r w:rsidRPr="00015DE9">
        <w:t>keys</w:t>
      </w:r>
      <w:r w:rsidR="009037DA">
        <w:t xml:space="preserve"> </w:t>
      </w:r>
      <w:r w:rsidRPr="00015DE9">
        <w:t>and</w:t>
      </w:r>
      <w:r w:rsidR="009037DA">
        <w:t xml:space="preserve"> </w:t>
      </w:r>
      <w:r w:rsidRPr="00015DE9">
        <w:t>foreign</w:t>
      </w:r>
      <w:r w:rsidR="009037DA">
        <w:t xml:space="preserve"> </w:t>
      </w:r>
      <w:r w:rsidRPr="00015DE9">
        <w:t>keys.</w:t>
      </w:r>
      <w:r w:rsidR="009037DA">
        <w:t xml:space="preserve">  </w:t>
      </w:r>
      <w:r w:rsidRPr="00015DE9">
        <w:t>When</w:t>
      </w:r>
      <w:r w:rsidR="009037DA">
        <w:t xml:space="preserve"> </w:t>
      </w:r>
      <w:r w:rsidRPr="00015DE9">
        <w:t>Iron</w:t>
      </w:r>
      <w:r w:rsidR="009037DA">
        <w:t xml:space="preserve"> </w:t>
      </w:r>
      <w:r w:rsidRPr="00015DE9">
        <w:t>Speed</w:t>
      </w:r>
      <w:r w:rsidR="009037DA">
        <w:t xml:space="preserve"> </w:t>
      </w:r>
      <w:r w:rsidRPr="00015DE9">
        <w:t>Designer</w:t>
      </w:r>
      <w:r w:rsidR="009037DA">
        <w:t xml:space="preserve"> </w:t>
      </w:r>
      <w:r w:rsidRPr="00015DE9">
        <w:t>finds</w:t>
      </w:r>
      <w:r w:rsidR="009037DA">
        <w:t xml:space="preserve"> </w:t>
      </w:r>
      <w:r w:rsidRPr="00015DE9">
        <w:t>default</w:t>
      </w:r>
      <w:r w:rsidR="009037DA">
        <w:t xml:space="preserve"> </w:t>
      </w:r>
      <w:r w:rsidRPr="00015DE9">
        <w:t>values</w:t>
      </w:r>
      <w:r w:rsidR="009037DA">
        <w:t xml:space="preserve"> </w:t>
      </w:r>
      <w:r w:rsidRPr="00015DE9">
        <w:t>it</w:t>
      </w:r>
      <w:r w:rsidR="009037DA">
        <w:t xml:space="preserve"> </w:t>
      </w:r>
      <w:r w:rsidRPr="00015DE9">
        <w:t>assumes</w:t>
      </w:r>
      <w:r w:rsidR="009037DA">
        <w:t xml:space="preserve"> </w:t>
      </w:r>
      <w:r w:rsidRPr="00015DE9">
        <w:t>that</w:t>
      </w:r>
      <w:r w:rsidR="009037DA">
        <w:t xml:space="preserve"> </w:t>
      </w:r>
      <w:r w:rsidRPr="00015DE9">
        <w:t>you</w:t>
      </w:r>
      <w:r w:rsidR="009037DA">
        <w:t xml:space="preserve"> </w:t>
      </w:r>
      <w:r w:rsidRPr="00015DE9">
        <w:t>may</w:t>
      </w:r>
      <w:r w:rsidR="009037DA">
        <w:t xml:space="preserve"> </w:t>
      </w:r>
      <w:r w:rsidRPr="00015DE9">
        <w:t>have</w:t>
      </w:r>
      <w:r w:rsidR="009037DA">
        <w:t xml:space="preserve"> </w:t>
      </w:r>
      <w:r w:rsidRPr="00015DE9">
        <w:t>a</w:t>
      </w:r>
      <w:r w:rsidR="009037DA">
        <w:t xml:space="preserve"> </w:t>
      </w:r>
      <w:r w:rsidRPr="00015DE9">
        <w:t>function</w:t>
      </w:r>
      <w:r w:rsidR="009037DA">
        <w:t xml:space="preserve"> </w:t>
      </w:r>
      <w:r w:rsidRPr="00015DE9">
        <w:t>defined</w:t>
      </w:r>
      <w:r w:rsidR="009037DA">
        <w:t xml:space="preserve"> </w:t>
      </w:r>
      <w:r w:rsidRPr="00015DE9">
        <w:t>that</w:t>
      </w:r>
      <w:r w:rsidR="009037DA">
        <w:t xml:space="preserve"> </w:t>
      </w:r>
      <w:r w:rsidRPr="00015DE9">
        <w:t>could</w:t>
      </w:r>
      <w:r w:rsidR="009037DA">
        <w:t xml:space="preserve"> </w:t>
      </w:r>
      <w:r w:rsidRPr="00015DE9">
        <w:t>create</w:t>
      </w:r>
      <w:r w:rsidR="009037DA">
        <w:t xml:space="preserve"> </w:t>
      </w:r>
      <w:r w:rsidRPr="00015DE9">
        <w:t>a</w:t>
      </w:r>
      <w:r w:rsidR="009037DA">
        <w:t xml:space="preserve"> </w:t>
      </w:r>
      <w:r w:rsidRPr="00015DE9">
        <w:t>new</w:t>
      </w:r>
      <w:r w:rsidR="009037DA">
        <w:t xml:space="preserve"> </w:t>
      </w:r>
      <w:r w:rsidRPr="00015DE9">
        <w:t>Id</w:t>
      </w:r>
      <w:r w:rsidR="009037DA">
        <w:t xml:space="preserve"> </w:t>
      </w:r>
      <w:r w:rsidRPr="00015DE9">
        <w:t>value.</w:t>
      </w:r>
      <w:r w:rsidR="009037DA">
        <w:t xml:space="preserve">  </w:t>
      </w:r>
      <w:r w:rsidRPr="00015DE9">
        <w:t>This</w:t>
      </w:r>
      <w:r w:rsidR="009037DA">
        <w:t xml:space="preserve"> </w:t>
      </w:r>
      <w:r w:rsidRPr="00015DE9">
        <w:t>is</w:t>
      </w:r>
      <w:r w:rsidR="009037DA">
        <w:t xml:space="preserve"> </w:t>
      </w:r>
      <w:r w:rsidRPr="00015DE9">
        <w:t>typically</w:t>
      </w:r>
      <w:r w:rsidR="009037DA">
        <w:t xml:space="preserve"> </w:t>
      </w:r>
      <w:r w:rsidRPr="00015DE9">
        <w:t>the</w:t>
      </w:r>
      <w:r w:rsidR="009037DA">
        <w:t xml:space="preserve"> </w:t>
      </w:r>
      <w:r w:rsidRPr="00015DE9">
        <w:t>case</w:t>
      </w:r>
      <w:r w:rsidR="009037DA">
        <w:t xml:space="preserve"> </w:t>
      </w:r>
      <w:r w:rsidRPr="00015DE9">
        <w:t>with</w:t>
      </w:r>
      <w:r w:rsidR="009037DA">
        <w:t xml:space="preserve"> </w:t>
      </w:r>
      <w:r w:rsidRPr="00015DE9">
        <w:t>GUID's</w:t>
      </w:r>
      <w:r w:rsidR="009037DA">
        <w:t xml:space="preserve"> </w:t>
      </w:r>
      <w:r w:rsidRPr="00015DE9">
        <w:t>where</w:t>
      </w:r>
      <w:r w:rsidR="009037DA">
        <w:t xml:space="preserve"> </w:t>
      </w:r>
      <w:r w:rsidRPr="00015DE9">
        <w:t>the</w:t>
      </w:r>
      <w:r w:rsidR="009037DA">
        <w:t xml:space="preserve"> </w:t>
      </w:r>
      <w:proofErr w:type="spellStart"/>
      <w:r w:rsidRPr="00015DE9">
        <w:t>DefaultValue</w:t>
      </w:r>
      <w:proofErr w:type="spellEnd"/>
      <w:r w:rsidR="009037DA">
        <w:t xml:space="preserve"> </w:t>
      </w:r>
      <w:r w:rsidRPr="00015DE9">
        <w:t>is</w:t>
      </w:r>
      <w:r w:rsidR="009037DA">
        <w:t xml:space="preserve"> </w:t>
      </w:r>
      <w:r w:rsidRPr="00015DE9">
        <w:t>specified</w:t>
      </w:r>
      <w:r w:rsidR="009037DA">
        <w:t xml:space="preserve"> </w:t>
      </w:r>
      <w:r w:rsidRPr="00015DE9">
        <w:t>as</w:t>
      </w:r>
      <w:r w:rsidR="009037DA">
        <w:t xml:space="preserve"> </w:t>
      </w:r>
      <w:proofErr w:type="spellStart"/>
      <w:proofErr w:type="gramStart"/>
      <w:r w:rsidRPr="00015DE9">
        <w:t>newid</w:t>
      </w:r>
      <w:proofErr w:type="spellEnd"/>
      <w:r w:rsidRPr="00015DE9">
        <w:t>(</w:t>
      </w:r>
      <w:proofErr w:type="gramEnd"/>
      <w:r w:rsidRPr="00015DE9">
        <w:t>).</w:t>
      </w:r>
      <w:r w:rsidR="009037DA">
        <w:t xml:space="preserve">  </w:t>
      </w:r>
      <w:r w:rsidRPr="00015DE9">
        <w:t>Because</w:t>
      </w:r>
      <w:r w:rsidR="009037DA">
        <w:t xml:space="preserve"> </w:t>
      </w:r>
      <w:r w:rsidRPr="00015DE9">
        <w:t>of</w:t>
      </w:r>
      <w:r w:rsidR="009037DA">
        <w:t xml:space="preserve"> </w:t>
      </w:r>
      <w:r w:rsidRPr="00015DE9">
        <w:t>this,</w:t>
      </w:r>
      <w:r w:rsidR="009037DA">
        <w:t xml:space="preserve"> </w:t>
      </w:r>
      <w:r w:rsidRPr="00015DE9">
        <w:t>Iron</w:t>
      </w:r>
      <w:r w:rsidR="009037DA">
        <w:t xml:space="preserve"> </w:t>
      </w:r>
      <w:r w:rsidRPr="00015DE9">
        <w:t>Speed</w:t>
      </w:r>
      <w:r w:rsidR="009037DA">
        <w:t xml:space="preserve"> </w:t>
      </w:r>
      <w:r w:rsidRPr="00015DE9">
        <w:t>Designer</w:t>
      </w:r>
      <w:r w:rsidR="009037DA">
        <w:t xml:space="preserve"> </w:t>
      </w:r>
      <w:r w:rsidRPr="00015DE9">
        <w:t>does</w:t>
      </w:r>
      <w:r w:rsidR="009037DA">
        <w:t xml:space="preserve"> </w:t>
      </w:r>
      <w:r w:rsidRPr="00015DE9">
        <w:t>not</w:t>
      </w:r>
      <w:r w:rsidR="009037DA">
        <w:t xml:space="preserve"> </w:t>
      </w:r>
      <w:r w:rsidRPr="00015DE9">
        <w:t>actually</w:t>
      </w:r>
      <w:r w:rsidR="009037DA">
        <w:t xml:space="preserve"> </w:t>
      </w:r>
      <w:r w:rsidRPr="00015DE9">
        <w:t>try</w:t>
      </w:r>
      <w:r w:rsidR="009037DA">
        <w:t xml:space="preserve"> </w:t>
      </w:r>
      <w:r w:rsidRPr="00015DE9">
        <w:t>to</w:t>
      </w:r>
      <w:r w:rsidR="009037DA">
        <w:t xml:space="preserve"> </w:t>
      </w:r>
      <w:r w:rsidRPr="00015DE9">
        <w:t>save</w:t>
      </w:r>
      <w:r w:rsidR="009037DA">
        <w:t xml:space="preserve"> </w:t>
      </w:r>
      <w:r w:rsidRPr="00015DE9">
        <w:t>the</w:t>
      </w:r>
      <w:r w:rsidR="009037DA">
        <w:t xml:space="preserve"> </w:t>
      </w:r>
      <w:r w:rsidRPr="00015DE9">
        <w:t>value</w:t>
      </w:r>
      <w:r w:rsidR="009037DA">
        <w:t xml:space="preserve"> </w:t>
      </w:r>
      <w:r w:rsidRPr="00015DE9">
        <w:t>of</w:t>
      </w:r>
      <w:r w:rsidR="009037DA">
        <w:t xml:space="preserve"> </w:t>
      </w:r>
      <w:r w:rsidRPr="00015DE9">
        <w:t>the</w:t>
      </w:r>
      <w:r w:rsidR="009037DA">
        <w:t xml:space="preserve"> </w:t>
      </w:r>
      <w:r w:rsidRPr="00015DE9">
        <w:t>field</w:t>
      </w:r>
      <w:r w:rsidR="009037DA">
        <w:t xml:space="preserve"> </w:t>
      </w:r>
      <w:r w:rsidRPr="00015DE9">
        <w:t>if</w:t>
      </w:r>
      <w:r w:rsidR="009037DA">
        <w:t xml:space="preserve"> </w:t>
      </w:r>
      <w:r w:rsidRPr="00015DE9">
        <w:t>and</w:t>
      </w:r>
      <w:r w:rsidR="009037DA">
        <w:t xml:space="preserve"> </w:t>
      </w:r>
      <w:r w:rsidRPr="00015DE9">
        <w:t>only</w:t>
      </w:r>
      <w:r w:rsidR="009037DA">
        <w:t xml:space="preserve"> </w:t>
      </w:r>
      <w:r w:rsidRPr="00015DE9">
        <w:t>if</w:t>
      </w:r>
      <w:r w:rsidR="009037DA">
        <w:t xml:space="preserve"> </w:t>
      </w:r>
      <w:r w:rsidRPr="00015DE9">
        <w:t>the</w:t>
      </w:r>
      <w:r w:rsidR="009037DA">
        <w:t xml:space="preserve"> </w:t>
      </w:r>
      <w:r w:rsidRPr="00015DE9">
        <w:t>field</w:t>
      </w:r>
      <w:r w:rsidR="009037DA">
        <w:t xml:space="preserve"> </w:t>
      </w:r>
      <w:r w:rsidRPr="00015DE9">
        <w:t>has</w:t>
      </w:r>
      <w:r w:rsidR="009037DA">
        <w:t xml:space="preserve"> </w:t>
      </w:r>
      <w:r w:rsidRPr="00015DE9">
        <w:t>a</w:t>
      </w:r>
      <w:r w:rsidR="009037DA">
        <w:t xml:space="preserve"> </w:t>
      </w:r>
      <w:r w:rsidRPr="00015DE9">
        <w:t>Default</w:t>
      </w:r>
      <w:r w:rsidR="009037DA">
        <w:t xml:space="preserve"> </w:t>
      </w:r>
      <w:r w:rsidRPr="00015DE9">
        <w:t>Value</w:t>
      </w:r>
      <w:r w:rsidR="009037DA">
        <w:t xml:space="preserve"> </w:t>
      </w:r>
      <w:r w:rsidRPr="00015DE9">
        <w:t>AND</w:t>
      </w:r>
      <w:r w:rsidR="009037DA">
        <w:t xml:space="preserve"> </w:t>
      </w:r>
      <w:r w:rsidRPr="00015DE9">
        <w:t>if</w:t>
      </w:r>
      <w:r w:rsidR="009037DA">
        <w:t xml:space="preserve"> </w:t>
      </w:r>
      <w:r w:rsidRPr="00015DE9">
        <w:t>the</w:t>
      </w:r>
      <w:r w:rsidR="009037DA">
        <w:t xml:space="preserve"> </w:t>
      </w:r>
      <w:r w:rsidRPr="00015DE9">
        <w:t>field</w:t>
      </w:r>
      <w:r w:rsidR="009037DA">
        <w:t xml:space="preserve"> </w:t>
      </w:r>
      <w:r w:rsidRPr="00015DE9">
        <w:t>is</w:t>
      </w:r>
      <w:r w:rsidR="009037DA">
        <w:t xml:space="preserve"> </w:t>
      </w:r>
      <w:r w:rsidRPr="00015DE9">
        <w:t>a</w:t>
      </w:r>
      <w:r w:rsidR="009037DA">
        <w:t xml:space="preserve"> </w:t>
      </w:r>
      <w:r w:rsidRPr="00015DE9">
        <w:t>Primary</w:t>
      </w:r>
      <w:r w:rsidR="009037DA">
        <w:t xml:space="preserve"> </w:t>
      </w:r>
      <w:r w:rsidRPr="00015DE9">
        <w:t>Key</w:t>
      </w:r>
      <w:r w:rsidR="009037DA">
        <w:t xml:space="preserve"> </w:t>
      </w:r>
      <w:r w:rsidRPr="00015DE9">
        <w:t>or</w:t>
      </w:r>
      <w:r w:rsidR="009037DA">
        <w:t xml:space="preserve"> </w:t>
      </w:r>
      <w:r w:rsidRPr="00015DE9">
        <w:t>a</w:t>
      </w:r>
      <w:r w:rsidR="009037DA">
        <w:t xml:space="preserve"> </w:t>
      </w:r>
      <w:r w:rsidRPr="00015DE9">
        <w:t>Foreign</w:t>
      </w:r>
      <w:r w:rsidR="009037DA">
        <w:t xml:space="preserve"> </w:t>
      </w:r>
      <w:r w:rsidRPr="00015DE9">
        <w:t>Key.</w:t>
      </w:r>
    </w:p>
    <w:p w:rsidR="00E035AE" w:rsidRPr="00015DE9" w:rsidRDefault="00E035AE" w:rsidP="00015DE9">
      <w:r w:rsidRPr="00015DE9">
        <w:t>The</w:t>
      </w:r>
      <w:r w:rsidR="009037DA">
        <w:t xml:space="preserve"> </w:t>
      </w:r>
      <w:r w:rsidRPr="00015DE9">
        <w:t>assumption</w:t>
      </w:r>
      <w:r w:rsidR="009037DA">
        <w:t xml:space="preserve"> </w:t>
      </w:r>
      <w:r w:rsidRPr="00015DE9">
        <w:t>is</w:t>
      </w:r>
      <w:r w:rsidR="009037DA">
        <w:t xml:space="preserve"> </w:t>
      </w:r>
      <w:r w:rsidRPr="00015DE9">
        <w:t>that</w:t>
      </w:r>
      <w:r w:rsidR="009037DA">
        <w:t xml:space="preserve"> </w:t>
      </w:r>
      <w:r w:rsidRPr="00015DE9">
        <w:t>if</w:t>
      </w:r>
      <w:r w:rsidR="009037DA">
        <w:t xml:space="preserve"> </w:t>
      </w:r>
      <w:r w:rsidRPr="00015DE9">
        <w:t>Default</w:t>
      </w:r>
      <w:r w:rsidR="009037DA">
        <w:t xml:space="preserve"> </w:t>
      </w:r>
      <w:r w:rsidRPr="00015DE9">
        <w:t>Values</w:t>
      </w:r>
      <w:r w:rsidR="009037DA">
        <w:t xml:space="preserve"> </w:t>
      </w:r>
      <w:r w:rsidRPr="00015DE9">
        <w:t>exist</w:t>
      </w:r>
      <w:r w:rsidR="009037DA">
        <w:t xml:space="preserve"> </w:t>
      </w:r>
      <w:r w:rsidRPr="00015DE9">
        <w:t>on</w:t>
      </w:r>
      <w:r w:rsidR="009037DA">
        <w:t xml:space="preserve"> </w:t>
      </w:r>
      <w:r w:rsidRPr="00015DE9">
        <w:t>a</w:t>
      </w:r>
      <w:r w:rsidR="009037DA">
        <w:t xml:space="preserve"> </w:t>
      </w:r>
      <w:r w:rsidRPr="00015DE9">
        <w:t>Primary</w:t>
      </w:r>
      <w:r w:rsidR="009037DA">
        <w:t xml:space="preserve"> </w:t>
      </w:r>
      <w:r w:rsidRPr="00015DE9">
        <w:t>Key,</w:t>
      </w:r>
      <w:r w:rsidR="009037DA">
        <w:t xml:space="preserve"> </w:t>
      </w:r>
      <w:r w:rsidRPr="00015DE9">
        <w:t>then</w:t>
      </w:r>
      <w:r w:rsidR="009037DA">
        <w:t xml:space="preserve"> </w:t>
      </w:r>
      <w:r w:rsidRPr="00015DE9">
        <w:t>it</w:t>
      </w:r>
      <w:r w:rsidR="009037DA">
        <w:t xml:space="preserve"> </w:t>
      </w:r>
      <w:r w:rsidRPr="00015DE9">
        <w:t>is</w:t>
      </w:r>
      <w:r w:rsidR="009037DA">
        <w:t xml:space="preserve"> </w:t>
      </w:r>
      <w:r w:rsidRPr="00015DE9">
        <w:t>typically</w:t>
      </w:r>
      <w:r w:rsidR="009037DA">
        <w:t xml:space="preserve"> </w:t>
      </w:r>
      <w:r w:rsidRPr="00015DE9">
        <w:t>used</w:t>
      </w:r>
      <w:r w:rsidR="009037DA">
        <w:t xml:space="preserve"> </w:t>
      </w:r>
      <w:r w:rsidRPr="00015DE9">
        <w:t>similar</w:t>
      </w:r>
      <w:r w:rsidR="009037DA">
        <w:t xml:space="preserve"> </w:t>
      </w:r>
      <w:r w:rsidRPr="00015DE9">
        <w:t>to</w:t>
      </w:r>
      <w:r w:rsidR="009037DA">
        <w:t xml:space="preserve"> </w:t>
      </w:r>
      <w:r w:rsidRPr="00015DE9">
        <w:t>the</w:t>
      </w:r>
      <w:r w:rsidR="009037DA">
        <w:t xml:space="preserve"> </w:t>
      </w:r>
      <w:proofErr w:type="spellStart"/>
      <w:proofErr w:type="gramStart"/>
      <w:r w:rsidRPr="00015DE9">
        <w:t>newid</w:t>
      </w:r>
      <w:proofErr w:type="spellEnd"/>
      <w:r w:rsidRPr="00015DE9">
        <w:t>(</w:t>
      </w:r>
      <w:proofErr w:type="gramEnd"/>
      <w:r w:rsidRPr="00015DE9">
        <w:t>)</w:t>
      </w:r>
      <w:r w:rsidR="009037DA">
        <w:t xml:space="preserve"> </w:t>
      </w:r>
      <w:r w:rsidRPr="00015DE9">
        <w:t>for</w:t>
      </w:r>
      <w:r w:rsidR="009037DA">
        <w:t xml:space="preserve"> </w:t>
      </w:r>
      <w:r w:rsidRPr="00015DE9">
        <w:t>GUID's.</w:t>
      </w:r>
      <w:r w:rsidR="009037DA">
        <w:t xml:space="preserve">  </w:t>
      </w:r>
      <w:r w:rsidRPr="00015DE9">
        <w:t>The</w:t>
      </w:r>
      <w:r w:rsidR="009037DA">
        <w:t xml:space="preserve"> </w:t>
      </w:r>
      <w:r w:rsidRPr="00015DE9">
        <w:t>same</w:t>
      </w:r>
      <w:r w:rsidR="009037DA">
        <w:t xml:space="preserve"> </w:t>
      </w:r>
      <w:r w:rsidRPr="00015DE9">
        <w:t>is</w:t>
      </w:r>
      <w:r w:rsidR="009037DA">
        <w:t xml:space="preserve"> </w:t>
      </w:r>
      <w:r w:rsidRPr="00015DE9">
        <w:t>true</w:t>
      </w:r>
      <w:r w:rsidR="009037DA">
        <w:t xml:space="preserve"> </w:t>
      </w:r>
      <w:r w:rsidRPr="00015DE9">
        <w:t>for</w:t>
      </w:r>
      <w:r w:rsidR="009037DA">
        <w:t xml:space="preserve"> </w:t>
      </w:r>
      <w:r w:rsidRPr="00015DE9">
        <w:t>Foreign</w:t>
      </w:r>
      <w:r w:rsidR="009037DA">
        <w:t xml:space="preserve"> </w:t>
      </w:r>
      <w:r w:rsidRPr="00015DE9">
        <w:t>Keys</w:t>
      </w:r>
      <w:r w:rsidR="009037DA">
        <w:t xml:space="preserve"> </w:t>
      </w:r>
      <w:r w:rsidRPr="00015DE9">
        <w:t>you</w:t>
      </w:r>
      <w:r w:rsidR="009037DA">
        <w:t xml:space="preserve"> </w:t>
      </w:r>
      <w:r w:rsidRPr="00015DE9">
        <w:t>have</w:t>
      </w:r>
      <w:r w:rsidR="009037DA">
        <w:t xml:space="preserve"> </w:t>
      </w:r>
      <w:r w:rsidRPr="00015DE9">
        <w:t>a</w:t>
      </w:r>
      <w:r w:rsidR="009037DA">
        <w:t xml:space="preserve"> </w:t>
      </w:r>
      <w:r w:rsidRPr="00015DE9">
        <w:t>NON-NULL</w:t>
      </w:r>
      <w:r w:rsidR="009037DA">
        <w:t xml:space="preserve"> </w:t>
      </w:r>
      <w:r w:rsidRPr="00015DE9">
        <w:t>constraint</w:t>
      </w:r>
      <w:r w:rsidR="009037DA">
        <w:t xml:space="preserve"> </w:t>
      </w:r>
      <w:r w:rsidRPr="00015DE9">
        <w:t>and</w:t>
      </w:r>
      <w:r w:rsidR="009037DA">
        <w:t xml:space="preserve"> </w:t>
      </w:r>
      <w:r w:rsidRPr="00015DE9">
        <w:t>a</w:t>
      </w:r>
      <w:r w:rsidR="009037DA">
        <w:t xml:space="preserve"> </w:t>
      </w:r>
      <w:r w:rsidRPr="00015DE9">
        <w:t>Default</w:t>
      </w:r>
      <w:r w:rsidR="009037DA">
        <w:t xml:space="preserve"> </w:t>
      </w:r>
      <w:r w:rsidRPr="00015DE9">
        <w:t>Value</w:t>
      </w:r>
      <w:r w:rsidR="009037DA">
        <w:t xml:space="preserve"> </w:t>
      </w:r>
      <w:r w:rsidRPr="00015DE9">
        <w:t>for</w:t>
      </w:r>
      <w:r w:rsidR="009037DA">
        <w:t xml:space="preserve"> </w:t>
      </w:r>
      <w:r w:rsidRPr="00015DE9">
        <w:t>the</w:t>
      </w:r>
      <w:r w:rsidR="009037DA">
        <w:t xml:space="preserve"> </w:t>
      </w:r>
      <w:r w:rsidRPr="00015DE9">
        <w:t>Foreign</w:t>
      </w:r>
      <w:r w:rsidR="009037DA">
        <w:t xml:space="preserve"> </w:t>
      </w:r>
      <w:r w:rsidRPr="00015DE9">
        <w:t>Key.</w:t>
      </w:r>
      <w:r w:rsidR="009037DA">
        <w:t xml:space="preserve">  </w:t>
      </w:r>
      <w:r w:rsidRPr="00015DE9">
        <w:t>Again</w:t>
      </w:r>
      <w:r w:rsidR="009037DA">
        <w:t xml:space="preserve"> </w:t>
      </w:r>
      <w:r w:rsidRPr="00015DE9">
        <w:t>the</w:t>
      </w:r>
      <w:r w:rsidR="009037DA">
        <w:t xml:space="preserve"> </w:t>
      </w:r>
      <w:r w:rsidRPr="00015DE9">
        <w:t>assumption</w:t>
      </w:r>
      <w:r w:rsidR="009037DA">
        <w:t xml:space="preserve"> </w:t>
      </w:r>
      <w:r w:rsidRPr="00015DE9">
        <w:t>is</w:t>
      </w:r>
      <w:r w:rsidR="009037DA">
        <w:t xml:space="preserve"> </w:t>
      </w:r>
      <w:r w:rsidRPr="00015DE9">
        <w:t>that</w:t>
      </w:r>
      <w:r w:rsidR="009037DA">
        <w:t xml:space="preserve"> </w:t>
      </w:r>
      <w:r w:rsidRPr="00015DE9">
        <w:t>if</w:t>
      </w:r>
      <w:r w:rsidR="009037DA">
        <w:t xml:space="preserve"> </w:t>
      </w:r>
      <w:r w:rsidRPr="00015DE9">
        <w:t>you</w:t>
      </w:r>
      <w:r w:rsidR="009037DA">
        <w:t xml:space="preserve"> </w:t>
      </w:r>
      <w:r w:rsidRPr="00015DE9">
        <w:t>specified</w:t>
      </w:r>
      <w:r w:rsidR="009037DA">
        <w:t xml:space="preserve"> </w:t>
      </w:r>
      <w:r w:rsidRPr="00015DE9">
        <w:t>a</w:t>
      </w:r>
      <w:r w:rsidR="009037DA">
        <w:t xml:space="preserve"> </w:t>
      </w:r>
      <w:r w:rsidRPr="00015DE9">
        <w:t>Non-Null</w:t>
      </w:r>
      <w:r w:rsidR="009037DA">
        <w:t xml:space="preserve"> </w:t>
      </w:r>
      <w:r w:rsidRPr="00015DE9">
        <w:t>constraint</w:t>
      </w:r>
      <w:r w:rsidR="009037DA">
        <w:t xml:space="preserve"> </w:t>
      </w:r>
      <w:r w:rsidRPr="00015DE9">
        <w:t>and</w:t>
      </w:r>
      <w:r w:rsidR="009037DA">
        <w:t xml:space="preserve"> </w:t>
      </w:r>
      <w:r w:rsidRPr="00015DE9">
        <w:t>a</w:t>
      </w:r>
      <w:r w:rsidR="009037DA">
        <w:t xml:space="preserve"> </w:t>
      </w:r>
      <w:r w:rsidRPr="00015DE9">
        <w:t>Default</w:t>
      </w:r>
      <w:r w:rsidR="009037DA">
        <w:t xml:space="preserve"> </w:t>
      </w:r>
      <w:r w:rsidRPr="00015DE9">
        <w:t>Value,</w:t>
      </w:r>
      <w:r w:rsidR="009037DA">
        <w:t xml:space="preserve"> </w:t>
      </w:r>
      <w:r w:rsidRPr="00015DE9">
        <w:t>then</w:t>
      </w:r>
      <w:r w:rsidR="009037DA">
        <w:t xml:space="preserve"> </w:t>
      </w:r>
      <w:r w:rsidRPr="00015DE9">
        <w:t>Iron</w:t>
      </w:r>
      <w:r w:rsidR="009037DA">
        <w:t xml:space="preserve"> </w:t>
      </w:r>
      <w:r w:rsidRPr="00015DE9">
        <w:t>Speed</w:t>
      </w:r>
      <w:r w:rsidR="009037DA">
        <w:t xml:space="preserve"> </w:t>
      </w:r>
      <w:r w:rsidRPr="00015DE9">
        <w:t>Designer</w:t>
      </w:r>
      <w:r w:rsidR="009037DA">
        <w:t xml:space="preserve"> </w:t>
      </w:r>
      <w:r w:rsidRPr="00015DE9">
        <w:t>assumes</w:t>
      </w:r>
      <w:r w:rsidR="009037DA">
        <w:t xml:space="preserve"> </w:t>
      </w:r>
      <w:r w:rsidRPr="00015DE9">
        <w:t>that</w:t>
      </w:r>
      <w:r w:rsidR="009037DA">
        <w:t xml:space="preserve"> </w:t>
      </w:r>
      <w:r w:rsidRPr="00015DE9">
        <w:t>you</w:t>
      </w:r>
      <w:r w:rsidR="009037DA">
        <w:t xml:space="preserve"> </w:t>
      </w:r>
      <w:r w:rsidRPr="00015DE9">
        <w:t>are</w:t>
      </w:r>
      <w:r w:rsidR="009037DA">
        <w:t xml:space="preserve"> </w:t>
      </w:r>
      <w:r w:rsidRPr="00015DE9">
        <w:t>trying</w:t>
      </w:r>
      <w:r w:rsidR="009037DA">
        <w:t xml:space="preserve"> </w:t>
      </w:r>
      <w:r w:rsidRPr="00015DE9">
        <w:t>to</w:t>
      </w:r>
      <w:r w:rsidR="009037DA">
        <w:t xml:space="preserve"> </w:t>
      </w:r>
      <w:r w:rsidRPr="00015DE9">
        <w:t>calculate</w:t>
      </w:r>
      <w:r w:rsidR="009037DA">
        <w:t xml:space="preserve"> </w:t>
      </w:r>
      <w:r w:rsidRPr="00015DE9">
        <w:t>the</w:t>
      </w:r>
      <w:r w:rsidR="009037DA">
        <w:t xml:space="preserve"> </w:t>
      </w:r>
      <w:r w:rsidRPr="00015DE9">
        <w:t>value</w:t>
      </w:r>
      <w:r w:rsidR="009037DA">
        <w:t xml:space="preserve"> </w:t>
      </w:r>
      <w:r w:rsidRPr="00015DE9">
        <w:t>instead</w:t>
      </w:r>
      <w:r w:rsidR="009037DA">
        <w:t xml:space="preserve"> </w:t>
      </w:r>
      <w:r w:rsidRPr="00015DE9">
        <w:t>of</w:t>
      </w:r>
      <w:r w:rsidR="009037DA">
        <w:t xml:space="preserve"> </w:t>
      </w:r>
      <w:r w:rsidRPr="00015DE9">
        <w:t>specifying</w:t>
      </w:r>
      <w:r w:rsidR="009037DA">
        <w:t xml:space="preserve"> </w:t>
      </w:r>
      <w:r w:rsidRPr="00015DE9">
        <w:t>it.</w:t>
      </w:r>
    </w:p>
    <w:p w:rsidR="00E035AE" w:rsidRPr="00015DE9" w:rsidRDefault="00E035AE" w:rsidP="00015DE9">
      <w:r w:rsidRPr="00015DE9">
        <w:t>The</w:t>
      </w:r>
      <w:r w:rsidR="009037DA">
        <w:t xml:space="preserve"> </w:t>
      </w:r>
      <w:r w:rsidRPr="00015DE9">
        <w:t>end</w:t>
      </w:r>
      <w:r w:rsidR="009037DA">
        <w:t xml:space="preserve"> </w:t>
      </w:r>
      <w:r w:rsidRPr="00015DE9">
        <w:t>result</w:t>
      </w:r>
      <w:r w:rsidR="009037DA">
        <w:t xml:space="preserve"> </w:t>
      </w:r>
      <w:r w:rsidRPr="00015DE9">
        <w:t>is</w:t>
      </w:r>
      <w:r w:rsidR="009037DA">
        <w:t xml:space="preserve"> </w:t>
      </w:r>
      <w:r w:rsidRPr="00015DE9">
        <w:t>that</w:t>
      </w:r>
      <w:r w:rsidR="009037DA">
        <w:t xml:space="preserve"> </w:t>
      </w:r>
      <w:r w:rsidRPr="00015DE9">
        <w:t>any</w:t>
      </w:r>
      <w:r w:rsidR="009037DA">
        <w:t xml:space="preserve"> </w:t>
      </w:r>
      <w:r w:rsidRPr="00015DE9">
        <w:t>value</w:t>
      </w:r>
      <w:r w:rsidR="009037DA">
        <w:t xml:space="preserve"> </w:t>
      </w:r>
      <w:r w:rsidRPr="00015DE9">
        <w:t>entered</w:t>
      </w:r>
      <w:r w:rsidR="009037DA">
        <w:t xml:space="preserve"> </w:t>
      </w:r>
      <w:r w:rsidRPr="00015DE9">
        <w:t>for</w:t>
      </w:r>
      <w:r w:rsidR="009037DA">
        <w:t xml:space="preserve"> </w:t>
      </w:r>
      <w:r w:rsidRPr="00015DE9">
        <w:t>the</w:t>
      </w:r>
      <w:r w:rsidR="009037DA">
        <w:t xml:space="preserve"> </w:t>
      </w:r>
      <w:r w:rsidRPr="00015DE9">
        <w:t>field</w:t>
      </w:r>
      <w:r w:rsidR="009037DA">
        <w:t xml:space="preserve"> </w:t>
      </w:r>
      <w:r w:rsidRPr="00015DE9">
        <w:t>in</w:t>
      </w:r>
      <w:r w:rsidR="009037DA">
        <w:t xml:space="preserve"> </w:t>
      </w:r>
      <w:r w:rsidRPr="00015DE9">
        <w:t>the</w:t>
      </w:r>
      <w:r w:rsidR="009037DA">
        <w:t xml:space="preserve"> </w:t>
      </w:r>
      <w:r w:rsidR="005E6439">
        <w:t>application</w:t>
      </w:r>
      <w:r w:rsidR="009037DA">
        <w:t xml:space="preserve"> </w:t>
      </w:r>
      <w:r w:rsidRPr="00015DE9">
        <w:t>is</w:t>
      </w:r>
      <w:r w:rsidR="009037DA">
        <w:t xml:space="preserve"> </w:t>
      </w:r>
      <w:r w:rsidRPr="00015DE9">
        <w:t>not</w:t>
      </w:r>
      <w:r w:rsidR="009037DA">
        <w:t xml:space="preserve"> </w:t>
      </w:r>
      <w:r w:rsidRPr="00015DE9">
        <w:t>actually</w:t>
      </w:r>
      <w:r w:rsidR="009037DA">
        <w:t xml:space="preserve"> </w:t>
      </w:r>
      <w:r w:rsidRPr="00015DE9">
        <w:t>saved</w:t>
      </w:r>
      <w:r w:rsidR="009037DA">
        <w:t xml:space="preserve"> </w:t>
      </w:r>
      <w:r w:rsidRPr="00015DE9">
        <w:t>in</w:t>
      </w:r>
      <w:r w:rsidR="009037DA">
        <w:t xml:space="preserve"> </w:t>
      </w:r>
      <w:r w:rsidRPr="00015DE9">
        <w:t>the</w:t>
      </w:r>
      <w:r w:rsidR="009037DA">
        <w:t xml:space="preserve"> </w:t>
      </w:r>
      <w:r w:rsidRPr="00015DE9">
        <w:t>database.</w:t>
      </w:r>
      <w:r w:rsidR="009037DA">
        <w:t xml:space="preserve">  </w:t>
      </w:r>
      <w:r w:rsidRPr="00015DE9">
        <w:t>While</w:t>
      </w:r>
      <w:r w:rsidR="009037DA">
        <w:t xml:space="preserve"> </w:t>
      </w:r>
      <w:r w:rsidRPr="00015DE9">
        <w:t>this</w:t>
      </w:r>
      <w:r w:rsidR="009037DA">
        <w:t xml:space="preserve"> </w:t>
      </w:r>
      <w:r w:rsidRPr="00015DE9">
        <w:t>might</w:t>
      </w:r>
      <w:r w:rsidR="009037DA">
        <w:t xml:space="preserve"> </w:t>
      </w:r>
      <w:r w:rsidRPr="00015DE9">
        <w:t>be</w:t>
      </w:r>
      <w:r w:rsidR="009037DA">
        <w:t xml:space="preserve"> </w:t>
      </w:r>
      <w:r w:rsidRPr="00015DE9">
        <w:t>viewed</w:t>
      </w:r>
      <w:r w:rsidR="009037DA">
        <w:t xml:space="preserve"> </w:t>
      </w:r>
      <w:r w:rsidRPr="00015DE9">
        <w:t>as</w:t>
      </w:r>
      <w:r w:rsidR="009037DA">
        <w:t xml:space="preserve"> </w:t>
      </w:r>
      <w:r w:rsidRPr="00015DE9">
        <w:t>a</w:t>
      </w:r>
      <w:r w:rsidR="009037DA">
        <w:t xml:space="preserve"> </w:t>
      </w:r>
      <w:r w:rsidRPr="00015DE9">
        <w:t>bug,</w:t>
      </w:r>
      <w:r w:rsidR="009037DA">
        <w:t xml:space="preserve"> </w:t>
      </w:r>
      <w:r w:rsidRPr="00015DE9">
        <w:t>there</w:t>
      </w:r>
      <w:r w:rsidR="009037DA">
        <w:t xml:space="preserve"> </w:t>
      </w:r>
      <w:r w:rsidRPr="00015DE9">
        <w:t>are</w:t>
      </w:r>
      <w:r w:rsidR="009037DA">
        <w:t xml:space="preserve"> </w:t>
      </w:r>
      <w:r w:rsidR="003E63FA">
        <w:t>several</w:t>
      </w:r>
      <w:r w:rsidR="009037DA">
        <w:t xml:space="preserve"> </w:t>
      </w:r>
      <w:r w:rsidRPr="00015DE9">
        <w:t>situations</w:t>
      </w:r>
      <w:r w:rsidR="009037DA">
        <w:t xml:space="preserve"> </w:t>
      </w:r>
      <w:r w:rsidRPr="00015DE9">
        <w:t>where</w:t>
      </w:r>
      <w:r w:rsidR="009037DA">
        <w:t xml:space="preserve"> </w:t>
      </w:r>
      <w:r w:rsidRPr="00015DE9">
        <w:t>saving</w:t>
      </w:r>
      <w:r w:rsidR="009037DA">
        <w:t xml:space="preserve"> </w:t>
      </w:r>
      <w:r w:rsidRPr="00015DE9">
        <w:t>the</w:t>
      </w:r>
      <w:r w:rsidR="009037DA">
        <w:t xml:space="preserve"> </w:t>
      </w:r>
      <w:r w:rsidRPr="00015DE9">
        <w:t>value</w:t>
      </w:r>
      <w:r w:rsidR="009037DA">
        <w:t xml:space="preserve"> </w:t>
      </w:r>
      <w:r w:rsidRPr="00015DE9">
        <w:t>would</w:t>
      </w:r>
      <w:r w:rsidR="009037DA">
        <w:t xml:space="preserve"> </w:t>
      </w:r>
      <w:r w:rsidRPr="00015DE9">
        <w:t>be</w:t>
      </w:r>
      <w:r w:rsidR="009037DA">
        <w:t xml:space="preserve"> </w:t>
      </w:r>
      <w:r w:rsidRPr="00015DE9">
        <w:t>considered</w:t>
      </w:r>
      <w:r w:rsidR="009037DA">
        <w:t xml:space="preserve"> </w:t>
      </w:r>
      <w:r w:rsidRPr="00015DE9">
        <w:t>a</w:t>
      </w:r>
      <w:r w:rsidR="009037DA">
        <w:t xml:space="preserve"> </w:t>
      </w:r>
      <w:r w:rsidRPr="00015DE9">
        <w:t>bug.</w:t>
      </w:r>
    </w:p>
    <w:p w:rsidR="00E035AE" w:rsidRDefault="00E035AE" w:rsidP="00015DE9">
      <w:r w:rsidRPr="00015DE9">
        <w:t>Consequently,</w:t>
      </w:r>
      <w:r w:rsidR="009037DA">
        <w:t xml:space="preserve"> </w:t>
      </w:r>
      <w:r w:rsidRPr="00015DE9">
        <w:t>a</w:t>
      </w:r>
      <w:r w:rsidR="009037DA">
        <w:t xml:space="preserve"> </w:t>
      </w:r>
      <w:r w:rsidRPr="00015DE9">
        <w:t>Primary</w:t>
      </w:r>
      <w:r w:rsidR="009037DA">
        <w:t xml:space="preserve"> </w:t>
      </w:r>
      <w:r w:rsidRPr="00015DE9">
        <w:t>Key</w:t>
      </w:r>
      <w:r w:rsidR="009037DA">
        <w:t xml:space="preserve"> </w:t>
      </w:r>
      <w:r w:rsidRPr="00015DE9">
        <w:t>cannot</w:t>
      </w:r>
      <w:r w:rsidR="009037DA">
        <w:t xml:space="preserve"> </w:t>
      </w:r>
      <w:r w:rsidRPr="00015DE9">
        <w:t>have</w:t>
      </w:r>
      <w:r w:rsidR="009037DA">
        <w:t xml:space="preserve"> </w:t>
      </w:r>
      <w:r w:rsidRPr="00015DE9">
        <w:t>a</w:t>
      </w:r>
      <w:r w:rsidR="009037DA">
        <w:t xml:space="preserve"> </w:t>
      </w:r>
      <w:r w:rsidRPr="00015DE9">
        <w:t>static</w:t>
      </w:r>
      <w:r w:rsidR="009037DA">
        <w:t xml:space="preserve"> </w:t>
      </w:r>
      <w:r w:rsidRPr="00015DE9">
        <w:t>Default</w:t>
      </w:r>
      <w:r w:rsidR="009037DA">
        <w:t xml:space="preserve"> </w:t>
      </w:r>
      <w:r w:rsidRPr="00015DE9">
        <w:t>Value</w:t>
      </w:r>
      <w:r w:rsidR="009037DA">
        <w:t xml:space="preserve"> </w:t>
      </w:r>
      <w:r w:rsidRPr="00015DE9">
        <w:t>and</w:t>
      </w:r>
      <w:r w:rsidR="009037DA">
        <w:t xml:space="preserve"> </w:t>
      </w:r>
      <w:r w:rsidRPr="00015DE9">
        <w:t>also</w:t>
      </w:r>
      <w:r w:rsidR="009037DA">
        <w:t xml:space="preserve"> </w:t>
      </w:r>
      <w:r w:rsidRPr="00015DE9">
        <w:t>be</w:t>
      </w:r>
      <w:r w:rsidR="009037DA">
        <w:t xml:space="preserve"> </w:t>
      </w:r>
      <w:r w:rsidRPr="00015DE9">
        <w:t>Unique.</w:t>
      </w:r>
      <w:r w:rsidR="009037DA">
        <w:t xml:space="preserve">  </w:t>
      </w:r>
      <w:r w:rsidRPr="00015DE9">
        <w:t>Similarly,</w:t>
      </w:r>
      <w:r w:rsidR="009037DA">
        <w:t xml:space="preserve"> </w:t>
      </w:r>
      <w:r w:rsidRPr="00015DE9">
        <w:t>a</w:t>
      </w:r>
      <w:r w:rsidR="009037DA">
        <w:t xml:space="preserve"> </w:t>
      </w:r>
      <w:r w:rsidRPr="00015DE9">
        <w:t>Foreign</w:t>
      </w:r>
      <w:r w:rsidR="009037DA">
        <w:t xml:space="preserve"> </w:t>
      </w:r>
      <w:r w:rsidRPr="00015DE9">
        <w:t>Key</w:t>
      </w:r>
      <w:r w:rsidR="009037DA">
        <w:t xml:space="preserve"> </w:t>
      </w:r>
      <w:r w:rsidRPr="00015DE9">
        <w:t>cannot</w:t>
      </w:r>
      <w:r w:rsidR="009037DA">
        <w:t xml:space="preserve"> </w:t>
      </w:r>
      <w:r w:rsidRPr="00015DE9">
        <w:t>be</w:t>
      </w:r>
      <w:r w:rsidR="009037DA">
        <w:t xml:space="preserve"> </w:t>
      </w:r>
      <w:r w:rsidRPr="00015DE9">
        <w:t>both</w:t>
      </w:r>
      <w:r w:rsidR="009037DA">
        <w:t xml:space="preserve"> </w:t>
      </w:r>
      <w:r w:rsidRPr="00015DE9">
        <w:t>NOT-NULL</w:t>
      </w:r>
      <w:r w:rsidR="009037DA">
        <w:t xml:space="preserve"> </w:t>
      </w:r>
      <w:r w:rsidRPr="00015DE9">
        <w:t>and</w:t>
      </w:r>
      <w:r w:rsidR="009037DA">
        <w:t xml:space="preserve"> </w:t>
      </w:r>
      <w:r w:rsidRPr="00015DE9">
        <w:t>have</w:t>
      </w:r>
      <w:r w:rsidR="009037DA">
        <w:t xml:space="preserve"> </w:t>
      </w:r>
      <w:r w:rsidRPr="00015DE9">
        <w:t>a</w:t>
      </w:r>
      <w:r w:rsidR="009037DA">
        <w:t xml:space="preserve"> </w:t>
      </w:r>
      <w:r w:rsidRPr="00015DE9">
        <w:t>Default</w:t>
      </w:r>
      <w:r w:rsidR="009037DA">
        <w:t xml:space="preserve"> </w:t>
      </w:r>
      <w:r w:rsidRPr="00015DE9">
        <w:t>Value</w:t>
      </w:r>
      <w:r w:rsidR="009037DA">
        <w:t xml:space="preserve"> </w:t>
      </w:r>
      <w:r w:rsidRPr="00015DE9">
        <w:t>of</w:t>
      </w:r>
      <w:r w:rsidR="009037DA">
        <w:t xml:space="preserve"> </w:t>
      </w:r>
      <w:r w:rsidRPr="00015DE9">
        <w:t>(0).</w:t>
      </w:r>
    </w:p>
    <w:p w:rsidR="000B5111" w:rsidRDefault="000B5111" w:rsidP="000B5111">
      <w:pPr>
        <w:pStyle w:val="Heading3"/>
      </w:pPr>
      <w:bookmarkStart w:id="248" w:name="_Toc38781585"/>
      <w:bookmarkStart w:id="249" w:name="_Toc46301801"/>
      <w:bookmarkStart w:id="250" w:name="_Toc46553199"/>
      <w:bookmarkStart w:id="251" w:name="_Toc53046298"/>
      <w:bookmarkStart w:id="252" w:name="_Toc74649070"/>
      <w:bookmarkStart w:id="253" w:name="_Toc78185137"/>
      <w:bookmarkStart w:id="254" w:name="_Toc82414553"/>
      <w:bookmarkStart w:id="255" w:name="_Ref82433347"/>
      <w:bookmarkStart w:id="256" w:name="_Toc105586966"/>
      <w:bookmarkStart w:id="257" w:name="_Ref122938974"/>
      <w:bookmarkStart w:id="258" w:name="_Toc414885731"/>
      <w:r>
        <w:t>Concurrency</w:t>
      </w:r>
      <w:r w:rsidR="009037DA">
        <w:t xml:space="preserve"> </w:t>
      </w:r>
      <w:r>
        <w:t>Control</w:t>
      </w:r>
      <w:bookmarkEnd w:id="248"/>
      <w:bookmarkEnd w:id="249"/>
      <w:bookmarkEnd w:id="250"/>
      <w:bookmarkEnd w:id="251"/>
      <w:bookmarkEnd w:id="252"/>
      <w:bookmarkEnd w:id="253"/>
      <w:bookmarkEnd w:id="254"/>
      <w:bookmarkEnd w:id="255"/>
      <w:bookmarkEnd w:id="256"/>
      <w:bookmarkEnd w:id="257"/>
      <w:bookmarkEnd w:id="258"/>
    </w:p>
    <w:p w:rsidR="000B5111" w:rsidRPr="00015DE9" w:rsidRDefault="007048F2" w:rsidP="00015DE9">
      <w:r w:rsidRPr="00015DE9">
        <w:fldChar w:fldCharType="begin"/>
      </w:r>
      <w:r w:rsidR="000B5111" w:rsidRPr="00015DE9">
        <w:instrText>xe</w:instrText>
      </w:r>
      <w:r w:rsidR="009037DA">
        <w:instrText xml:space="preserve"> </w:instrText>
      </w:r>
      <w:r w:rsidR="000B5111" w:rsidRPr="00015DE9">
        <w:instrText>"Concurrency</w:instrText>
      </w:r>
      <w:r w:rsidR="009037DA">
        <w:instrText xml:space="preserve"> </w:instrText>
      </w:r>
      <w:r w:rsidR="000B5111" w:rsidRPr="00015DE9">
        <w:instrText>Control"</w:instrText>
      </w:r>
      <w:r w:rsidRPr="00015DE9">
        <w:fldChar w:fldCharType="end"/>
      </w:r>
      <w:r w:rsidRPr="00015DE9">
        <w:fldChar w:fldCharType="begin"/>
      </w:r>
      <w:r w:rsidR="000B5111" w:rsidRPr="00015DE9">
        <w:instrText>xe</w:instrText>
      </w:r>
      <w:r w:rsidR="009037DA">
        <w:instrText xml:space="preserve"> </w:instrText>
      </w:r>
      <w:r w:rsidR="000B5111" w:rsidRPr="00015DE9">
        <w:instrText>"Database:Concurrency</w:instrText>
      </w:r>
      <w:r w:rsidR="009037DA">
        <w:instrText xml:space="preserve"> </w:instrText>
      </w:r>
      <w:r w:rsidR="000B5111" w:rsidRPr="00015DE9">
        <w:instrText>control"</w:instrText>
      </w:r>
      <w:r w:rsidRPr="00015DE9">
        <w:fldChar w:fldCharType="end"/>
      </w:r>
      <w:r w:rsidR="000B5111" w:rsidRPr="00015DE9">
        <w:t>Concurrency</w:t>
      </w:r>
      <w:r w:rsidR="009037DA">
        <w:t xml:space="preserve"> </w:t>
      </w:r>
      <w:r w:rsidR="000B5111" w:rsidRPr="00015DE9">
        <w:t>is</w:t>
      </w:r>
      <w:r w:rsidR="009037DA">
        <w:t xml:space="preserve"> </w:t>
      </w:r>
      <w:r w:rsidR="000B5111" w:rsidRPr="00015DE9">
        <w:t>an</w:t>
      </w:r>
      <w:r w:rsidR="009037DA">
        <w:t xml:space="preserve"> </w:t>
      </w:r>
      <w:r w:rsidR="000B5111" w:rsidRPr="00015DE9">
        <w:t>issue</w:t>
      </w:r>
      <w:r w:rsidR="009037DA">
        <w:t xml:space="preserve"> </w:t>
      </w:r>
      <w:r w:rsidR="000B5111" w:rsidRPr="00015DE9">
        <w:t>in</w:t>
      </w:r>
      <w:r w:rsidR="009037DA">
        <w:t xml:space="preserve"> </w:t>
      </w:r>
      <w:r w:rsidR="000B5111" w:rsidRPr="00015DE9">
        <w:t>database</w:t>
      </w:r>
      <w:r w:rsidR="009037DA">
        <w:t xml:space="preserve"> </w:t>
      </w:r>
      <w:r w:rsidR="000B5111" w:rsidRPr="00015DE9">
        <w:t>systems</w:t>
      </w:r>
      <w:r w:rsidR="009037DA">
        <w:t xml:space="preserve"> </w:t>
      </w:r>
      <w:r w:rsidR="000B5111" w:rsidRPr="00015DE9">
        <w:t>where</w:t>
      </w:r>
      <w:r w:rsidR="009037DA">
        <w:t xml:space="preserve"> </w:t>
      </w:r>
      <w:r w:rsidR="000B5111" w:rsidRPr="00015DE9">
        <w:t>two</w:t>
      </w:r>
      <w:r w:rsidR="009037DA">
        <w:t xml:space="preserve"> </w:t>
      </w:r>
      <w:r w:rsidR="000B5111" w:rsidRPr="00015DE9">
        <w:t>users</w:t>
      </w:r>
      <w:r w:rsidR="009037DA">
        <w:t xml:space="preserve"> </w:t>
      </w:r>
      <w:r w:rsidR="000B5111" w:rsidRPr="00015DE9">
        <w:t>update</w:t>
      </w:r>
      <w:r w:rsidR="009037DA">
        <w:t xml:space="preserve"> </w:t>
      </w:r>
      <w:r w:rsidR="000B5111" w:rsidRPr="00015DE9">
        <w:t>the</w:t>
      </w:r>
      <w:r w:rsidR="009037DA">
        <w:t xml:space="preserve"> </w:t>
      </w:r>
      <w:r w:rsidR="000B5111" w:rsidRPr="00015DE9">
        <w:t>same</w:t>
      </w:r>
      <w:r w:rsidR="009037DA">
        <w:t xml:space="preserve"> </w:t>
      </w:r>
      <w:r w:rsidR="000B5111" w:rsidRPr="00015DE9">
        <w:t>record</w:t>
      </w:r>
      <w:r w:rsidR="009037DA">
        <w:t xml:space="preserve"> </w:t>
      </w:r>
      <w:r w:rsidR="000B5111" w:rsidRPr="00015DE9">
        <w:t>in</w:t>
      </w:r>
      <w:r w:rsidR="009037DA">
        <w:t xml:space="preserve"> </w:t>
      </w:r>
      <w:r w:rsidR="000B5111" w:rsidRPr="00015DE9">
        <w:t>the</w:t>
      </w:r>
      <w:r w:rsidR="009037DA">
        <w:t xml:space="preserve"> </w:t>
      </w:r>
      <w:r w:rsidR="000B5111" w:rsidRPr="00015DE9">
        <w:t>database,</w:t>
      </w:r>
      <w:r w:rsidR="009037DA">
        <w:t xml:space="preserve"> </w:t>
      </w:r>
      <w:r w:rsidR="000B5111" w:rsidRPr="00015DE9">
        <w:t>one</w:t>
      </w:r>
      <w:r w:rsidR="009037DA">
        <w:t xml:space="preserve"> </w:t>
      </w:r>
      <w:r w:rsidR="000B5111" w:rsidRPr="00015DE9">
        <w:t>after</w:t>
      </w:r>
      <w:r w:rsidR="009037DA">
        <w:t xml:space="preserve"> </w:t>
      </w:r>
      <w:r w:rsidR="000B5111" w:rsidRPr="00015DE9">
        <w:t>the</w:t>
      </w:r>
      <w:r w:rsidR="009037DA">
        <w:t xml:space="preserve"> </w:t>
      </w:r>
      <w:r w:rsidR="000B5111" w:rsidRPr="00015DE9">
        <w:t>other.</w:t>
      </w:r>
      <w:r w:rsidR="009037DA">
        <w:t xml:space="preserve">  </w:t>
      </w:r>
      <w:r w:rsidR="000B5111" w:rsidRPr="00015DE9">
        <w:t>If</w:t>
      </w:r>
      <w:r w:rsidR="009037DA">
        <w:t xml:space="preserve"> </w:t>
      </w:r>
      <w:r w:rsidR="000B5111" w:rsidRPr="00015DE9">
        <w:t>both</w:t>
      </w:r>
      <w:r w:rsidR="009037DA">
        <w:t xml:space="preserve"> </w:t>
      </w:r>
      <w:r w:rsidR="000B5111" w:rsidRPr="00015DE9">
        <w:t>users</w:t>
      </w:r>
      <w:r w:rsidR="009037DA">
        <w:t xml:space="preserve"> </w:t>
      </w:r>
      <w:r w:rsidR="000B5111" w:rsidRPr="00015DE9">
        <w:t>are</w:t>
      </w:r>
      <w:r w:rsidR="009037DA">
        <w:t xml:space="preserve"> </w:t>
      </w:r>
      <w:r w:rsidR="000B5111" w:rsidRPr="00015DE9">
        <w:t>viewing</w:t>
      </w:r>
      <w:r w:rsidR="009037DA">
        <w:t xml:space="preserve"> </w:t>
      </w:r>
      <w:r w:rsidR="000B5111" w:rsidRPr="00015DE9">
        <w:t>the</w:t>
      </w:r>
      <w:r w:rsidR="009037DA">
        <w:t xml:space="preserve"> </w:t>
      </w:r>
      <w:r w:rsidR="000B5111" w:rsidRPr="00015DE9">
        <w:t>same</w:t>
      </w:r>
      <w:r w:rsidR="009037DA">
        <w:t xml:space="preserve"> </w:t>
      </w:r>
      <w:r w:rsidR="000B5111" w:rsidRPr="00015DE9">
        <w:t>record,</w:t>
      </w:r>
      <w:r w:rsidR="009037DA">
        <w:t xml:space="preserve"> </w:t>
      </w:r>
      <w:r w:rsidR="000B5111" w:rsidRPr="00015DE9">
        <w:t>and</w:t>
      </w:r>
      <w:r w:rsidR="009037DA">
        <w:t xml:space="preserve"> </w:t>
      </w:r>
      <w:r w:rsidR="000B5111" w:rsidRPr="00015DE9">
        <w:t>then</w:t>
      </w:r>
      <w:r w:rsidR="009037DA">
        <w:t xml:space="preserve"> </w:t>
      </w:r>
      <w:r w:rsidR="000B5111" w:rsidRPr="00015DE9">
        <w:t>make</w:t>
      </w:r>
      <w:r w:rsidR="009037DA">
        <w:t xml:space="preserve"> </w:t>
      </w:r>
      <w:r w:rsidR="000B5111" w:rsidRPr="00015DE9">
        <w:t>independent</w:t>
      </w:r>
      <w:r w:rsidR="009037DA">
        <w:t xml:space="preserve"> </w:t>
      </w:r>
      <w:r w:rsidR="000B5111" w:rsidRPr="00015DE9">
        <w:t>changes,</w:t>
      </w:r>
      <w:r w:rsidR="009037DA">
        <w:t xml:space="preserve"> </w:t>
      </w:r>
      <w:r w:rsidR="000B5111" w:rsidRPr="00015DE9">
        <w:t>how</w:t>
      </w:r>
      <w:r w:rsidR="009037DA">
        <w:t xml:space="preserve"> </w:t>
      </w:r>
      <w:r w:rsidR="000B5111" w:rsidRPr="00015DE9">
        <w:t>the</w:t>
      </w:r>
      <w:r w:rsidR="009037DA">
        <w:t xml:space="preserve"> </w:t>
      </w:r>
      <w:r w:rsidR="000B5111" w:rsidRPr="00015DE9">
        <w:t>application</w:t>
      </w:r>
      <w:r w:rsidR="009037DA">
        <w:t xml:space="preserve"> </w:t>
      </w:r>
      <w:r w:rsidR="000B5111" w:rsidRPr="00015DE9">
        <w:t>handles</w:t>
      </w:r>
      <w:r w:rsidR="009037DA">
        <w:t xml:space="preserve"> </w:t>
      </w:r>
      <w:r w:rsidR="000B5111" w:rsidRPr="00015DE9">
        <w:t>concurrency</w:t>
      </w:r>
      <w:r w:rsidR="009037DA">
        <w:t xml:space="preserve"> </w:t>
      </w:r>
      <w:r w:rsidR="000B5111" w:rsidRPr="00015DE9">
        <w:t>determines</w:t>
      </w:r>
      <w:r w:rsidR="009037DA">
        <w:t xml:space="preserve"> </w:t>
      </w:r>
      <w:r w:rsidR="000B5111" w:rsidRPr="00015DE9">
        <w:t>which</w:t>
      </w:r>
      <w:r w:rsidR="009037DA">
        <w:t xml:space="preserve"> </w:t>
      </w:r>
      <w:r w:rsidR="000B5111" w:rsidRPr="00015DE9">
        <w:t>user’s</w:t>
      </w:r>
      <w:r w:rsidR="009037DA">
        <w:t xml:space="preserve"> </w:t>
      </w:r>
      <w:r w:rsidR="000B5111" w:rsidRPr="00015DE9">
        <w:t>data</w:t>
      </w:r>
      <w:r w:rsidR="009037DA">
        <w:t xml:space="preserve"> </w:t>
      </w:r>
      <w:r w:rsidR="000B5111" w:rsidRPr="00015DE9">
        <w:t>is</w:t>
      </w:r>
      <w:r w:rsidR="009037DA">
        <w:t xml:space="preserve"> </w:t>
      </w:r>
      <w:r w:rsidR="000B5111" w:rsidRPr="00015DE9">
        <w:t>updated</w:t>
      </w:r>
      <w:r w:rsidR="009037DA">
        <w:t xml:space="preserve"> </w:t>
      </w:r>
      <w:r w:rsidR="000B5111" w:rsidRPr="00015DE9">
        <w:t>in</w:t>
      </w:r>
      <w:r w:rsidR="009037DA">
        <w:t xml:space="preserve"> </w:t>
      </w:r>
      <w:r w:rsidR="000B5111" w:rsidRPr="00015DE9">
        <w:t>the</w:t>
      </w:r>
      <w:r w:rsidR="009037DA">
        <w:t xml:space="preserve"> </w:t>
      </w:r>
      <w:r w:rsidR="000B5111" w:rsidRPr="00015DE9">
        <w:t>record.</w:t>
      </w:r>
      <w:r w:rsidR="009037DA">
        <w:t xml:space="preserve">  </w:t>
      </w:r>
      <w:r w:rsidR="000B5111" w:rsidRPr="00015DE9">
        <w:t>In</w:t>
      </w:r>
      <w:r w:rsidR="009037DA">
        <w:t xml:space="preserve"> </w:t>
      </w:r>
      <w:r w:rsidR="000B5111" w:rsidRPr="00015DE9">
        <w:t>some</w:t>
      </w:r>
      <w:r w:rsidR="009037DA">
        <w:t xml:space="preserve"> </w:t>
      </w:r>
      <w:r w:rsidR="000B5111" w:rsidRPr="00015DE9">
        <w:t>applications,</w:t>
      </w:r>
      <w:r w:rsidR="009037DA">
        <w:t xml:space="preserve"> </w:t>
      </w:r>
      <w:r w:rsidR="000B5111" w:rsidRPr="00015DE9">
        <w:t>the</w:t>
      </w:r>
      <w:r w:rsidR="009037DA">
        <w:t xml:space="preserve"> </w:t>
      </w:r>
      <w:r w:rsidR="000B5111" w:rsidRPr="00015DE9">
        <w:t>second</w:t>
      </w:r>
      <w:r w:rsidR="009037DA">
        <w:t xml:space="preserve"> </w:t>
      </w:r>
      <w:r w:rsidR="000B5111" w:rsidRPr="00015DE9">
        <w:t>user</w:t>
      </w:r>
      <w:r w:rsidR="009037DA">
        <w:t xml:space="preserve"> </w:t>
      </w:r>
      <w:r w:rsidR="000B5111" w:rsidRPr="00015DE9">
        <w:t>to</w:t>
      </w:r>
      <w:r w:rsidR="009037DA">
        <w:t xml:space="preserve"> </w:t>
      </w:r>
      <w:r w:rsidR="000B5111" w:rsidRPr="00015DE9">
        <w:t>update</w:t>
      </w:r>
      <w:r w:rsidR="009037DA">
        <w:t xml:space="preserve"> </w:t>
      </w:r>
      <w:r w:rsidR="000B5111" w:rsidRPr="00015DE9">
        <w:t>a</w:t>
      </w:r>
      <w:r w:rsidR="009037DA">
        <w:t xml:space="preserve"> </w:t>
      </w:r>
      <w:r w:rsidR="000B5111" w:rsidRPr="00015DE9">
        <w:t>record</w:t>
      </w:r>
      <w:r w:rsidR="009037DA">
        <w:t xml:space="preserve"> </w:t>
      </w:r>
      <w:r w:rsidR="000B5111" w:rsidRPr="00015DE9">
        <w:t>will</w:t>
      </w:r>
      <w:r w:rsidR="009037DA">
        <w:t xml:space="preserve"> </w:t>
      </w:r>
      <w:r w:rsidR="000B5111" w:rsidRPr="00015DE9">
        <w:t>overwrite</w:t>
      </w:r>
      <w:r w:rsidR="009037DA">
        <w:t xml:space="preserve"> </w:t>
      </w:r>
      <w:r w:rsidR="000B5111" w:rsidRPr="00015DE9">
        <w:t>the</w:t>
      </w:r>
      <w:r w:rsidR="009037DA">
        <w:t xml:space="preserve"> </w:t>
      </w:r>
      <w:r w:rsidR="000B5111" w:rsidRPr="00015DE9">
        <w:t>changes</w:t>
      </w:r>
      <w:r w:rsidR="009037DA">
        <w:t xml:space="preserve"> </w:t>
      </w:r>
      <w:r w:rsidR="000B5111" w:rsidRPr="00015DE9">
        <w:t>made</w:t>
      </w:r>
      <w:r w:rsidR="009037DA">
        <w:t xml:space="preserve"> </w:t>
      </w:r>
      <w:r w:rsidR="000B5111" w:rsidRPr="00015DE9">
        <w:t>by</w:t>
      </w:r>
      <w:r w:rsidR="009037DA">
        <w:t xml:space="preserve"> </w:t>
      </w:r>
      <w:r w:rsidR="000B5111" w:rsidRPr="00015DE9">
        <w:t>the</w:t>
      </w:r>
      <w:r w:rsidR="009037DA">
        <w:t xml:space="preserve"> </w:t>
      </w:r>
      <w:r w:rsidR="000B5111" w:rsidRPr="00015DE9">
        <w:t>first.</w:t>
      </w:r>
      <w:r w:rsidR="009037DA">
        <w:t xml:space="preserve">  </w:t>
      </w:r>
      <w:r w:rsidR="000B5111" w:rsidRPr="00015DE9">
        <w:t>In</w:t>
      </w:r>
      <w:r w:rsidR="009037DA">
        <w:t xml:space="preserve"> </w:t>
      </w:r>
      <w:r w:rsidR="000B5111" w:rsidRPr="00015DE9">
        <w:t>others,</w:t>
      </w:r>
      <w:r w:rsidR="009037DA">
        <w:t xml:space="preserve"> </w:t>
      </w:r>
      <w:r w:rsidR="000B5111" w:rsidRPr="00015DE9">
        <w:t>the</w:t>
      </w:r>
      <w:r w:rsidR="009037DA">
        <w:t xml:space="preserve"> </w:t>
      </w:r>
      <w:r w:rsidR="000B5111" w:rsidRPr="00015DE9">
        <w:t>application</w:t>
      </w:r>
      <w:r w:rsidR="009037DA">
        <w:t xml:space="preserve"> </w:t>
      </w:r>
      <w:r w:rsidR="000B5111" w:rsidRPr="00015DE9">
        <w:t>will</w:t>
      </w:r>
      <w:r w:rsidR="009037DA">
        <w:t xml:space="preserve"> </w:t>
      </w:r>
      <w:r w:rsidR="000B5111" w:rsidRPr="00015DE9">
        <w:t>warn</w:t>
      </w:r>
      <w:r w:rsidR="009037DA">
        <w:t xml:space="preserve"> </w:t>
      </w:r>
      <w:r w:rsidR="000B5111" w:rsidRPr="00015DE9">
        <w:t>the</w:t>
      </w:r>
      <w:r w:rsidR="009037DA">
        <w:t xml:space="preserve"> </w:t>
      </w:r>
      <w:r w:rsidR="000B5111" w:rsidRPr="00015DE9">
        <w:t>second</w:t>
      </w:r>
      <w:r w:rsidR="009037DA">
        <w:t xml:space="preserve"> </w:t>
      </w:r>
      <w:r w:rsidR="000B5111" w:rsidRPr="00015DE9">
        <w:t>user</w:t>
      </w:r>
      <w:r w:rsidR="009037DA">
        <w:t xml:space="preserve"> </w:t>
      </w:r>
      <w:r w:rsidR="000B5111" w:rsidRPr="00015DE9">
        <w:t>that</w:t>
      </w:r>
      <w:r w:rsidR="009037DA">
        <w:t xml:space="preserve"> </w:t>
      </w:r>
      <w:r w:rsidR="000B5111" w:rsidRPr="00015DE9">
        <w:t>the</w:t>
      </w:r>
      <w:r w:rsidR="009037DA">
        <w:t xml:space="preserve"> </w:t>
      </w:r>
      <w:r w:rsidR="000B5111" w:rsidRPr="00015DE9">
        <w:t>record</w:t>
      </w:r>
      <w:r w:rsidR="009037DA">
        <w:t xml:space="preserve"> </w:t>
      </w:r>
      <w:r w:rsidR="000B5111" w:rsidRPr="00015DE9">
        <w:t>they</w:t>
      </w:r>
      <w:r w:rsidR="009037DA">
        <w:t xml:space="preserve"> </w:t>
      </w:r>
      <w:r w:rsidR="000B5111" w:rsidRPr="00015DE9">
        <w:t>are</w:t>
      </w:r>
      <w:r w:rsidR="009037DA">
        <w:t xml:space="preserve"> </w:t>
      </w:r>
      <w:r w:rsidR="000B5111" w:rsidRPr="00015DE9">
        <w:t>viewing</w:t>
      </w:r>
      <w:r w:rsidR="009037DA">
        <w:t xml:space="preserve"> </w:t>
      </w:r>
      <w:r w:rsidR="000B5111" w:rsidRPr="00015DE9">
        <w:t>has</w:t>
      </w:r>
      <w:r w:rsidR="009037DA">
        <w:t xml:space="preserve"> </w:t>
      </w:r>
      <w:r w:rsidR="000B5111" w:rsidRPr="00015DE9">
        <w:t>just</w:t>
      </w:r>
      <w:r w:rsidR="009037DA">
        <w:t xml:space="preserve"> </w:t>
      </w:r>
      <w:r w:rsidR="000B5111" w:rsidRPr="00015DE9">
        <w:t>been</w:t>
      </w:r>
      <w:r w:rsidR="009037DA">
        <w:t xml:space="preserve"> </w:t>
      </w:r>
      <w:r w:rsidR="000B5111" w:rsidRPr="00015DE9">
        <w:t>updated.</w:t>
      </w:r>
      <w:r w:rsidR="009037DA">
        <w:t xml:space="preserve">  </w:t>
      </w:r>
      <w:r w:rsidR="000B5111" w:rsidRPr="00015DE9">
        <w:t>In</w:t>
      </w:r>
      <w:r w:rsidR="009037DA">
        <w:t xml:space="preserve"> </w:t>
      </w:r>
      <w:r w:rsidR="000B5111" w:rsidRPr="00015DE9">
        <w:t>still</w:t>
      </w:r>
      <w:r w:rsidR="009037DA">
        <w:t xml:space="preserve"> </w:t>
      </w:r>
      <w:r w:rsidR="000B5111" w:rsidRPr="00015DE9">
        <w:t>others,</w:t>
      </w:r>
      <w:r w:rsidR="009037DA">
        <w:t xml:space="preserve"> </w:t>
      </w:r>
      <w:r w:rsidR="000B5111" w:rsidRPr="00015DE9">
        <w:t>the</w:t>
      </w:r>
      <w:r w:rsidR="009037DA">
        <w:t xml:space="preserve"> </w:t>
      </w:r>
      <w:r w:rsidR="000B5111" w:rsidRPr="00015DE9">
        <w:t>second</w:t>
      </w:r>
      <w:r w:rsidR="009037DA">
        <w:t xml:space="preserve"> </w:t>
      </w:r>
      <w:r w:rsidR="000B5111" w:rsidRPr="00015DE9">
        <w:t>user’s</w:t>
      </w:r>
      <w:r w:rsidR="009037DA">
        <w:t xml:space="preserve"> </w:t>
      </w:r>
      <w:r w:rsidR="000B5111" w:rsidRPr="00015DE9">
        <w:t>view</w:t>
      </w:r>
      <w:r w:rsidR="009037DA">
        <w:t xml:space="preserve"> </w:t>
      </w:r>
      <w:r w:rsidR="000B5111" w:rsidRPr="00015DE9">
        <w:t>is</w:t>
      </w:r>
      <w:r w:rsidR="009037DA">
        <w:t xml:space="preserve"> </w:t>
      </w:r>
      <w:r w:rsidR="000B5111" w:rsidRPr="00015DE9">
        <w:t>automatically</w:t>
      </w:r>
      <w:r w:rsidR="009037DA">
        <w:t xml:space="preserve"> </w:t>
      </w:r>
      <w:r w:rsidR="000B5111" w:rsidRPr="00015DE9">
        <w:t>updated</w:t>
      </w:r>
      <w:r w:rsidR="009037DA">
        <w:t xml:space="preserve"> </w:t>
      </w:r>
      <w:r w:rsidR="000B5111" w:rsidRPr="00015DE9">
        <w:t>when</w:t>
      </w:r>
      <w:r w:rsidR="009037DA">
        <w:t xml:space="preserve"> </w:t>
      </w:r>
      <w:r w:rsidR="000B5111" w:rsidRPr="00015DE9">
        <w:t>the</w:t>
      </w:r>
      <w:r w:rsidR="009037DA">
        <w:t xml:space="preserve"> </w:t>
      </w:r>
      <w:r w:rsidR="000B5111" w:rsidRPr="00015DE9">
        <w:t>first</w:t>
      </w:r>
      <w:r w:rsidR="009037DA">
        <w:t xml:space="preserve"> </w:t>
      </w:r>
      <w:r w:rsidR="000B5111" w:rsidRPr="00015DE9">
        <w:t>user</w:t>
      </w:r>
      <w:r w:rsidR="009037DA">
        <w:t xml:space="preserve"> </w:t>
      </w:r>
      <w:r w:rsidR="000B5111" w:rsidRPr="00015DE9">
        <w:t>updates</w:t>
      </w:r>
      <w:r w:rsidR="009037DA">
        <w:t xml:space="preserve"> </w:t>
      </w:r>
      <w:r w:rsidR="000B5111" w:rsidRPr="00015DE9">
        <w:t>the</w:t>
      </w:r>
      <w:r w:rsidR="009037DA">
        <w:t xml:space="preserve"> </w:t>
      </w:r>
      <w:r w:rsidR="000B5111" w:rsidRPr="00015DE9">
        <w:t>record.</w:t>
      </w:r>
    </w:p>
    <w:tbl>
      <w:tblPr>
        <w:tblW w:w="0" w:type="auto"/>
        <w:tblInd w:w="108" w:type="dxa"/>
        <w:tblLook w:val="0000" w:firstRow="0" w:lastRow="0" w:firstColumn="0" w:lastColumn="0" w:noHBand="0" w:noVBand="0"/>
      </w:tblPr>
      <w:tblGrid>
        <w:gridCol w:w="9864"/>
      </w:tblGrid>
      <w:tr w:rsidR="000B5111">
        <w:tc>
          <w:tcPr>
            <w:tcW w:w="9864" w:type="dxa"/>
          </w:tcPr>
          <w:p w:rsidR="000B5111" w:rsidRPr="00FE426F" w:rsidRDefault="00E30D2F" w:rsidP="00FE426F">
            <w:r>
              <w:rPr>
                <w:noProof/>
              </w:rPr>
              <w:drawing>
                <wp:inline distT="0" distB="0" distL="0" distR="0" wp14:anchorId="18351008" wp14:editId="46B4CA17">
                  <wp:extent cx="6096000" cy="57816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96000" cy="5781675"/>
                          </a:xfrm>
                          <a:prstGeom prst="rect">
                            <a:avLst/>
                          </a:prstGeom>
                          <a:noFill/>
                          <a:ln>
                            <a:noFill/>
                          </a:ln>
                        </pic:spPr>
                      </pic:pic>
                    </a:graphicData>
                  </a:graphic>
                </wp:inline>
              </w:drawing>
            </w:r>
          </w:p>
        </w:tc>
      </w:tr>
      <w:tr w:rsidR="000B5111" w:rsidRPr="00A6799D">
        <w:tc>
          <w:tcPr>
            <w:tcW w:w="9864" w:type="dxa"/>
          </w:tcPr>
          <w:p w:rsidR="000B5111" w:rsidRPr="00574333" w:rsidRDefault="000B5111" w:rsidP="00574333">
            <w:pPr>
              <w:rPr>
                <w:i/>
              </w:rPr>
            </w:pPr>
            <w:r w:rsidRPr="00574333">
              <w:rPr>
                <w:i/>
              </w:rPr>
              <w:t>Implementing</w:t>
            </w:r>
            <w:r w:rsidR="009037DA">
              <w:rPr>
                <w:i/>
              </w:rPr>
              <w:t xml:space="preserve"> </w:t>
            </w:r>
            <w:r w:rsidRPr="00574333">
              <w:rPr>
                <w:i/>
              </w:rPr>
              <w:t>concurrency</w:t>
            </w:r>
            <w:r w:rsidR="009037DA">
              <w:rPr>
                <w:i/>
              </w:rPr>
              <w:t xml:space="preserve"> </w:t>
            </w:r>
            <w:r w:rsidRPr="00574333">
              <w:rPr>
                <w:i/>
              </w:rPr>
              <w:t>handling</w:t>
            </w:r>
            <w:r w:rsidR="009037DA">
              <w:rPr>
                <w:i/>
              </w:rPr>
              <w:t xml:space="preserve"> </w:t>
            </w:r>
            <w:r w:rsidRPr="00574333">
              <w:rPr>
                <w:i/>
              </w:rPr>
              <w:t>is</w:t>
            </w:r>
            <w:r w:rsidR="009037DA">
              <w:rPr>
                <w:i/>
              </w:rPr>
              <w:t xml:space="preserve"> </w:t>
            </w:r>
            <w:r w:rsidRPr="00574333">
              <w:rPr>
                <w:i/>
              </w:rPr>
              <w:t>typically</w:t>
            </w:r>
            <w:r w:rsidR="009037DA">
              <w:rPr>
                <w:i/>
              </w:rPr>
              <w:t xml:space="preserve"> </w:t>
            </w:r>
            <w:r w:rsidRPr="00574333">
              <w:rPr>
                <w:i/>
              </w:rPr>
              <w:t>very</w:t>
            </w:r>
            <w:r w:rsidR="009037DA">
              <w:rPr>
                <w:i/>
              </w:rPr>
              <w:t xml:space="preserve"> </w:t>
            </w:r>
            <w:r w:rsidRPr="00574333">
              <w:rPr>
                <w:i/>
              </w:rPr>
              <w:t>tedious</w:t>
            </w:r>
            <w:r w:rsidR="009037DA">
              <w:rPr>
                <w:i/>
              </w:rPr>
              <w:t xml:space="preserve"> </w:t>
            </w:r>
            <w:r w:rsidRPr="00574333">
              <w:rPr>
                <w:i/>
              </w:rPr>
              <w:t>and</w:t>
            </w:r>
            <w:r w:rsidR="009037DA">
              <w:rPr>
                <w:i/>
              </w:rPr>
              <w:t xml:space="preserve"> </w:t>
            </w:r>
            <w:r w:rsidRPr="00574333">
              <w:rPr>
                <w:i/>
              </w:rPr>
              <w:t>must</w:t>
            </w:r>
            <w:r w:rsidR="009037DA">
              <w:rPr>
                <w:i/>
              </w:rPr>
              <w:t xml:space="preserve"> </w:t>
            </w:r>
            <w:r w:rsidRPr="00574333">
              <w:rPr>
                <w:i/>
              </w:rPr>
              <w:t>be</w:t>
            </w:r>
            <w:r w:rsidR="009037DA">
              <w:rPr>
                <w:i/>
              </w:rPr>
              <w:t xml:space="preserve"> </w:t>
            </w:r>
            <w:r w:rsidRPr="00574333">
              <w:rPr>
                <w:i/>
              </w:rPr>
              <w:t>applied</w:t>
            </w:r>
            <w:r w:rsidR="009037DA">
              <w:rPr>
                <w:i/>
              </w:rPr>
              <w:t xml:space="preserve"> </w:t>
            </w:r>
            <w:r w:rsidRPr="00574333">
              <w:rPr>
                <w:i/>
              </w:rPr>
              <w:t>carefully</w:t>
            </w:r>
            <w:r w:rsidR="009037DA">
              <w:rPr>
                <w:i/>
              </w:rPr>
              <w:t xml:space="preserve"> </w:t>
            </w:r>
            <w:r w:rsidRPr="00574333">
              <w:rPr>
                <w:i/>
              </w:rPr>
              <w:t>to</w:t>
            </w:r>
            <w:r w:rsidR="009037DA">
              <w:rPr>
                <w:i/>
              </w:rPr>
              <w:t xml:space="preserve"> </w:t>
            </w:r>
            <w:r w:rsidRPr="00574333">
              <w:rPr>
                <w:i/>
              </w:rPr>
              <w:t>nearly</w:t>
            </w:r>
            <w:r w:rsidR="009037DA">
              <w:rPr>
                <w:i/>
              </w:rPr>
              <w:t xml:space="preserve"> </w:t>
            </w:r>
            <w:r w:rsidRPr="00574333">
              <w:rPr>
                <w:i/>
              </w:rPr>
              <w:t>every</w:t>
            </w:r>
            <w:r w:rsidR="009037DA">
              <w:rPr>
                <w:i/>
              </w:rPr>
              <w:t xml:space="preserve"> </w:t>
            </w:r>
            <w:r w:rsidRPr="00574333">
              <w:rPr>
                <w:i/>
              </w:rPr>
              <w:t>transaction</w:t>
            </w:r>
            <w:r w:rsidR="009037DA">
              <w:rPr>
                <w:i/>
              </w:rPr>
              <w:t xml:space="preserve"> </w:t>
            </w:r>
            <w:r w:rsidRPr="00574333">
              <w:rPr>
                <w:i/>
              </w:rPr>
              <w:t>in</w:t>
            </w:r>
            <w:r w:rsidR="009037DA">
              <w:rPr>
                <w:i/>
              </w:rPr>
              <w:t xml:space="preserve"> </w:t>
            </w:r>
            <w:r w:rsidRPr="00574333">
              <w:rPr>
                <w:i/>
              </w:rPr>
              <w:t>an</w:t>
            </w:r>
            <w:r w:rsidR="009037DA">
              <w:rPr>
                <w:i/>
              </w:rPr>
              <w:t xml:space="preserve"> </w:t>
            </w:r>
            <w:r w:rsidRPr="00574333">
              <w:rPr>
                <w:i/>
              </w:rPr>
              <w:t>application.</w:t>
            </w:r>
            <w:r w:rsidR="009037DA">
              <w:rPr>
                <w:i/>
              </w:rPr>
              <w:t xml:space="preserve">  </w:t>
            </w:r>
            <w:r w:rsidRPr="00574333">
              <w:rPr>
                <w:i/>
              </w:rPr>
              <w:t>Iron</w:t>
            </w:r>
            <w:r w:rsidR="009037DA">
              <w:rPr>
                <w:i/>
              </w:rPr>
              <w:t xml:space="preserve"> </w:t>
            </w:r>
            <w:r w:rsidRPr="00574333">
              <w:rPr>
                <w:i/>
              </w:rPr>
              <w:t>Speed</w:t>
            </w:r>
            <w:r w:rsidR="009037DA">
              <w:rPr>
                <w:i/>
              </w:rPr>
              <w:t xml:space="preserve"> </w:t>
            </w:r>
            <w:r w:rsidRPr="00574333">
              <w:rPr>
                <w:i/>
              </w:rPr>
              <w:t>Designer</w:t>
            </w:r>
            <w:r w:rsidR="009037DA">
              <w:rPr>
                <w:i/>
              </w:rPr>
              <w:t xml:space="preserve"> </w:t>
            </w:r>
            <w:r w:rsidR="00D8250A">
              <w:rPr>
                <w:i/>
              </w:rPr>
              <w:t>creates</w:t>
            </w:r>
            <w:r w:rsidR="009037DA">
              <w:rPr>
                <w:i/>
              </w:rPr>
              <w:t xml:space="preserve"> </w:t>
            </w:r>
            <w:r w:rsidRPr="00574333">
              <w:rPr>
                <w:i/>
              </w:rPr>
              <w:t>optimistic</w:t>
            </w:r>
            <w:r w:rsidR="009037DA">
              <w:rPr>
                <w:i/>
              </w:rPr>
              <w:t xml:space="preserve"> </w:t>
            </w:r>
            <w:r w:rsidRPr="00574333">
              <w:rPr>
                <w:i/>
              </w:rPr>
              <w:t>concurrency</w:t>
            </w:r>
            <w:r w:rsidR="009037DA">
              <w:rPr>
                <w:i/>
              </w:rPr>
              <w:t xml:space="preserve"> </w:t>
            </w:r>
            <w:r w:rsidRPr="00574333">
              <w:rPr>
                <w:i/>
              </w:rPr>
              <w:t>handling</w:t>
            </w:r>
            <w:r w:rsidR="009037DA">
              <w:rPr>
                <w:i/>
              </w:rPr>
              <w:t xml:space="preserve"> </w:t>
            </w:r>
            <w:r w:rsidRPr="00574333">
              <w:rPr>
                <w:i/>
              </w:rPr>
              <w:t>code</w:t>
            </w:r>
            <w:r w:rsidR="009037DA">
              <w:rPr>
                <w:i/>
              </w:rPr>
              <w:t xml:space="preserve"> </w:t>
            </w:r>
            <w:r w:rsidRPr="00574333">
              <w:rPr>
                <w:i/>
              </w:rPr>
              <w:t>for</w:t>
            </w:r>
            <w:r w:rsidR="009037DA">
              <w:rPr>
                <w:i/>
              </w:rPr>
              <w:t xml:space="preserve"> </w:t>
            </w:r>
            <w:r w:rsidRPr="00574333">
              <w:rPr>
                <w:i/>
              </w:rPr>
              <w:t>each</w:t>
            </w:r>
            <w:r w:rsidR="009037DA">
              <w:rPr>
                <w:i/>
              </w:rPr>
              <w:t xml:space="preserve"> </w:t>
            </w:r>
            <w:r w:rsidRPr="00574333">
              <w:rPr>
                <w:i/>
              </w:rPr>
              <w:t>of</w:t>
            </w:r>
            <w:r w:rsidR="009037DA">
              <w:rPr>
                <w:i/>
              </w:rPr>
              <w:t xml:space="preserve"> </w:t>
            </w:r>
            <w:r w:rsidRPr="00574333">
              <w:rPr>
                <w:i/>
              </w:rPr>
              <w:t>your</w:t>
            </w:r>
            <w:r w:rsidR="009037DA">
              <w:rPr>
                <w:i/>
              </w:rPr>
              <w:t xml:space="preserve"> </w:t>
            </w:r>
            <w:r w:rsidRPr="00574333">
              <w:rPr>
                <w:i/>
              </w:rPr>
              <w:t>transactions</w:t>
            </w:r>
            <w:r w:rsidR="009037DA">
              <w:rPr>
                <w:i/>
              </w:rPr>
              <w:t xml:space="preserve"> </w:t>
            </w:r>
            <w:r w:rsidRPr="00574333">
              <w:rPr>
                <w:i/>
              </w:rPr>
              <w:t>so</w:t>
            </w:r>
            <w:r w:rsidR="009037DA">
              <w:rPr>
                <w:i/>
              </w:rPr>
              <w:t xml:space="preserve"> </w:t>
            </w:r>
            <w:r w:rsidRPr="00574333">
              <w:rPr>
                <w:i/>
              </w:rPr>
              <w:t>users</w:t>
            </w:r>
            <w:r w:rsidR="009037DA">
              <w:rPr>
                <w:i/>
              </w:rPr>
              <w:t xml:space="preserve"> </w:t>
            </w:r>
            <w:r w:rsidRPr="00574333">
              <w:rPr>
                <w:i/>
              </w:rPr>
              <w:t>cannot</w:t>
            </w:r>
            <w:r w:rsidR="009037DA">
              <w:rPr>
                <w:i/>
              </w:rPr>
              <w:t xml:space="preserve"> </w:t>
            </w:r>
            <w:r w:rsidRPr="00574333">
              <w:rPr>
                <w:i/>
              </w:rPr>
              <w:t>unintentionally</w:t>
            </w:r>
            <w:r w:rsidR="009037DA">
              <w:rPr>
                <w:i/>
              </w:rPr>
              <w:t xml:space="preserve"> </w:t>
            </w:r>
            <w:r w:rsidRPr="00574333">
              <w:rPr>
                <w:i/>
              </w:rPr>
              <w:t>overwrite</w:t>
            </w:r>
            <w:r w:rsidR="009037DA">
              <w:rPr>
                <w:i/>
              </w:rPr>
              <w:t xml:space="preserve"> </w:t>
            </w:r>
            <w:r w:rsidRPr="00574333">
              <w:rPr>
                <w:i/>
              </w:rPr>
              <w:t>each</w:t>
            </w:r>
            <w:r w:rsidR="009037DA">
              <w:rPr>
                <w:i/>
              </w:rPr>
              <w:t xml:space="preserve"> </w:t>
            </w:r>
            <w:r w:rsidRPr="00574333">
              <w:rPr>
                <w:i/>
              </w:rPr>
              <w:t>other's</w:t>
            </w:r>
            <w:r w:rsidR="009037DA">
              <w:rPr>
                <w:i/>
              </w:rPr>
              <w:t xml:space="preserve"> </w:t>
            </w:r>
            <w:r w:rsidRPr="00574333">
              <w:rPr>
                <w:i/>
              </w:rPr>
              <w:t>changes.</w:t>
            </w:r>
          </w:p>
        </w:tc>
      </w:tr>
    </w:tbl>
    <w:p w:rsidR="000B5111" w:rsidRPr="008263A2" w:rsidRDefault="000B5111" w:rsidP="008263A2">
      <w:r w:rsidRPr="008263A2">
        <w:t>Implementing</w:t>
      </w:r>
      <w:r w:rsidR="009037DA">
        <w:t xml:space="preserve"> </w:t>
      </w:r>
      <w:r w:rsidRPr="008263A2">
        <w:t>concurrency</w:t>
      </w:r>
      <w:r w:rsidR="009037DA">
        <w:t xml:space="preserve"> </w:t>
      </w:r>
      <w:r w:rsidRPr="008263A2">
        <w:t>handling</w:t>
      </w:r>
      <w:r w:rsidR="009037DA">
        <w:t xml:space="preserve"> </w:t>
      </w:r>
      <w:r w:rsidRPr="008263A2">
        <w:t>is</w:t>
      </w:r>
      <w:r w:rsidR="009037DA">
        <w:t xml:space="preserve"> </w:t>
      </w:r>
      <w:r w:rsidRPr="008263A2">
        <w:t>typically</w:t>
      </w:r>
      <w:r w:rsidR="009037DA">
        <w:t xml:space="preserve"> </w:t>
      </w:r>
      <w:r w:rsidRPr="008263A2">
        <w:t>very</w:t>
      </w:r>
      <w:r w:rsidR="009037DA">
        <w:t xml:space="preserve"> </w:t>
      </w:r>
      <w:r w:rsidRPr="008263A2">
        <w:t>tedious</w:t>
      </w:r>
      <w:r w:rsidR="009037DA">
        <w:t xml:space="preserve"> </w:t>
      </w:r>
      <w:r w:rsidRPr="008263A2">
        <w:t>and</w:t>
      </w:r>
      <w:r w:rsidR="009037DA">
        <w:t xml:space="preserve"> </w:t>
      </w:r>
      <w:r w:rsidRPr="008263A2">
        <w:t>must</w:t>
      </w:r>
      <w:r w:rsidR="009037DA">
        <w:t xml:space="preserve"> </w:t>
      </w:r>
      <w:r w:rsidRPr="008263A2">
        <w:t>be</w:t>
      </w:r>
      <w:r w:rsidR="009037DA">
        <w:t xml:space="preserve"> </w:t>
      </w:r>
      <w:r w:rsidRPr="008263A2">
        <w:t>applied</w:t>
      </w:r>
      <w:r w:rsidR="009037DA">
        <w:t xml:space="preserve"> </w:t>
      </w:r>
      <w:r w:rsidRPr="008263A2">
        <w:t>carefully</w:t>
      </w:r>
      <w:r w:rsidR="009037DA">
        <w:t xml:space="preserve"> </w:t>
      </w:r>
      <w:r w:rsidRPr="008263A2">
        <w:t>to</w:t>
      </w:r>
      <w:r w:rsidR="009037DA">
        <w:t xml:space="preserve"> </w:t>
      </w:r>
      <w:r w:rsidRPr="008263A2">
        <w:t>nearly</w:t>
      </w:r>
      <w:r w:rsidR="009037DA">
        <w:t xml:space="preserve"> </w:t>
      </w:r>
      <w:r w:rsidRPr="008263A2">
        <w:t>every</w:t>
      </w:r>
      <w:r w:rsidR="009037DA">
        <w:t xml:space="preserve"> </w:t>
      </w:r>
      <w:r w:rsidRPr="008263A2">
        <w:t>transaction</w:t>
      </w:r>
      <w:r w:rsidR="009037DA">
        <w:t xml:space="preserve"> </w:t>
      </w:r>
      <w:r w:rsidRPr="008263A2">
        <w:t>in</w:t>
      </w:r>
      <w:r w:rsidR="009037DA">
        <w:t xml:space="preserve"> </w:t>
      </w:r>
      <w:r w:rsidRPr="008263A2">
        <w:t>an</w:t>
      </w:r>
      <w:r w:rsidR="009037DA">
        <w:t xml:space="preserve"> </w:t>
      </w:r>
      <w:r w:rsidRPr="008263A2">
        <w:t>application.</w:t>
      </w:r>
      <w:r w:rsidR="009037DA">
        <w:t xml:space="preserve">  </w:t>
      </w:r>
      <w:r w:rsidRPr="008263A2">
        <w:t>There</w:t>
      </w:r>
      <w:r w:rsidR="009037DA">
        <w:t xml:space="preserve"> </w:t>
      </w:r>
      <w:r w:rsidRPr="008263A2">
        <w:t>are</w:t>
      </w:r>
      <w:r w:rsidR="009037DA">
        <w:t xml:space="preserve"> </w:t>
      </w:r>
      <w:r w:rsidRPr="008263A2">
        <w:t>two</w:t>
      </w:r>
      <w:r w:rsidR="009037DA">
        <w:t xml:space="preserve"> </w:t>
      </w:r>
      <w:r w:rsidRPr="008263A2">
        <w:t>commonly</w:t>
      </w:r>
      <w:r w:rsidR="009037DA">
        <w:t xml:space="preserve"> </w:t>
      </w:r>
      <w:r w:rsidRPr="008263A2">
        <w:t>used</w:t>
      </w:r>
      <w:r w:rsidR="009037DA">
        <w:t xml:space="preserve"> </w:t>
      </w:r>
      <w:r w:rsidRPr="008263A2">
        <w:t>concurrency</w:t>
      </w:r>
      <w:r w:rsidR="009037DA">
        <w:t xml:space="preserve"> </w:t>
      </w:r>
      <w:r w:rsidRPr="008263A2">
        <w:t>detection</w:t>
      </w:r>
      <w:r w:rsidR="009037DA">
        <w:t xml:space="preserve"> </w:t>
      </w:r>
      <w:r w:rsidRPr="008263A2">
        <w:t>and</w:t>
      </w:r>
      <w:r w:rsidR="009037DA">
        <w:t xml:space="preserve"> </w:t>
      </w:r>
      <w:r w:rsidRPr="008263A2">
        <w:t>handling</w:t>
      </w:r>
      <w:r w:rsidR="009037DA">
        <w:t xml:space="preserve"> </w:t>
      </w:r>
      <w:r w:rsidRPr="008263A2">
        <w:t>mechanisms:</w:t>
      </w:r>
      <w:r w:rsidR="009037DA">
        <w:t xml:space="preserve"> </w:t>
      </w:r>
      <w:r w:rsidRPr="008263A2">
        <w:t>optimistic</w:t>
      </w:r>
      <w:r w:rsidR="009037DA">
        <w:t xml:space="preserve"> </w:t>
      </w:r>
      <w:r w:rsidRPr="008263A2">
        <w:t>concurrency</w:t>
      </w:r>
      <w:r w:rsidR="009037DA">
        <w:t xml:space="preserve"> </w:t>
      </w:r>
      <w:r w:rsidRPr="008263A2">
        <w:t>control</w:t>
      </w:r>
      <w:r w:rsidR="009037DA">
        <w:t xml:space="preserve"> </w:t>
      </w:r>
      <w:r w:rsidRPr="008263A2">
        <w:t>and</w:t>
      </w:r>
      <w:r w:rsidR="009037DA">
        <w:t xml:space="preserve"> </w:t>
      </w:r>
      <w:r w:rsidRPr="008263A2">
        <w:t>pessimistic</w:t>
      </w:r>
      <w:r w:rsidR="009037DA">
        <w:t xml:space="preserve"> </w:t>
      </w:r>
      <w:r w:rsidRPr="008263A2">
        <w:t>concurrency</w:t>
      </w:r>
      <w:r w:rsidR="009037DA">
        <w:t xml:space="preserve"> </w:t>
      </w:r>
      <w:r w:rsidRPr="008263A2">
        <w:t>control.</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Pr="008263A2">
        <w:t>implements</w:t>
      </w:r>
      <w:r w:rsidR="009037DA">
        <w:t xml:space="preserve"> </w:t>
      </w:r>
      <w:r w:rsidRPr="008263A2">
        <w:t>the</w:t>
      </w:r>
      <w:r w:rsidR="009037DA">
        <w:t xml:space="preserve"> </w:t>
      </w:r>
      <w:r w:rsidRPr="008263A2">
        <w:t>optimistic</w:t>
      </w:r>
      <w:r w:rsidR="009037DA">
        <w:t xml:space="preserve"> </w:t>
      </w:r>
      <w:r w:rsidRPr="008263A2">
        <w:t>concurrency</w:t>
      </w:r>
      <w:r w:rsidR="009037DA">
        <w:t xml:space="preserve"> </w:t>
      </w:r>
      <w:r w:rsidRPr="008263A2">
        <w:t>model.</w:t>
      </w:r>
    </w:p>
    <w:p w:rsidR="000B5111" w:rsidRPr="00015DE9" w:rsidRDefault="000B5111" w:rsidP="00015DE9">
      <w:r w:rsidRPr="00015DE9">
        <w:t>For</w:t>
      </w:r>
      <w:r w:rsidR="009037DA">
        <w:t xml:space="preserve"> </w:t>
      </w:r>
      <w:r w:rsidRPr="00015DE9">
        <w:t>more</w:t>
      </w:r>
      <w:r w:rsidR="009037DA">
        <w:t xml:space="preserve"> </w:t>
      </w:r>
      <w:r w:rsidRPr="00015DE9">
        <w:t>detail,</w:t>
      </w:r>
      <w:r w:rsidR="009037DA">
        <w:t xml:space="preserve"> </w:t>
      </w:r>
      <w:r w:rsidRPr="00015DE9">
        <w:t>see:</w:t>
      </w:r>
    </w:p>
    <w:p w:rsidR="000B5111" w:rsidRPr="00015DE9" w:rsidRDefault="000B5111" w:rsidP="00015DE9">
      <w:r w:rsidRPr="00015DE9">
        <w:fldChar w:fldCharType="begin"/>
      </w:r>
      <w:r w:rsidRPr="00015DE9">
        <w:instrText xml:space="preserve"> REF _Ref48454514 \h  \* MERGEFORMAT </w:instrText>
      </w:r>
      <w:r w:rsidRPr="00015DE9">
        <w:fldChar w:fldCharType="separate"/>
      </w:r>
      <w:r w:rsidR="00B7576D">
        <w:t>What</w:t>
      </w:r>
      <w:r w:rsidR="009037DA">
        <w:t xml:space="preserve"> </w:t>
      </w:r>
      <w:r w:rsidR="00B7576D">
        <w:t>is</w:t>
      </w:r>
      <w:r w:rsidR="009037DA">
        <w:t xml:space="preserve"> </w:t>
      </w:r>
      <w:r w:rsidR="00B7576D">
        <w:t>Pessimistic</w:t>
      </w:r>
      <w:r w:rsidR="009037DA">
        <w:t xml:space="preserve"> </w:t>
      </w:r>
      <w:r w:rsidR="00B7576D">
        <w:t>Concurrency?</w:t>
      </w:r>
      <w:r w:rsidRPr="00015DE9">
        <w:fldChar w:fldCharType="end"/>
      </w:r>
    </w:p>
    <w:p w:rsidR="000B5111" w:rsidRPr="00015DE9" w:rsidRDefault="000B5111" w:rsidP="00015DE9">
      <w:r w:rsidRPr="00015DE9">
        <w:fldChar w:fldCharType="begin"/>
      </w:r>
      <w:r w:rsidRPr="00015DE9">
        <w:instrText xml:space="preserve"> REF _Ref48454515 \h  \* MERGEFORMAT </w:instrText>
      </w:r>
      <w:r w:rsidRPr="00015DE9">
        <w:fldChar w:fldCharType="separate"/>
      </w:r>
      <w:r w:rsidR="00B7576D">
        <w:t>What</w:t>
      </w:r>
      <w:r w:rsidR="009037DA">
        <w:t xml:space="preserve"> </w:t>
      </w:r>
      <w:r w:rsidR="00B7576D">
        <w:t>is</w:t>
      </w:r>
      <w:r w:rsidR="009037DA">
        <w:t xml:space="preserve"> </w:t>
      </w:r>
      <w:r w:rsidR="00B7576D">
        <w:t>Optimistic</w:t>
      </w:r>
      <w:r w:rsidR="009037DA">
        <w:t xml:space="preserve"> </w:t>
      </w:r>
      <w:r w:rsidR="00B7576D">
        <w:t>Concurrency?</w:t>
      </w:r>
      <w:r w:rsidRPr="00015DE9">
        <w:fldChar w:fldCharType="end"/>
      </w:r>
    </w:p>
    <w:p w:rsidR="000B5111" w:rsidRPr="00015DE9" w:rsidRDefault="000B5111" w:rsidP="00015DE9">
      <w:r w:rsidRPr="00015DE9">
        <w:fldChar w:fldCharType="begin"/>
      </w:r>
      <w:r w:rsidRPr="00015DE9">
        <w:instrText xml:space="preserve"> REF _Ref48454516 \h  \* MERGEFORMAT </w:instrText>
      </w:r>
      <w:r w:rsidRPr="00015DE9">
        <w:fldChar w:fldCharType="separate"/>
      </w:r>
      <w:r w:rsidR="005E6439">
        <w:t>Concurrency Handling in Applications</w:t>
      </w:r>
      <w:r w:rsidRPr="00015DE9">
        <w:fldChar w:fldCharType="end"/>
      </w:r>
    </w:p>
    <w:p w:rsidR="000B5111" w:rsidRDefault="00C06E3C" w:rsidP="000B5111">
      <w:pPr>
        <w:pStyle w:val="Heading4"/>
      </w:pPr>
      <w:bookmarkStart w:id="259" w:name="_Toc34202316"/>
      <w:bookmarkStart w:id="260" w:name="_Toc34202753"/>
      <w:bookmarkStart w:id="261" w:name="_Toc34202768"/>
      <w:bookmarkStart w:id="262" w:name="_Toc38781586"/>
      <w:bookmarkStart w:id="263" w:name="_Toc46301802"/>
      <w:bookmarkStart w:id="264" w:name="_Toc46553200"/>
      <w:bookmarkStart w:id="265" w:name="_Ref48454514"/>
      <w:bookmarkStart w:id="266" w:name="_Toc53046299"/>
      <w:bookmarkStart w:id="267" w:name="_Toc74649071"/>
      <w:bookmarkStart w:id="268" w:name="_Toc78185138"/>
      <w:bookmarkStart w:id="269" w:name="_Toc82414554"/>
      <w:bookmarkStart w:id="270" w:name="_Toc105586967"/>
      <w:bookmarkStart w:id="271" w:name="_Toc414885732"/>
      <w:r>
        <w:t>What</w:t>
      </w:r>
      <w:r w:rsidR="009037DA">
        <w:t xml:space="preserve"> </w:t>
      </w:r>
      <w:r>
        <w:t>is</w:t>
      </w:r>
      <w:r w:rsidR="009037DA">
        <w:t xml:space="preserve"> </w:t>
      </w:r>
      <w:r>
        <w:t>P</w:t>
      </w:r>
      <w:r w:rsidR="000B5111">
        <w:t>essimistic</w:t>
      </w:r>
      <w:r w:rsidR="009037DA">
        <w:t xml:space="preserve"> </w:t>
      </w:r>
      <w:r w:rsidR="000B5111">
        <w:t>Concurrenc</w:t>
      </w:r>
      <w:r>
        <w:t>y?</w:t>
      </w:r>
      <w:bookmarkEnd w:id="259"/>
      <w:bookmarkEnd w:id="260"/>
      <w:bookmarkEnd w:id="261"/>
      <w:bookmarkEnd w:id="262"/>
      <w:bookmarkEnd w:id="263"/>
      <w:bookmarkEnd w:id="264"/>
      <w:bookmarkEnd w:id="265"/>
      <w:bookmarkEnd w:id="266"/>
      <w:bookmarkEnd w:id="267"/>
      <w:bookmarkEnd w:id="268"/>
      <w:bookmarkEnd w:id="269"/>
      <w:bookmarkEnd w:id="270"/>
      <w:bookmarkEnd w:id="271"/>
    </w:p>
    <w:p w:rsidR="000B5111" w:rsidRPr="00015DE9" w:rsidRDefault="007048F2" w:rsidP="00015DE9">
      <w:r w:rsidRPr="00015DE9">
        <w:fldChar w:fldCharType="begin"/>
      </w:r>
      <w:r w:rsidR="000B5111" w:rsidRPr="00015DE9">
        <w:instrText>xe</w:instrText>
      </w:r>
      <w:r w:rsidR="009037DA">
        <w:instrText xml:space="preserve"> </w:instrText>
      </w:r>
      <w:r w:rsidR="000B5111" w:rsidRPr="00015DE9">
        <w:instrText>"Pessimistic</w:instrText>
      </w:r>
      <w:r w:rsidR="009037DA">
        <w:instrText xml:space="preserve"> </w:instrText>
      </w:r>
      <w:r w:rsidR="000B5111" w:rsidRPr="00015DE9">
        <w:instrText>Concurrency"</w:instrText>
      </w:r>
      <w:r w:rsidRPr="00015DE9">
        <w:fldChar w:fldCharType="end"/>
      </w:r>
      <w:r w:rsidRPr="00015DE9">
        <w:fldChar w:fldCharType="begin"/>
      </w:r>
      <w:r w:rsidR="000B5111" w:rsidRPr="00015DE9">
        <w:instrText>xe</w:instrText>
      </w:r>
      <w:r w:rsidR="009037DA">
        <w:instrText xml:space="preserve"> </w:instrText>
      </w:r>
      <w:r w:rsidR="000B5111" w:rsidRPr="00015DE9">
        <w:instrText>"Concurrency:Pessimistic"</w:instrText>
      </w:r>
      <w:r w:rsidRPr="00015DE9">
        <w:fldChar w:fldCharType="end"/>
      </w:r>
      <w:r w:rsidRPr="00015DE9">
        <w:fldChar w:fldCharType="begin"/>
      </w:r>
      <w:r w:rsidR="000B5111" w:rsidRPr="00015DE9">
        <w:instrText>xe</w:instrText>
      </w:r>
      <w:r w:rsidR="009037DA">
        <w:instrText xml:space="preserve"> </w:instrText>
      </w:r>
      <w:r w:rsidR="000B5111" w:rsidRPr="00015DE9">
        <w:instrText>"Database:Pessimistic</w:instrText>
      </w:r>
      <w:r w:rsidR="009037DA">
        <w:instrText xml:space="preserve"> </w:instrText>
      </w:r>
      <w:r w:rsidR="000B5111" w:rsidRPr="00015DE9">
        <w:instrText>concurrency"</w:instrText>
      </w:r>
      <w:r w:rsidRPr="00015DE9">
        <w:fldChar w:fldCharType="end"/>
      </w:r>
      <w:r w:rsidR="000B5111" w:rsidRPr="00015DE9">
        <w:t>Pessimistic,</w:t>
      </w:r>
      <w:r w:rsidR="009037DA">
        <w:t xml:space="preserve"> </w:t>
      </w:r>
      <w:r w:rsidR="000B5111" w:rsidRPr="00015DE9">
        <w:t>or</w:t>
      </w:r>
      <w:r w:rsidR="009037DA">
        <w:t xml:space="preserve"> </w:t>
      </w:r>
      <w:r w:rsidR="000B5111" w:rsidRPr="00015DE9">
        <w:t>negative,</w:t>
      </w:r>
      <w:r w:rsidR="009037DA">
        <w:t xml:space="preserve"> </w:t>
      </w:r>
      <w:r w:rsidR="000B5111" w:rsidRPr="00015DE9">
        <w:t>concurrency</w:t>
      </w:r>
      <w:r w:rsidR="009037DA">
        <w:t xml:space="preserve"> </w:t>
      </w:r>
      <w:r w:rsidR="000B5111" w:rsidRPr="00015DE9">
        <w:t>control</w:t>
      </w:r>
      <w:r w:rsidR="009037DA">
        <w:t xml:space="preserve"> </w:t>
      </w:r>
      <w:r w:rsidR="000B5111" w:rsidRPr="00015DE9">
        <w:t>is</w:t>
      </w:r>
      <w:r w:rsidR="009037DA">
        <w:t xml:space="preserve"> </w:t>
      </w:r>
      <w:r w:rsidR="000B5111" w:rsidRPr="00015DE9">
        <w:t>when</w:t>
      </w:r>
      <w:r w:rsidR="009037DA">
        <w:t xml:space="preserve"> </w:t>
      </w:r>
      <w:r w:rsidR="000B5111" w:rsidRPr="00015DE9">
        <w:t>a</w:t>
      </w:r>
      <w:r w:rsidR="009037DA">
        <w:t xml:space="preserve"> </w:t>
      </w:r>
      <w:r w:rsidR="000B5111" w:rsidRPr="00015DE9">
        <w:t>record</w:t>
      </w:r>
      <w:r w:rsidR="009037DA">
        <w:t xml:space="preserve"> </w:t>
      </w:r>
      <w:r w:rsidR="000B5111" w:rsidRPr="00015DE9">
        <w:t>is</w:t>
      </w:r>
      <w:r w:rsidR="009037DA">
        <w:t xml:space="preserve"> </w:t>
      </w:r>
      <w:r w:rsidR="000B5111" w:rsidRPr="00015DE9">
        <w:t>locked</w:t>
      </w:r>
      <w:r w:rsidR="009037DA">
        <w:t xml:space="preserve"> </w:t>
      </w:r>
      <w:r w:rsidR="000B5111" w:rsidRPr="00015DE9">
        <w:t>at</w:t>
      </w:r>
      <w:r w:rsidR="009037DA">
        <w:t xml:space="preserve"> </w:t>
      </w:r>
      <w:r w:rsidR="000B5111" w:rsidRPr="00015DE9">
        <w:t>the</w:t>
      </w:r>
      <w:r w:rsidR="009037DA">
        <w:t xml:space="preserve"> </w:t>
      </w:r>
      <w:r w:rsidR="000B5111" w:rsidRPr="00015DE9">
        <w:t>time</w:t>
      </w:r>
      <w:r w:rsidR="009037DA">
        <w:t xml:space="preserve"> </w:t>
      </w:r>
      <w:r w:rsidR="000B5111" w:rsidRPr="00015DE9">
        <w:t>the</w:t>
      </w:r>
      <w:r w:rsidR="009037DA">
        <w:t xml:space="preserve"> </w:t>
      </w:r>
      <w:r w:rsidR="000B5111" w:rsidRPr="00015DE9">
        <w:t>user</w:t>
      </w:r>
      <w:r w:rsidR="009037DA">
        <w:t xml:space="preserve"> </w:t>
      </w:r>
      <w:r w:rsidR="000B5111" w:rsidRPr="00015DE9">
        <w:t>begins</w:t>
      </w:r>
      <w:r w:rsidR="009037DA">
        <w:t xml:space="preserve"> </w:t>
      </w:r>
      <w:r w:rsidR="000B5111" w:rsidRPr="00015DE9">
        <w:t>his</w:t>
      </w:r>
      <w:r w:rsidR="009037DA">
        <w:t xml:space="preserve"> </w:t>
      </w:r>
      <w:r w:rsidR="000B5111" w:rsidRPr="00015DE9">
        <w:t>or</w:t>
      </w:r>
      <w:r w:rsidR="009037DA">
        <w:t xml:space="preserve"> </w:t>
      </w:r>
      <w:r w:rsidR="000B5111" w:rsidRPr="00015DE9">
        <w:t>her</w:t>
      </w:r>
      <w:r w:rsidR="009037DA">
        <w:t xml:space="preserve"> </w:t>
      </w:r>
      <w:r w:rsidR="000B5111" w:rsidRPr="00015DE9">
        <w:t>edit</w:t>
      </w:r>
      <w:r w:rsidR="009037DA">
        <w:t xml:space="preserve"> </w:t>
      </w:r>
      <w:r w:rsidR="000B5111" w:rsidRPr="00015DE9">
        <w:t>process.</w:t>
      </w:r>
      <w:r w:rsidR="009037DA">
        <w:t xml:space="preserve">  </w:t>
      </w:r>
      <w:r w:rsidR="000B5111" w:rsidRPr="00015DE9">
        <w:t>In</w:t>
      </w:r>
      <w:r w:rsidR="009037DA">
        <w:t xml:space="preserve"> </w:t>
      </w:r>
      <w:r w:rsidR="000B5111" w:rsidRPr="00015DE9">
        <w:t>this</w:t>
      </w:r>
      <w:r w:rsidR="009037DA">
        <w:t xml:space="preserve"> </w:t>
      </w:r>
      <w:r w:rsidR="000B5111" w:rsidRPr="00015DE9">
        <w:t>concurrency</w:t>
      </w:r>
      <w:r w:rsidR="009037DA">
        <w:t xml:space="preserve"> </w:t>
      </w:r>
      <w:r w:rsidR="000B5111" w:rsidRPr="00015DE9">
        <w:t>mode,</w:t>
      </w:r>
      <w:r w:rsidR="009037DA">
        <w:t xml:space="preserve"> </w:t>
      </w:r>
      <w:r w:rsidR="000B5111" w:rsidRPr="00015DE9">
        <w:t>the</w:t>
      </w:r>
      <w:r w:rsidR="009037DA">
        <w:t xml:space="preserve"> </w:t>
      </w:r>
      <w:r w:rsidR="000B5111" w:rsidRPr="00015DE9">
        <w:t>record</w:t>
      </w:r>
      <w:r w:rsidR="009037DA">
        <w:t xml:space="preserve"> </w:t>
      </w:r>
      <w:r w:rsidR="000B5111" w:rsidRPr="00015DE9">
        <w:t>remains</w:t>
      </w:r>
      <w:r w:rsidR="009037DA">
        <w:t xml:space="preserve"> </w:t>
      </w:r>
      <w:r w:rsidR="000B5111" w:rsidRPr="00015DE9">
        <w:t>locked</w:t>
      </w:r>
      <w:r w:rsidR="009037DA">
        <w:t xml:space="preserve"> </w:t>
      </w:r>
      <w:r w:rsidR="000B5111" w:rsidRPr="00015DE9">
        <w:t>for</w:t>
      </w:r>
      <w:r w:rsidR="009037DA">
        <w:t xml:space="preserve"> </w:t>
      </w:r>
      <w:r w:rsidR="000B5111" w:rsidRPr="00015DE9">
        <w:t>the</w:t>
      </w:r>
      <w:r w:rsidR="009037DA">
        <w:t xml:space="preserve"> </w:t>
      </w:r>
      <w:r w:rsidR="000B5111" w:rsidRPr="00015DE9">
        <w:t>duration</w:t>
      </w:r>
      <w:r w:rsidR="009037DA">
        <w:t xml:space="preserve"> </w:t>
      </w:r>
      <w:r w:rsidR="000B5111" w:rsidRPr="00015DE9">
        <w:t>of</w:t>
      </w:r>
      <w:r w:rsidR="009037DA">
        <w:t xml:space="preserve"> </w:t>
      </w:r>
      <w:r w:rsidR="000B5111" w:rsidRPr="00015DE9">
        <w:t>the</w:t>
      </w:r>
      <w:r w:rsidR="009037DA">
        <w:t xml:space="preserve"> </w:t>
      </w:r>
      <w:r w:rsidR="000B5111" w:rsidRPr="00015DE9">
        <w:t>edit.</w:t>
      </w:r>
      <w:r w:rsidR="009037DA">
        <w:t xml:space="preserve">  </w:t>
      </w:r>
      <w:r w:rsidR="000B5111" w:rsidRPr="00015DE9">
        <w:t>The</w:t>
      </w:r>
      <w:r w:rsidR="009037DA">
        <w:t xml:space="preserve"> </w:t>
      </w:r>
      <w:r w:rsidR="000B5111" w:rsidRPr="00015DE9">
        <w:t>primary</w:t>
      </w:r>
      <w:r w:rsidR="009037DA">
        <w:t xml:space="preserve"> </w:t>
      </w:r>
      <w:r w:rsidR="000B5111" w:rsidRPr="00015DE9">
        <w:t>advantage</w:t>
      </w:r>
      <w:r w:rsidR="009037DA">
        <w:t xml:space="preserve"> </w:t>
      </w:r>
      <w:r w:rsidR="000B5111" w:rsidRPr="00015DE9">
        <w:t>is</w:t>
      </w:r>
      <w:r w:rsidR="009037DA">
        <w:t xml:space="preserve"> </w:t>
      </w:r>
      <w:r w:rsidR="000B5111" w:rsidRPr="00015DE9">
        <w:t>that</w:t>
      </w:r>
      <w:r w:rsidR="009037DA">
        <w:t xml:space="preserve"> </w:t>
      </w:r>
      <w:r w:rsidR="000B5111" w:rsidRPr="00015DE9">
        <w:t>no</w:t>
      </w:r>
      <w:r w:rsidR="009037DA">
        <w:t xml:space="preserve"> </w:t>
      </w:r>
      <w:r w:rsidR="000B5111" w:rsidRPr="00015DE9">
        <w:t>other</w:t>
      </w:r>
      <w:r w:rsidR="009037DA">
        <w:t xml:space="preserve"> </w:t>
      </w:r>
      <w:r w:rsidR="000B5111" w:rsidRPr="00015DE9">
        <w:t>user</w:t>
      </w:r>
      <w:r w:rsidR="009037DA">
        <w:t xml:space="preserve"> </w:t>
      </w:r>
      <w:r w:rsidR="000B5111" w:rsidRPr="00015DE9">
        <w:t>is</w:t>
      </w:r>
      <w:r w:rsidR="009037DA">
        <w:t xml:space="preserve"> </w:t>
      </w:r>
      <w:r w:rsidR="000B5111" w:rsidRPr="00015DE9">
        <w:t>able</w:t>
      </w:r>
      <w:r w:rsidR="009037DA">
        <w:t xml:space="preserve"> </w:t>
      </w:r>
      <w:r w:rsidR="000B5111" w:rsidRPr="00015DE9">
        <w:t>to</w:t>
      </w:r>
      <w:r w:rsidR="009037DA">
        <w:t xml:space="preserve"> </w:t>
      </w:r>
      <w:r w:rsidR="000B5111" w:rsidRPr="00015DE9">
        <w:t>get</w:t>
      </w:r>
      <w:r w:rsidR="009037DA">
        <w:t xml:space="preserve"> </w:t>
      </w:r>
      <w:r w:rsidR="000B5111" w:rsidRPr="00015DE9">
        <w:t>a</w:t>
      </w:r>
      <w:r w:rsidR="009037DA">
        <w:t xml:space="preserve"> </w:t>
      </w:r>
      <w:r w:rsidR="000B5111" w:rsidRPr="00015DE9">
        <w:t>lock</w:t>
      </w:r>
      <w:r w:rsidR="009037DA">
        <w:t xml:space="preserve"> </w:t>
      </w:r>
      <w:r w:rsidR="000B5111" w:rsidRPr="00015DE9">
        <w:t>on</w:t>
      </w:r>
      <w:r w:rsidR="009037DA">
        <w:t xml:space="preserve"> </w:t>
      </w:r>
      <w:r w:rsidR="000B5111" w:rsidRPr="00015DE9">
        <w:t>the</w:t>
      </w:r>
      <w:r w:rsidR="009037DA">
        <w:t xml:space="preserve"> </w:t>
      </w:r>
      <w:r w:rsidR="000B5111" w:rsidRPr="00015DE9">
        <w:t>record</w:t>
      </w:r>
      <w:r w:rsidR="009037DA">
        <w:t xml:space="preserve"> </w:t>
      </w:r>
      <w:r w:rsidR="000B5111" w:rsidRPr="00015DE9">
        <w:t>for</w:t>
      </w:r>
      <w:r w:rsidR="009037DA">
        <w:t xml:space="preserve"> </w:t>
      </w:r>
      <w:r w:rsidR="000B5111" w:rsidRPr="00015DE9">
        <w:t>updating,</w:t>
      </w:r>
      <w:r w:rsidR="009037DA">
        <w:t xml:space="preserve"> </w:t>
      </w:r>
      <w:r w:rsidR="000B5111" w:rsidRPr="00015DE9">
        <w:t>effectively</w:t>
      </w:r>
      <w:r w:rsidR="009037DA">
        <w:t xml:space="preserve"> </w:t>
      </w:r>
      <w:r w:rsidR="000B5111" w:rsidRPr="00015DE9">
        <w:t>informing</w:t>
      </w:r>
      <w:r w:rsidR="009037DA">
        <w:t xml:space="preserve"> </w:t>
      </w:r>
      <w:r w:rsidR="000B5111" w:rsidRPr="00015DE9">
        <w:t>any</w:t>
      </w:r>
      <w:r w:rsidR="009037DA">
        <w:t xml:space="preserve"> </w:t>
      </w:r>
      <w:r w:rsidR="000B5111" w:rsidRPr="00015DE9">
        <w:t>requesting</w:t>
      </w:r>
      <w:r w:rsidR="009037DA">
        <w:t xml:space="preserve"> </w:t>
      </w:r>
      <w:r w:rsidR="000B5111" w:rsidRPr="00015DE9">
        <w:t>user</w:t>
      </w:r>
      <w:r w:rsidR="009037DA">
        <w:t xml:space="preserve"> </w:t>
      </w:r>
      <w:r w:rsidR="000B5111" w:rsidRPr="00015DE9">
        <w:t>that</w:t>
      </w:r>
      <w:r w:rsidR="009037DA">
        <w:t xml:space="preserve"> </w:t>
      </w:r>
      <w:r w:rsidR="000B5111" w:rsidRPr="00015DE9">
        <w:t>they</w:t>
      </w:r>
      <w:r w:rsidR="009037DA">
        <w:t xml:space="preserve"> </w:t>
      </w:r>
      <w:r w:rsidR="000B5111" w:rsidRPr="00015DE9">
        <w:t>cannot</w:t>
      </w:r>
      <w:r w:rsidR="009037DA">
        <w:t xml:space="preserve"> </w:t>
      </w:r>
      <w:r w:rsidR="000B5111" w:rsidRPr="00015DE9">
        <w:t>update</w:t>
      </w:r>
      <w:r w:rsidR="009037DA">
        <w:t xml:space="preserve"> </w:t>
      </w:r>
      <w:r w:rsidR="000B5111" w:rsidRPr="00015DE9">
        <w:t>the</w:t>
      </w:r>
      <w:r w:rsidR="009037DA">
        <w:t xml:space="preserve"> </w:t>
      </w:r>
      <w:r w:rsidR="000B5111" w:rsidRPr="00015DE9">
        <w:t>record</w:t>
      </w:r>
      <w:r w:rsidR="009037DA">
        <w:t xml:space="preserve"> </w:t>
      </w:r>
      <w:r w:rsidR="000B5111" w:rsidRPr="00015DE9">
        <w:t>because</w:t>
      </w:r>
      <w:r w:rsidR="009037DA">
        <w:t xml:space="preserve"> </w:t>
      </w:r>
      <w:r w:rsidR="000B5111" w:rsidRPr="00015DE9">
        <w:t>it</w:t>
      </w:r>
      <w:r w:rsidR="009037DA">
        <w:t xml:space="preserve"> </w:t>
      </w:r>
      <w:r w:rsidR="000B5111" w:rsidRPr="00015DE9">
        <w:t>is</w:t>
      </w:r>
      <w:r w:rsidR="009037DA">
        <w:t xml:space="preserve"> </w:t>
      </w:r>
      <w:r w:rsidR="000B5111" w:rsidRPr="00015DE9">
        <w:t>in</w:t>
      </w:r>
      <w:r w:rsidR="009037DA">
        <w:t xml:space="preserve"> </w:t>
      </w:r>
      <w:r w:rsidR="000B5111" w:rsidRPr="00015DE9">
        <w:t>use.</w:t>
      </w:r>
    </w:p>
    <w:p w:rsidR="000B5111" w:rsidRDefault="000B5111" w:rsidP="00015DE9">
      <w:r w:rsidRPr="00015DE9">
        <w:t>There</w:t>
      </w:r>
      <w:r w:rsidR="009037DA">
        <w:t xml:space="preserve"> </w:t>
      </w:r>
      <w:r w:rsidRPr="00015DE9">
        <w:t>are</w:t>
      </w:r>
      <w:r w:rsidR="009037DA">
        <w:t xml:space="preserve"> </w:t>
      </w:r>
      <w:r w:rsidRPr="00015DE9">
        <w:t>several</w:t>
      </w:r>
      <w:r w:rsidR="009037DA">
        <w:t xml:space="preserve"> </w:t>
      </w:r>
      <w:r w:rsidRPr="00015DE9">
        <w:t>drawbacks</w:t>
      </w:r>
      <w:r w:rsidR="009037DA">
        <w:t xml:space="preserve"> </w:t>
      </w:r>
      <w:r w:rsidRPr="00015DE9">
        <w:t>to</w:t>
      </w:r>
      <w:r w:rsidR="009037DA">
        <w:t xml:space="preserve"> </w:t>
      </w:r>
      <w:r w:rsidRPr="00015DE9">
        <w:t>pessimistic</w:t>
      </w:r>
      <w:r w:rsidR="009037DA">
        <w:t xml:space="preserve"> </w:t>
      </w:r>
      <w:r w:rsidRPr="00015DE9">
        <w:t>concurrency</w:t>
      </w:r>
      <w:r w:rsidR="009037DA">
        <w:t xml:space="preserve"> </w:t>
      </w:r>
      <w:r w:rsidRPr="00015DE9">
        <w:t>control.</w:t>
      </w:r>
      <w:r w:rsidR="009037DA">
        <w:t xml:space="preserve">  </w:t>
      </w:r>
      <w:r w:rsidRPr="00015DE9">
        <w:t>If</w:t>
      </w:r>
      <w:r w:rsidR="009037DA">
        <w:t xml:space="preserve"> </w:t>
      </w:r>
      <w:r w:rsidRPr="00015DE9">
        <w:t>the</w:t>
      </w:r>
      <w:r w:rsidR="009037DA">
        <w:t xml:space="preserve"> </w:t>
      </w:r>
      <w:r w:rsidRPr="00015DE9">
        <w:t>user</w:t>
      </w:r>
      <w:r w:rsidR="009037DA">
        <w:t xml:space="preserve"> </w:t>
      </w:r>
      <w:r w:rsidRPr="00015DE9">
        <w:t>goes</w:t>
      </w:r>
      <w:r w:rsidR="009037DA">
        <w:t xml:space="preserve"> </w:t>
      </w:r>
      <w:r w:rsidRPr="00015DE9">
        <w:t>for</w:t>
      </w:r>
      <w:r w:rsidR="009037DA">
        <w:t xml:space="preserve"> </w:t>
      </w:r>
      <w:r w:rsidRPr="00015DE9">
        <w:t>a</w:t>
      </w:r>
      <w:r w:rsidR="009037DA">
        <w:t xml:space="preserve"> </w:t>
      </w:r>
      <w:r w:rsidRPr="00015DE9">
        <w:t>coffee</w:t>
      </w:r>
      <w:r w:rsidR="009037DA">
        <w:t xml:space="preserve"> </w:t>
      </w:r>
      <w:r w:rsidRPr="00015DE9">
        <w:t>break,</w:t>
      </w:r>
      <w:r w:rsidR="009037DA">
        <w:t xml:space="preserve"> </w:t>
      </w:r>
      <w:r w:rsidRPr="00015DE9">
        <w:t>the</w:t>
      </w:r>
      <w:r w:rsidR="009037DA">
        <w:t xml:space="preserve"> </w:t>
      </w:r>
      <w:r w:rsidRPr="00015DE9">
        <w:t>record</w:t>
      </w:r>
      <w:r w:rsidR="009037DA">
        <w:t xml:space="preserve"> </w:t>
      </w:r>
      <w:r w:rsidRPr="00015DE9">
        <w:t>remains</w:t>
      </w:r>
      <w:r w:rsidR="009037DA">
        <w:t xml:space="preserve"> </w:t>
      </w:r>
      <w:r w:rsidRPr="00015DE9">
        <w:t>locked,</w:t>
      </w:r>
      <w:r w:rsidR="009037DA">
        <w:t xml:space="preserve"> </w:t>
      </w:r>
      <w:r w:rsidRPr="00015DE9">
        <w:t>denying</w:t>
      </w:r>
      <w:r w:rsidR="009037DA">
        <w:t xml:space="preserve"> </w:t>
      </w:r>
      <w:r w:rsidRPr="00015DE9">
        <w:t>anyone</w:t>
      </w:r>
      <w:r w:rsidR="009037DA">
        <w:t xml:space="preserve"> </w:t>
      </w:r>
      <w:r w:rsidRPr="00015DE9">
        <w:t>else</w:t>
      </w:r>
      <w:r w:rsidR="009037DA">
        <w:t xml:space="preserve"> </w:t>
      </w:r>
      <w:r w:rsidRPr="00015DE9">
        <w:t>the</w:t>
      </w:r>
      <w:r w:rsidR="009037DA">
        <w:t xml:space="preserve"> </w:t>
      </w:r>
      <w:r w:rsidRPr="00015DE9">
        <w:t>ability</w:t>
      </w:r>
      <w:r w:rsidR="009037DA">
        <w:t xml:space="preserve"> </w:t>
      </w:r>
      <w:r w:rsidRPr="00015DE9">
        <w:t>to</w:t>
      </w:r>
      <w:r w:rsidR="009037DA">
        <w:t xml:space="preserve"> </w:t>
      </w:r>
      <w:r w:rsidRPr="00015DE9">
        <w:t>update</w:t>
      </w:r>
      <w:r w:rsidR="009037DA">
        <w:t xml:space="preserve"> </w:t>
      </w:r>
      <w:r w:rsidRPr="00015DE9">
        <w:t>the</w:t>
      </w:r>
      <w:r w:rsidR="009037DA">
        <w:t xml:space="preserve"> </w:t>
      </w:r>
      <w:r w:rsidRPr="00015DE9">
        <w:t>record,</w:t>
      </w:r>
      <w:r w:rsidR="009037DA">
        <w:t xml:space="preserve"> </w:t>
      </w:r>
      <w:r w:rsidRPr="00015DE9">
        <w:t>even</w:t>
      </w:r>
      <w:r w:rsidR="009037DA">
        <w:t xml:space="preserve"> </w:t>
      </w:r>
      <w:r w:rsidRPr="00015DE9">
        <w:t>if</w:t>
      </w:r>
      <w:r w:rsidR="009037DA">
        <w:t xml:space="preserve"> </w:t>
      </w:r>
      <w:r w:rsidRPr="00015DE9">
        <w:t>it</w:t>
      </w:r>
      <w:r w:rsidR="009037DA">
        <w:t xml:space="preserve"> </w:t>
      </w:r>
      <w:r w:rsidRPr="00015DE9">
        <w:t>has</w:t>
      </w:r>
      <w:r w:rsidR="009037DA">
        <w:t xml:space="preserve"> </w:t>
      </w:r>
      <w:r w:rsidRPr="00015DE9">
        <w:t>been</w:t>
      </w:r>
      <w:r w:rsidR="009037DA">
        <w:t xml:space="preserve"> </w:t>
      </w:r>
      <w:r w:rsidRPr="00015DE9">
        <w:t>untouched</w:t>
      </w:r>
      <w:r w:rsidR="009037DA">
        <w:t xml:space="preserve"> </w:t>
      </w:r>
      <w:r w:rsidRPr="00015DE9">
        <w:t>by</w:t>
      </w:r>
      <w:r w:rsidR="009037DA">
        <w:t xml:space="preserve"> </w:t>
      </w:r>
      <w:r w:rsidRPr="00015DE9">
        <w:t>the</w:t>
      </w:r>
      <w:r w:rsidR="009037DA">
        <w:t xml:space="preserve"> </w:t>
      </w:r>
      <w:r w:rsidRPr="00015DE9">
        <w:t>initial</w:t>
      </w:r>
      <w:r w:rsidR="009037DA">
        <w:t xml:space="preserve"> </w:t>
      </w:r>
      <w:r w:rsidRPr="00015DE9">
        <w:t>requestor.</w:t>
      </w:r>
      <w:r w:rsidR="009037DA">
        <w:t xml:space="preserve">  </w:t>
      </w:r>
      <w:r w:rsidRPr="00015DE9">
        <w:t>Also,</w:t>
      </w:r>
      <w:r w:rsidR="009037DA">
        <w:t xml:space="preserve"> </w:t>
      </w:r>
      <w:r w:rsidRPr="00015DE9">
        <w:t>in</w:t>
      </w:r>
      <w:r w:rsidR="009037DA">
        <w:t xml:space="preserve"> </w:t>
      </w:r>
      <w:r w:rsidRPr="00015DE9">
        <w:t>order</w:t>
      </w:r>
      <w:r w:rsidR="009037DA">
        <w:t xml:space="preserve"> </w:t>
      </w:r>
      <w:r w:rsidRPr="00015DE9">
        <w:t>to</w:t>
      </w:r>
      <w:r w:rsidR="009037DA">
        <w:t xml:space="preserve"> </w:t>
      </w:r>
      <w:r w:rsidRPr="00015DE9">
        <w:t>maintain</w:t>
      </w:r>
      <w:r w:rsidR="009037DA">
        <w:t xml:space="preserve"> </w:t>
      </w:r>
      <w:r w:rsidRPr="00015DE9">
        <w:t>record</w:t>
      </w:r>
      <w:r w:rsidR="009037DA">
        <w:t xml:space="preserve"> </w:t>
      </w:r>
      <w:r w:rsidRPr="00015DE9">
        <w:t>locks,</w:t>
      </w:r>
      <w:r w:rsidR="009037DA">
        <w:t xml:space="preserve"> </w:t>
      </w:r>
      <w:r w:rsidRPr="00015DE9">
        <w:t>a</w:t>
      </w:r>
      <w:r w:rsidR="009037DA">
        <w:t xml:space="preserve"> </w:t>
      </w:r>
      <w:r w:rsidRPr="00015DE9">
        <w:t>persistent</w:t>
      </w:r>
      <w:r w:rsidR="009037DA">
        <w:t xml:space="preserve"> </w:t>
      </w:r>
      <w:r w:rsidRPr="00015DE9">
        <w:t>connection</w:t>
      </w:r>
      <w:r w:rsidR="009037DA">
        <w:t xml:space="preserve"> </w:t>
      </w:r>
      <w:r w:rsidRPr="00015DE9">
        <w:t>to</w:t>
      </w:r>
      <w:r w:rsidR="009037DA">
        <w:t xml:space="preserve"> </w:t>
      </w:r>
      <w:r w:rsidRPr="00015DE9">
        <w:t>the</w:t>
      </w:r>
      <w:r w:rsidR="009037DA">
        <w:t xml:space="preserve"> </w:t>
      </w:r>
      <w:r w:rsidRPr="00015DE9">
        <w:t>database</w:t>
      </w:r>
      <w:r w:rsidR="009037DA">
        <w:t xml:space="preserve"> </w:t>
      </w:r>
      <w:r w:rsidRPr="00015DE9">
        <w:t>server</w:t>
      </w:r>
      <w:r w:rsidR="009037DA">
        <w:t xml:space="preserve"> </w:t>
      </w:r>
      <w:r w:rsidRPr="00015DE9">
        <w:t>is</w:t>
      </w:r>
      <w:r w:rsidR="009037DA">
        <w:t xml:space="preserve"> </w:t>
      </w:r>
      <w:r w:rsidRPr="00015DE9">
        <w:t>required.</w:t>
      </w:r>
      <w:r w:rsidR="009037DA">
        <w:t xml:space="preserve">  </w:t>
      </w:r>
      <w:r w:rsidRPr="00015DE9">
        <w:t>Since</w:t>
      </w:r>
      <w:r w:rsidR="009037DA">
        <w:t xml:space="preserve"> </w:t>
      </w:r>
      <w:r w:rsidRPr="00015DE9">
        <w:t>web</w:t>
      </w:r>
      <w:r w:rsidR="009037DA">
        <w:t xml:space="preserve"> </w:t>
      </w:r>
      <w:r w:rsidRPr="00015DE9">
        <w:t>applications</w:t>
      </w:r>
      <w:r w:rsidR="009037DA">
        <w:t xml:space="preserve"> </w:t>
      </w:r>
      <w:r w:rsidRPr="00015DE9">
        <w:t>can</w:t>
      </w:r>
      <w:r w:rsidR="009037DA">
        <w:t xml:space="preserve"> </w:t>
      </w:r>
      <w:r w:rsidRPr="00015DE9">
        <w:t>have</w:t>
      </w:r>
      <w:r w:rsidR="009037DA">
        <w:t xml:space="preserve"> </w:t>
      </w:r>
      <w:r w:rsidRPr="00015DE9">
        <w:t>hundreds</w:t>
      </w:r>
      <w:r w:rsidR="009037DA">
        <w:t xml:space="preserve"> </w:t>
      </w:r>
      <w:r w:rsidRPr="00015DE9">
        <w:t>or</w:t>
      </w:r>
      <w:r w:rsidR="009037DA">
        <w:t xml:space="preserve"> </w:t>
      </w:r>
      <w:r w:rsidRPr="00015DE9">
        <w:t>thousands</w:t>
      </w:r>
      <w:r w:rsidR="009037DA">
        <w:t xml:space="preserve"> </w:t>
      </w:r>
      <w:r w:rsidRPr="00015DE9">
        <w:t>of</w:t>
      </w:r>
      <w:r w:rsidR="009037DA">
        <w:t xml:space="preserve"> </w:t>
      </w:r>
      <w:r w:rsidRPr="00015DE9">
        <w:t>simultaneous</w:t>
      </w:r>
      <w:r w:rsidR="009037DA">
        <w:t xml:space="preserve"> </w:t>
      </w:r>
      <w:r w:rsidRPr="00015DE9">
        <w:t>users,</w:t>
      </w:r>
      <w:r w:rsidR="009037DA">
        <w:t xml:space="preserve"> </w:t>
      </w:r>
      <w:r w:rsidRPr="00015DE9">
        <w:t>a</w:t>
      </w:r>
      <w:r w:rsidR="009037DA">
        <w:t xml:space="preserve"> </w:t>
      </w:r>
      <w:r w:rsidRPr="00015DE9">
        <w:t>persistent</w:t>
      </w:r>
      <w:r w:rsidR="009037DA">
        <w:t xml:space="preserve"> </w:t>
      </w:r>
      <w:r w:rsidRPr="00015DE9">
        <w:t>connection</w:t>
      </w:r>
      <w:r w:rsidR="009037DA">
        <w:t xml:space="preserve"> </w:t>
      </w:r>
      <w:r w:rsidRPr="00015DE9">
        <w:t>to</w:t>
      </w:r>
      <w:r w:rsidR="009037DA">
        <w:t xml:space="preserve"> </w:t>
      </w:r>
      <w:r w:rsidRPr="00015DE9">
        <w:t>the</w:t>
      </w:r>
      <w:r w:rsidR="009037DA">
        <w:t xml:space="preserve"> </w:t>
      </w:r>
      <w:r w:rsidRPr="00015DE9">
        <w:t>database</w:t>
      </w:r>
      <w:r w:rsidR="009037DA">
        <w:t xml:space="preserve"> </w:t>
      </w:r>
      <w:r w:rsidRPr="00015DE9">
        <w:t>cannot</w:t>
      </w:r>
      <w:r w:rsidR="009037DA">
        <w:t xml:space="preserve"> </w:t>
      </w:r>
      <w:r w:rsidRPr="00015DE9">
        <w:t>be</w:t>
      </w:r>
      <w:r w:rsidR="009037DA">
        <w:t xml:space="preserve"> </w:t>
      </w:r>
      <w:r w:rsidRPr="00015DE9">
        <w:t>maintained</w:t>
      </w:r>
      <w:r w:rsidR="009037DA">
        <w:t xml:space="preserve"> </w:t>
      </w:r>
      <w:r w:rsidRPr="00015DE9">
        <w:t>without</w:t>
      </w:r>
      <w:r w:rsidR="009037DA">
        <w:t xml:space="preserve"> </w:t>
      </w:r>
      <w:r w:rsidRPr="00015DE9">
        <w:t>having</w:t>
      </w:r>
      <w:r w:rsidR="009037DA">
        <w:t xml:space="preserve"> </w:t>
      </w:r>
      <w:r w:rsidRPr="00015DE9">
        <w:t>tremendous</w:t>
      </w:r>
      <w:r w:rsidR="009037DA">
        <w:t xml:space="preserve"> </w:t>
      </w:r>
      <w:r w:rsidRPr="00015DE9">
        <w:t>resources</w:t>
      </w:r>
      <w:r w:rsidR="009037DA">
        <w:t xml:space="preserve"> </w:t>
      </w:r>
      <w:r w:rsidRPr="00015DE9">
        <w:t>on</w:t>
      </w:r>
      <w:r w:rsidR="009037DA">
        <w:t xml:space="preserve"> </w:t>
      </w:r>
      <w:r w:rsidRPr="00015DE9">
        <w:t>the</w:t>
      </w:r>
      <w:r w:rsidR="009037DA">
        <w:t xml:space="preserve"> </w:t>
      </w:r>
      <w:r w:rsidRPr="00015DE9">
        <w:t>database</w:t>
      </w:r>
      <w:r w:rsidR="009037DA">
        <w:t xml:space="preserve"> </w:t>
      </w:r>
      <w:r w:rsidRPr="00015DE9">
        <w:t>server.</w:t>
      </w:r>
      <w:r w:rsidR="009037DA">
        <w:t xml:space="preserve">  </w:t>
      </w:r>
      <w:r w:rsidRPr="00015DE9">
        <w:t>Moreover,</w:t>
      </w:r>
      <w:r w:rsidR="009037DA">
        <w:t xml:space="preserve"> </w:t>
      </w:r>
      <w:r w:rsidRPr="00015DE9">
        <w:t>some</w:t>
      </w:r>
      <w:r w:rsidR="009037DA">
        <w:t xml:space="preserve"> </w:t>
      </w:r>
      <w:r w:rsidRPr="00015DE9">
        <w:t>database</w:t>
      </w:r>
      <w:r w:rsidR="009037DA">
        <w:t xml:space="preserve"> </w:t>
      </w:r>
      <w:r w:rsidRPr="00015DE9">
        <w:t>tools</w:t>
      </w:r>
      <w:r w:rsidR="009037DA">
        <w:t xml:space="preserve"> </w:t>
      </w:r>
      <w:r w:rsidRPr="00015DE9">
        <w:t>are</w:t>
      </w:r>
      <w:r w:rsidR="009037DA">
        <w:t xml:space="preserve"> </w:t>
      </w:r>
      <w:r w:rsidRPr="00015DE9">
        <w:t>licensed</w:t>
      </w:r>
      <w:r w:rsidR="009037DA">
        <w:t xml:space="preserve"> </w:t>
      </w:r>
      <w:r w:rsidRPr="00015DE9">
        <w:t>based</w:t>
      </w:r>
      <w:r w:rsidR="009037DA">
        <w:t xml:space="preserve"> </w:t>
      </w:r>
      <w:r w:rsidRPr="00015DE9">
        <w:t>on</w:t>
      </w:r>
      <w:r w:rsidR="009037DA">
        <w:t xml:space="preserve"> </w:t>
      </w:r>
      <w:r w:rsidRPr="00015DE9">
        <w:t>the</w:t>
      </w:r>
      <w:r w:rsidR="009037DA">
        <w:t xml:space="preserve"> </w:t>
      </w:r>
      <w:r w:rsidRPr="00015DE9">
        <w:t>number</w:t>
      </w:r>
      <w:r w:rsidR="009037DA">
        <w:t xml:space="preserve"> </w:t>
      </w:r>
      <w:r w:rsidRPr="00015DE9">
        <w:t>of</w:t>
      </w:r>
      <w:r w:rsidR="009037DA">
        <w:t xml:space="preserve"> </w:t>
      </w:r>
      <w:r w:rsidRPr="00015DE9">
        <w:t>concurrent</w:t>
      </w:r>
      <w:r w:rsidR="009037DA">
        <w:t xml:space="preserve"> </w:t>
      </w:r>
      <w:r w:rsidRPr="00015DE9">
        <w:t>connections.</w:t>
      </w:r>
      <w:r w:rsidR="009037DA">
        <w:t xml:space="preserve">  </w:t>
      </w:r>
      <w:r w:rsidRPr="00015DE9">
        <w:t>As</w:t>
      </w:r>
      <w:r w:rsidR="009037DA">
        <w:t xml:space="preserve"> </w:t>
      </w:r>
      <w:r w:rsidRPr="00015DE9">
        <w:t>such,</w:t>
      </w:r>
      <w:r w:rsidR="009037DA">
        <w:t xml:space="preserve"> </w:t>
      </w:r>
      <w:r w:rsidRPr="00015DE9">
        <w:t>applications</w:t>
      </w:r>
      <w:r w:rsidR="009037DA">
        <w:t xml:space="preserve"> </w:t>
      </w:r>
      <w:r w:rsidRPr="00015DE9">
        <w:t>that</w:t>
      </w:r>
      <w:r w:rsidR="009037DA">
        <w:t xml:space="preserve"> </w:t>
      </w:r>
      <w:r w:rsidRPr="00015DE9">
        <w:t>use</w:t>
      </w:r>
      <w:r w:rsidR="009037DA">
        <w:t xml:space="preserve"> </w:t>
      </w:r>
      <w:r w:rsidRPr="00015DE9">
        <w:t>pessimistic</w:t>
      </w:r>
      <w:r w:rsidR="009037DA">
        <w:t xml:space="preserve"> </w:t>
      </w:r>
      <w:r w:rsidRPr="00015DE9">
        <w:t>concurrency</w:t>
      </w:r>
      <w:r w:rsidR="009037DA">
        <w:t xml:space="preserve"> </w:t>
      </w:r>
      <w:r w:rsidRPr="00015DE9">
        <w:t>would</w:t>
      </w:r>
      <w:r w:rsidR="009037DA">
        <w:t xml:space="preserve"> </w:t>
      </w:r>
      <w:r w:rsidRPr="00015DE9">
        <w:t>require</w:t>
      </w:r>
      <w:r w:rsidR="009037DA">
        <w:t xml:space="preserve"> </w:t>
      </w:r>
      <w:r w:rsidRPr="00015DE9">
        <w:t>additional</w:t>
      </w:r>
      <w:r w:rsidR="009037DA">
        <w:t xml:space="preserve"> </w:t>
      </w:r>
      <w:r w:rsidRPr="00015DE9">
        <w:t>licenses</w:t>
      </w:r>
      <w:r w:rsidR="009037DA">
        <w:t xml:space="preserve"> </w:t>
      </w:r>
      <w:r w:rsidRPr="00015DE9">
        <w:t>for</w:t>
      </w:r>
      <w:r w:rsidR="009037DA">
        <w:t xml:space="preserve"> </w:t>
      </w:r>
      <w:r w:rsidRPr="00015DE9">
        <w:t>use.</w:t>
      </w:r>
      <w:r w:rsidR="009037DA">
        <w:t xml:space="preserve">  </w:t>
      </w:r>
      <w:r w:rsidRPr="00015DE9">
        <w:t>Because</w:t>
      </w:r>
      <w:r w:rsidR="009037DA">
        <w:t xml:space="preserve"> </w:t>
      </w:r>
      <w:r w:rsidRPr="00015DE9">
        <w:t>of</w:t>
      </w:r>
      <w:r w:rsidR="009037DA">
        <w:t xml:space="preserve"> </w:t>
      </w:r>
      <w:r w:rsidRPr="00015DE9">
        <w:t>this</w:t>
      </w:r>
      <w:r w:rsidR="009037DA">
        <w:t xml:space="preserve"> </w:t>
      </w:r>
      <w:r w:rsidRPr="00015DE9">
        <w:t>drawback,</w:t>
      </w:r>
      <w:r w:rsidR="009037DA">
        <w:t xml:space="preserve"> </w:t>
      </w:r>
      <w:r w:rsidRPr="00015DE9">
        <w:t>almost</w:t>
      </w:r>
      <w:r w:rsidR="009037DA">
        <w:t xml:space="preserve"> </w:t>
      </w:r>
      <w:r w:rsidRPr="00015DE9">
        <w:t>all</w:t>
      </w:r>
      <w:r w:rsidR="009037DA">
        <w:t xml:space="preserve"> </w:t>
      </w:r>
      <w:r w:rsidRPr="00015DE9">
        <w:t>applications</w:t>
      </w:r>
      <w:r w:rsidR="009037DA">
        <w:t xml:space="preserve"> </w:t>
      </w:r>
      <w:r w:rsidRPr="00015DE9">
        <w:t>use</w:t>
      </w:r>
      <w:r w:rsidR="009037DA">
        <w:t xml:space="preserve"> </w:t>
      </w:r>
      <w:r w:rsidRPr="00015DE9">
        <w:t>optimistic</w:t>
      </w:r>
      <w:r w:rsidR="009037DA">
        <w:t xml:space="preserve"> </w:t>
      </w:r>
      <w:r w:rsidRPr="00015DE9">
        <w:t>concurrency</w:t>
      </w:r>
      <w:r w:rsidR="009037DA">
        <w:t xml:space="preserve"> </w:t>
      </w:r>
      <w:r w:rsidRPr="00015DE9">
        <w:t>control.</w:t>
      </w:r>
    </w:p>
    <w:p w:rsidR="000D4F1B" w:rsidRPr="00015DE9" w:rsidRDefault="000D4F1B" w:rsidP="00015DE9"/>
    <w:p w:rsidR="000B5111" w:rsidRDefault="00C06E3C" w:rsidP="000B5111">
      <w:pPr>
        <w:pStyle w:val="Heading4"/>
      </w:pPr>
      <w:bookmarkStart w:id="272" w:name="_Toc34202317"/>
      <w:bookmarkStart w:id="273" w:name="_Toc34202754"/>
      <w:bookmarkStart w:id="274" w:name="_Toc34202769"/>
      <w:bookmarkStart w:id="275" w:name="_Toc38781587"/>
      <w:bookmarkStart w:id="276" w:name="_Toc46301803"/>
      <w:bookmarkStart w:id="277" w:name="_Toc46553201"/>
      <w:bookmarkStart w:id="278" w:name="_Ref48454515"/>
      <w:bookmarkStart w:id="279" w:name="_Toc53046300"/>
      <w:bookmarkStart w:id="280" w:name="_Toc74649072"/>
      <w:bookmarkStart w:id="281" w:name="_Toc78185139"/>
      <w:bookmarkStart w:id="282" w:name="_Toc82414555"/>
      <w:bookmarkStart w:id="283" w:name="_Toc105586968"/>
      <w:bookmarkStart w:id="284" w:name="_Toc414885733"/>
      <w:r>
        <w:t>What</w:t>
      </w:r>
      <w:r w:rsidR="009037DA">
        <w:t xml:space="preserve"> </w:t>
      </w:r>
      <w:r>
        <w:t>is</w:t>
      </w:r>
      <w:r w:rsidR="009037DA">
        <w:t xml:space="preserve"> </w:t>
      </w:r>
      <w:r>
        <w:t>O</w:t>
      </w:r>
      <w:r w:rsidR="000B5111">
        <w:t>ptimistic</w:t>
      </w:r>
      <w:r w:rsidR="009037DA">
        <w:t xml:space="preserve"> </w:t>
      </w:r>
      <w:r w:rsidR="000B5111">
        <w:t>Concurrenc</w:t>
      </w:r>
      <w:r>
        <w:t>y?</w:t>
      </w:r>
      <w:bookmarkEnd w:id="272"/>
      <w:bookmarkEnd w:id="273"/>
      <w:bookmarkEnd w:id="274"/>
      <w:bookmarkEnd w:id="275"/>
      <w:bookmarkEnd w:id="276"/>
      <w:bookmarkEnd w:id="277"/>
      <w:bookmarkEnd w:id="278"/>
      <w:bookmarkEnd w:id="279"/>
      <w:bookmarkEnd w:id="280"/>
      <w:bookmarkEnd w:id="281"/>
      <w:bookmarkEnd w:id="282"/>
      <w:bookmarkEnd w:id="283"/>
      <w:bookmarkEnd w:id="284"/>
    </w:p>
    <w:p w:rsidR="000B5111" w:rsidRPr="00A6799D" w:rsidRDefault="007048F2" w:rsidP="000B5111">
      <w:r>
        <w:fldChar w:fldCharType="begin"/>
      </w:r>
      <w:r w:rsidR="000B5111" w:rsidRPr="00A6799D">
        <w:instrText>xe</w:instrText>
      </w:r>
      <w:r w:rsidR="009037DA">
        <w:instrText xml:space="preserve"> </w:instrText>
      </w:r>
      <w:r w:rsidR="000B5111" w:rsidRPr="00A6799D">
        <w:instrText>"Optimistic</w:instrText>
      </w:r>
      <w:r w:rsidR="009037DA">
        <w:instrText xml:space="preserve"> </w:instrText>
      </w:r>
      <w:r w:rsidR="000B5111" w:rsidRPr="00A6799D">
        <w:instrText>concurrency"</w:instrText>
      </w:r>
      <w:r>
        <w:fldChar w:fldCharType="end"/>
      </w:r>
      <w:r>
        <w:fldChar w:fldCharType="begin"/>
      </w:r>
      <w:r w:rsidR="000B5111" w:rsidRPr="00A6799D">
        <w:instrText>xe</w:instrText>
      </w:r>
      <w:r w:rsidR="009037DA">
        <w:instrText xml:space="preserve"> </w:instrText>
      </w:r>
      <w:r w:rsidR="000B5111" w:rsidRPr="00A6799D">
        <w:instrText>"Concurrency:Optimistic"</w:instrText>
      </w:r>
      <w:r>
        <w:fldChar w:fldCharType="end"/>
      </w:r>
      <w:r>
        <w:fldChar w:fldCharType="begin"/>
      </w:r>
      <w:r w:rsidR="000B5111" w:rsidRPr="00A6799D">
        <w:instrText>xe</w:instrText>
      </w:r>
      <w:r w:rsidR="009037DA">
        <w:instrText xml:space="preserve"> </w:instrText>
      </w:r>
      <w:r w:rsidR="000B5111" w:rsidRPr="00A6799D">
        <w:instrText>"Database:Optimistic</w:instrText>
      </w:r>
      <w:r w:rsidR="009037DA">
        <w:instrText xml:space="preserve"> </w:instrText>
      </w:r>
      <w:r w:rsidR="000B5111" w:rsidRPr="00A6799D">
        <w:instrText>concurrency"</w:instrText>
      </w:r>
      <w:r>
        <w:fldChar w:fldCharType="end"/>
      </w:r>
      <w:r w:rsidR="000B5111" w:rsidRPr="00A6799D">
        <w:t>With</w:t>
      </w:r>
      <w:r w:rsidR="009037DA">
        <w:t xml:space="preserve"> </w:t>
      </w:r>
      <w:r w:rsidR="000B5111" w:rsidRPr="00A6799D">
        <w:t>optimistic,</w:t>
      </w:r>
      <w:r w:rsidR="009037DA">
        <w:t xml:space="preserve"> </w:t>
      </w:r>
      <w:r w:rsidR="000B5111" w:rsidRPr="00A6799D">
        <w:t>or</w:t>
      </w:r>
      <w:r w:rsidR="009037DA">
        <w:t xml:space="preserve"> </w:t>
      </w:r>
      <w:r w:rsidR="000B5111" w:rsidRPr="00A6799D">
        <w:t>positive,</w:t>
      </w:r>
      <w:r w:rsidR="009037DA">
        <w:t xml:space="preserve"> </w:t>
      </w:r>
      <w:r w:rsidR="000B5111" w:rsidRPr="00A6799D">
        <w:t>concurrency,</w:t>
      </w:r>
      <w:r w:rsidR="009037DA">
        <w:t xml:space="preserve"> </w:t>
      </w:r>
      <w:r w:rsidR="000B5111" w:rsidRPr="00A6799D">
        <w:t>the</w:t>
      </w:r>
      <w:r w:rsidR="009037DA">
        <w:t xml:space="preserve"> </w:t>
      </w:r>
      <w:r w:rsidR="000B5111" w:rsidRPr="00A6799D">
        <w:t>record</w:t>
      </w:r>
      <w:r w:rsidR="009037DA">
        <w:t xml:space="preserve"> </w:t>
      </w:r>
      <w:r w:rsidR="000B5111" w:rsidRPr="00A6799D">
        <w:t>is</w:t>
      </w:r>
      <w:r w:rsidR="009037DA">
        <w:t xml:space="preserve"> </w:t>
      </w:r>
      <w:r w:rsidR="000B5111" w:rsidRPr="00A6799D">
        <w:t>not</w:t>
      </w:r>
      <w:r w:rsidR="009037DA">
        <w:t xml:space="preserve"> </w:t>
      </w:r>
      <w:r w:rsidR="000B5111" w:rsidRPr="00A6799D">
        <w:t>locked</w:t>
      </w:r>
      <w:r w:rsidR="009037DA">
        <w:t xml:space="preserve"> </w:t>
      </w:r>
      <w:r w:rsidR="000B5111" w:rsidRPr="00A6799D">
        <w:t>during</w:t>
      </w:r>
      <w:r w:rsidR="009037DA">
        <w:t xml:space="preserve"> </w:t>
      </w:r>
      <w:r w:rsidR="000B5111" w:rsidRPr="00A6799D">
        <w:t>the</w:t>
      </w:r>
      <w:r w:rsidR="009037DA">
        <w:t xml:space="preserve"> </w:t>
      </w:r>
      <w:r w:rsidR="000B5111" w:rsidRPr="00A6799D">
        <w:t>edit</w:t>
      </w:r>
      <w:r w:rsidR="009037DA">
        <w:t xml:space="preserve"> </w:t>
      </w:r>
      <w:r w:rsidR="000B5111" w:rsidRPr="00A6799D">
        <w:t>phase.</w:t>
      </w:r>
      <w:r w:rsidR="009037DA">
        <w:t xml:space="preserve">  </w:t>
      </w:r>
      <w:r w:rsidR="000B5111" w:rsidRPr="00A6799D">
        <w:t>Instead,</w:t>
      </w:r>
      <w:r w:rsidR="009037DA">
        <w:t xml:space="preserve"> </w:t>
      </w:r>
      <w:r w:rsidR="000B5111" w:rsidRPr="00A6799D">
        <w:t>the</w:t>
      </w:r>
      <w:r w:rsidR="009037DA">
        <w:t xml:space="preserve"> </w:t>
      </w:r>
      <w:r w:rsidR="000B5111" w:rsidRPr="00A6799D">
        <w:t>record</w:t>
      </w:r>
      <w:r w:rsidR="009037DA">
        <w:t xml:space="preserve"> </w:t>
      </w:r>
      <w:r w:rsidR="000B5111" w:rsidRPr="00A6799D">
        <w:t>is</w:t>
      </w:r>
      <w:r w:rsidR="009037DA">
        <w:t xml:space="preserve"> </w:t>
      </w:r>
      <w:r w:rsidR="000B5111" w:rsidRPr="00A6799D">
        <w:t>locked</w:t>
      </w:r>
      <w:r w:rsidR="009037DA">
        <w:t xml:space="preserve"> </w:t>
      </w:r>
      <w:r w:rsidR="000B5111" w:rsidRPr="00A6799D">
        <w:t>for</w:t>
      </w:r>
      <w:r w:rsidR="009037DA">
        <w:t xml:space="preserve"> </w:t>
      </w:r>
      <w:r w:rsidR="000B5111" w:rsidRPr="00A6799D">
        <w:t>a</w:t>
      </w:r>
      <w:r w:rsidR="009037DA">
        <w:t xml:space="preserve"> </w:t>
      </w:r>
      <w:r w:rsidR="000B5111" w:rsidRPr="00A6799D">
        <w:t>split</w:t>
      </w:r>
      <w:r w:rsidR="009037DA">
        <w:t xml:space="preserve"> </w:t>
      </w:r>
      <w:r w:rsidR="000B5111" w:rsidRPr="00A6799D">
        <w:t>second</w:t>
      </w:r>
      <w:r w:rsidR="009037DA">
        <w:t xml:space="preserve"> </w:t>
      </w:r>
      <w:r w:rsidR="000B5111" w:rsidRPr="00A6799D">
        <w:t>just</w:t>
      </w:r>
      <w:r w:rsidR="009037DA">
        <w:t xml:space="preserve"> </w:t>
      </w:r>
      <w:r w:rsidR="000B5111" w:rsidRPr="00A6799D">
        <w:t>before</w:t>
      </w:r>
      <w:r w:rsidR="009037DA">
        <w:t xml:space="preserve"> </w:t>
      </w:r>
      <w:r w:rsidR="000B5111" w:rsidRPr="00A6799D">
        <w:t>the</w:t>
      </w:r>
      <w:r w:rsidR="009037DA">
        <w:t xml:space="preserve"> </w:t>
      </w:r>
      <w:r w:rsidR="000B5111" w:rsidRPr="00A6799D">
        <w:t>new</w:t>
      </w:r>
      <w:r w:rsidR="009037DA">
        <w:t xml:space="preserve"> </w:t>
      </w:r>
      <w:r w:rsidR="000B5111" w:rsidRPr="00A6799D">
        <w:t>changes</w:t>
      </w:r>
      <w:r w:rsidR="009037DA">
        <w:t xml:space="preserve"> </w:t>
      </w:r>
      <w:r w:rsidR="000B5111" w:rsidRPr="00A6799D">
        <w:t>are</w:t>
      </w:r>
      <w:r w:rsidR="009037DA">
        <w:t xml:space="preserve"> </w:t>
      </w:r>
      <w:r w:rsidR="000B5111" w:rsidRPr="00A6799D">
        <w:t>committed</w:t>
      </w:r>
      <w:r w:rsidR="009037DA">
        <w:t xml:space="preserve"> </w:t>
      </w:r>
      <w:r w:rsidR="000B5111" w:rsidRPr="00A6799D">
        <w:t>to</w:t>
      </w:r>
      <w:r w:rsidR="009037DA">
        <w:t xml:space="preserve"> </w:t>
      </w:r>
      <w:r w:rsidR="000B5111" w:rsidRPr="00A6799D">
        <w:t>the</w:t>
      </w:r>
      <w:r w:rsidR="009037DA">
        <w:t xml:space="preserve"> </w:t>
      </w:r>
      <w:r w:rsidR="000B5111" w:rsidRPr="00A6799D">
        <w:t>database</w:t>
      </w:r>
      <w:r w:rsidR="009037DA">
        <w:t xml:space="preserve"> </w:t>
      </w:r>
      <w:r w:rsidR="000B5111" w:rsidRPr="00A6799D">
        <w:t>and</w:t>
      </w:r>
      <w:r w:rsidR="009037DA">
        <w:t xml:space="preserve"> </w:t>
      </w:r>
      <w:r w:rsidR="000B5111" w:rsidRPr="00A6799D">
        <w:t>immediately</w:t>
      </w:r>
      <w:r w:rsidR="009037DA">
        <w:t xml:space="preserve"> </w:t>
      </w:r>
      <w:r w:rsidR="000B5111" w:rsidRPr="00A6799D">
        <w:t>unlocked</w:t>
      </w:r>
      <w:r w:rsidR="009037DA">
        <w:t xml:space="preserve"> </w:t>
      </w:r>
      <w:r w:rsidR="000B5111" w:rsidRPr="00A6799D">
        <w:t>after</w:t>
      </w:r>
      <w:r w:rsidR="009037DA">
        <w:t xml:space="preserve"> </w:t>
      </w:r>
      <w:r w:rsidR="000B5111" w:rsidRPr="00A6799D">
        <w:t>the</w:t>
      </w:r>
      <w:r w:rsidR="009037DA">
        <w:t xml:space="preserve"> </w:t>
      </w:r>
      <w:r w:rsidR="000B5111" w:rsidRPr="00A6799D">
        <w:t>changes</w:t>
      </w:r>
      <w:r w:rsidR="009037DA">
        <w:t xml:space="preserve"> </w:t>
      </w:r>
      <w:r w:rsidR="000B5111" w:rsidRPr="00A6799D">
        <w:t>have</w:t>
      </w:r>
      <w:r w:rsidR="009037DA">
        <w:t xml:space="preserve"> </w:t>
      </w:r>
      <w:r w:rsidR="000B5111" w:rsidRPr="00A6799D">
        <w:t>been</w:t>
      </w:r>
      <w:r w:rsidR="009037DA">
        <w:t xml:space="preserve"> </w:t>
      </w:r>
      <w:r w:rsidR="000B5111" w:rsidRPr="00A6799D">
        <w:t>made.</w:t>
      </w:r>
      <w:r w:rsidR="009037DA">
        <w:t xml:space="preserve">  </w:t>
      </w:r>
      <w:r w:rsidR="000B5111" w:rsidRPr="00A6799D">
        <w:t>Optimistic</w:t>
      </w:r>
      <w:r w:rsidR="009037DA">
        <w:t xml:space="preserve"> </w:t>
      </w:r>
      <w:r w:rsidR="000B5111" w:rsidRPr="00A6799D">
        <w:t>concurrency</w:t>
      </w:r>
      <w:r w:rsidR="009037DA">
        <w:t xml:space="preserve"> </w:t>
      </w:r>
      <w:r w:rsidR="000B5111" w:rsidRPr="00A6799D">
        <w:t>is</w:t>
      </w:r>
      <w:r w:rsidR="009037DA">
        <w:t xml:space="preserve"> </w:t>
      </w:r>
      <w:r w:rsidR="000B5111" w:rsidRPr="00A6799D">
        <w:t>generally</w:t>
      </w:r>
      <w:r w:rsidR="009037DA">
        <w:t xml:space="preserve"> </w:t>
      </w:r>
      <w:r w:rsidR="000B5111" w:rsidRPr="00A6799D">
        <w:t>used</w:t>
      </w:r>
      <w:r w:rsidR="009037DA">
        <w:t xml:space="preserve"> </w:t>
      </w:r>
      <w:r w:rsidR="000B5111" w:rsidRPr="00A6799D">
        <w:t>in</w:t>
      </w:r>
      <w:r w:rsidR="009037DA">
        <w:t xml:space="preserve"> </w:t>
      </w:r>
      <w:r w:rsidR="000B5111" w:rsidRPr="00A6799D">
        <w:t>environments</w:t>
      </w:r>
      <w:r w:rsidR="009037DA">
        <w:t xml:space="preserve"> </w:t>
      </w:r>
      <w:r w:rsidR="000B5111" w:rsidRPr="00A6799D">
        <w:t>with</w:t>
      </w:r>
      <w:r w:rsidR="009037DA">
        <w:t xml:space="preserve"> </w:t>
      </w:r>
      <w:r w:rsidR="000B5111" w:rsidRPr="00A6799D">
        <w:t>a</w:t>
      </w:r>
      <w:r w:rsidR="009037DA">
        <w:t xml:space="preserve"> </w:t>
      </w:r>
      <w:r w:rsidR="000B5111" w:rsidRPr="00A6799D">
        <w:t>low</w:t>
      </w:r>
      <w:r w:rsidR="009037DA">
        <w:t xml:space="preserve"> </w:t>
      </w:r>
      <w:r w:rsidR="000B5111" w:rsidRPr="00A6799D">
        <w:t>contention</w:t>
      </w:r>
      <w:r w:rsidR="009037DA">
        <w:t xml:space="preserve"> </w:t>
      </w:r>
      <w:r w:rsidR="000B5111" w:rsidRPr="00A6799D">
        <w:t>for</w:t>
      </w:r>
      <w:r w:rsidR="009037DA">
        <w:t xml:space="preserve"> </w:t>
      </w:r>
      <w:r w:rsidR="000B5111" w:rsidRPr="00A6799D">
        <w:t>data,</w:t>
      </w:r>
      <w:r w:rsidR="009037DA">
        <w:t xml:space="preserve"> </w:t>
      </w:r>
      <w:r w:rsidR="000B5111" w:rsidRPr="00A6799D">
        <w:t>such</w:t>
      </w:r>
      <w:r w:rsidR="009037DA">
        <w:t xml:space="preserve"> </w:t>
      </w:r>
      <w:r w:rsidR="000B5111" w:rsidRPr="00A6799D">
        <w:t>as</w:t>
      </w:r>
      <w:r w:rsidR="009037DA">
        <w:t xml:space="preserve"> </w:t>
      </w:r>
      <w:r w:rsidR="000B5111" w:rsidRPr="00A6799D">
        <w:t>web</w:t>
      </w:r>
      <w:r w:rsidR="009037DA">
        <w:t xml:space="preserve"> </w:t>
      </w:r>
      <w:r w:rsidR="000B5111" w:rsidRPr="00A6799D">
        <w:t>applications,</w:t>
      </w:r>
      <w:r w:rsidR="009037DA">
        <w:t xml:space="preserve"> </w:t>
      </w:r>
      <w:r w:rsidR="000B5111" w:rsidRPr="00A6799D">
        <w:t>where</w:t>
      </w:r>
      <w:r w:rsidR="009037DA">
        <w:t xml:space="preserve"> </w:t>
      </w:r>
      <w:r w:rsidR="000B5111" w:rsidRPr="00A6799D">
        <w:t>there</w:t>
      </w:r>
      <w:r w:rsidR="009037DA">
        <w:t xml:space="preserve"> </w:t>
      </w:r>
      <w:r w:rsidR="000B5111" w:rsidRPr="00A6799D">
        <w:t>are</w:t>
      </w:r>
      <w:r w:rsidR="009037DA">
        <w:t xml:space="preserve"> </w:t>
      </w:r>
      <w:r w:rsidR="000B5111" w:rsidRPr="00A6799D">
        <w:t>minimal</w:t>
      </w:r>
      <w:r w:rsidR="009037DA">
        <w:t xml:space="preserve"> </w:t>
      </w:r>
      <w:r w:rsidR="000B5111" w:rsidRPr="00A6799D">
        <w:t>chances</w:t>
      </w:r>
      <w:r w:rsidR="009037DA">
        <w:t xml:space="preserve"> </w:t>
      </w:r>
      <w:r w:rsidR="000B5111" w:rsidRPr="00A6799D">
        <w:t>of</w:t>
      </w:r>
      <w:r w:rsidR="009037DA">
        <w:t xml:space="preserve"> </w:t>
      </w:r>
      <w:r w:rsidR="000B5111" w:rsidRPr="00A6799D">
        <w:t>two</w:t>
      </w:r>
      <w:r w:rsidR="009037DA">
        <w:t xml:space="preserve"> </w:t>
      </w:r>
      <w:r w:rsidR="000B5111" w:rsidRPr="00A6799D">
        <w:t>users</w:t>
      </w:r>
      <w:r w:rsidR="009037DA">
        <w:t xml:space="preserve"> </w:t>
      </w:r>
      <w:r w:rsidR="000B5111" w:rsidRPr="00A6799D">
        <w:t>needing</w:t>
      </w:r>
      <w:r w:rsidR="009037DA">
        <w:t xml:space="preserve"> </w:t>
      </w:r>
      <w:r w:rsidR="000B5111" w:rsidRPr="00A6799D">
        <w:t>to</w:t>
      </w:r>
      <w:r w:rsidR="009037DA">
        <w:t xml:space="preserve"> </w:t>
      </w:r>
      <w:r w:rsidR="000B5111" w:rsidRPr="00A6799D">
        <w:t>update</w:t>
      </w:r>
      <w:r w:rsidR="009037DA">
        <w:t xml:space="preserve"> </w:t>
      </w:r>
      <w:r w:rsidR="000B5111" w:rsidRPr="00A6799D">
        <w:t>a</w:t>
      </w:r>
      <w:r w:rsidR="009037DA">
        <w:t xml:space="preserve"> </w:t>
      </w:r>
      <w:r w:rsidR="000B5111" w:rsidRPr="00A6799D">
        <w:t>record</w:t>
      </w:r>
      <w:r w:rsidR="009037DA">
        <w:t xml:space="preserve"> </w:t>
      </w:r>
      <w:r w:rsidR="000B5111" w:rsidRPr="00A6799D">
        <w:t>in</w:t>
      </w:r>
      <w:r w:rsidR="009037DA">
        <w:t xml:space="preserve"> </w:t>
      </w:r>
      <w:r w:rsidR="000B5111" w:rsidRPr="00A6799D">
        <w:t>close</w:t>
      </w:r>
      <w:r w:rsidR="009037DA">
        <w:t xml:space="preserve"> </w:t>
      </w:r>
      <w:r w:rsidR="000B5111" w:rsidRPr="00A6799D">
        <w:t>proximity</w:t>
      </w:r>
      <w:r w:rsidR="009037DA">
        <w:t xml:space="preserve"> </w:t>
      </w:r>
      <w:r w:rsidR="000B5111" w:rsidRPr="00A6799D">
        <w:t>to</w:t>
      </w:r>
      <w:r w:rsidR="009037DA">
        <w:t xml:space="preserve"> </w:t>
      </w:r>
      <w:r w:rsidR="000B5111" w:rsidRPr="00A6799D">
        <w:t>each</w:t>
      </w:r>
      <w:r w:rsidR="009037DA">
        <w:t xml:space="preserve"> </w:t>
      </w:r>
      <w:r w:rsidR="000B5111" w:rsidRPr="00A6799D">
        <w:t>other.</w:t>
      </w:r>
    </w:p>
    <w:p w:rsidR="000B5111" w:rsidRDefault="000B5111" w:rsidP="000B5111">
      <w:r w:rsidRPr="00A6799D">
        <w:t>Of</w:t>
      </w:r>
      <w:r w:rsidR="009037DA">
        <w:t xml:space="preserve"> </w:t>
      </w:r>
      <w:r w:rsidRPr="00A6799D">
        <w:t>course,</w:t>
      </w:r>
      <w:r w:rsidR="009037DA">
        <w:t xml:space="preserve"> </w:t>
      </w:r>
      <w:r w:rsidRPr="00A6799D">
        <w:t>with</w:t>
      </w:r>
      <w:r w:rsidR="009037DA">
        <w:t xml:space="preserve"> </w:t>
      </w:r>
      <w:r w:rsidRPr="00A6799D">
        <w:t>optimistic</w:t>
      </w:r>
      <w:r w:rsidR="009037DA">
        <w:t xml:space="preserve"> </w:t>
      </w:r>
      <w:r w:rsidRPr="00A6799D">
        <w:t>concurrency</w:t>
      </w:r>
      <w:r w:rsidR="009037DA">
        <w:t xml:space="preserve"> </w:t>
      </w:r>
      <w:r w:rsidRPr="00A6799D">
        <w:t>handling,</w:t>
      </w:r>
      <w:r w:rsidR="009037DA">
        <w:t xml:space="preserve"> </w:t>
      </w:r>
      <w:r w:rsidRPr="00A6799D">
        <w:t>it</w:t>
      </w:r>
      <w:r w:rsidR="009037DA">
        <w:t xml:space="preserve"> </w:t>
      </w:r>
      <w:r w:rsidRPr="00A6799D">
        <w:t>becomes</w:t>
      </w:r>
      <w:r w:rsidR="009037DA">
        <w:t xml:space="preserve"> </w:t>
      </w:r>
      <w:r w:rsidRPr="00A6799D">
        <w:t>incumbent</w:t>
      </w:r>
      <w:r w:rsidR="009037DA">
        <w:t xml:space="preserve"> </w:t>
      </w:r>
      <w:r w:rsidRPr="00A6799D">
        <w:t>upon</w:t>
      </w:r>
      <w:r w:rsidR="009037DA">
        <w:t xml:space="preserve"> </w:t>
      </w:r>
      <w:r w:rsidRPr="00A6799D">
        <w:t>every</w:t>
      </w:r>
      <w:r w:rsidR="009037DA">
        <w:t xml:space="preserve"> </w:t>
      </w:r>
      <w:r w:rsidRPr="00A6799D">
        <w:t>requestor</w:t>
      </w:r>
      <w:r w:rsidR="009037DA">
        <w:t xml:space="preserve"> </w:t>
      </w:r>
      <w:r w:rsidRPr="00A6799D">
        <w:t>to</w:t>
      </w:r>
      <w:r w:rsidR="009037DA">
        <w:t xml:space="preserve"> </w:t>
      </w:r>
      <w:r w:rsidRPr="00A6799D">
        <w:t>check</w:t>
      </w:r>
      <w:r w:rsidR="009037DA">
        <w:t xml:space="preserve"> </w:t>
      </w:r>
      <w:r w:rsidRPr="00A6799D">
        <w:t>if</w:t>
      </w:r>
      <w:r w:rsidR="009037DA">
        <w:t xml:space="preserve"> </w:t>
      </w:r>
      <w:r w:rsidRPr="00A6799D">
        <w:t>the</w:t>
      </w:r>
      <w:r w:rsidR="009037DA">
        <w:t xml:space="preserve"> </w:t>
      </w:r>
      <w:r w:rsidRPr="00A6799D">
        <w:t>record</w:t>
      </w:r>
      <w:r w:rsidR="009037DA">
        <w:t xml:space="preserve"> </w:t>
      </w:r>
      <w:r w:rsidRPr="00A6799D">
        <w:t>has</w:t>
      </w:r>
      <w:r w:rsidR="009037DA">
        <w:t xml:space="preserve"> </w:t>
      </w:r>
      <w:r w:rsidRPr="00A6799D">
        <w:t>been</w:t>
      </w:r>
      <w:r w:rsidR="009037DA">
        <w:t xml:space="preserve"> </w:t>
      </w:r>
      <w:r w:rsidRPr="00A6799D">
        <w:t>updated</w:t>
      </w:r>
      <w:r w:rsidR="009037DA">
        <w:t xml:space="preserve"> </w:t>
      </w:r>
      <w:r w:rsidRPr="00A6799D">
        <w:t>before</w:t>
      </w:r>
      <w:r w:rsidR="009037DA">
        <w:t xml:space="preserve"> </w:t>
      </w:r>
      <w:r w:rsidRPr="00A6799D">
        <w:t>they</w:t>
      </w:r>
      <w:r w:rsidR="009037DA">
        <w:t xml:space="preserve"> </w:t>
      </w:r>
      <w:r w:rsidRPr="00A6799D">
        <w:t>commit</w:t>
      </w:r>
      <w:r w:rsidR="009037DA">
        <w:t xml:space="preserve"> </w:t>
      </w:r>
      <w:r w:rsidRPr="00A6799D">
        <w:t>any</w:t>
      </w:r>
      <w:r w:rsidR="009037DA">
        <w:t xml:space="preserve"> </w:t>
      </w:r>
      <w:r w:rsidRPr="00A6799D">
        <w:t>changes.</w:t>
      </w:r>
      <w:r w:rsidR="009037DA">
        <w:t xml:space="preserve">  </w:t>
      </w:r>
      <w:r w:rsidRPr="00A6799D">
        <w:t>There</w:t>
      </w:r>
      <w:r w:rsidR="009037DA">
        <w:t xml:space="preserve"> </w:t>
      </w:r>
      <w:r w:rsidRPr="00A6799D">
        <w:t>are</w:t>
      </w:r>
      <w:r w:rsidR="009037DA">
        <w:t xml:space="preserve"> </w:t>
      </w:r>
      <w:r w:rsidRPr="00A6799D">
        <w:t>several</w:t>
      </w:r>
      <w:r w:rsidR="009037DA">
        <w:t xml:space="preserve"> </w:t>
      </w:r>
      <w:r w:rsidRPr="00A6799D">
        <w:t>techniques</w:t>
      </w:r>
      <w:r w:rsidR="009037DA">
        <w:t xml:space="preserve"> </w:t>
      </w:r>
      <w:r w:rsidRPr="00A6799D">
        <w:t>for</w:t>
      </w:r>
      <w:r w:rsidR="009037DA">
        <w:t xml:space="preserve"> </w:t>
      </w:r>
      <w:r w:rsidRPr="00A6799D">
        <w:t>testing</w:t>
      </w:r>
      <w:r w:rsidR="009037DA">
        <w:t xml:space="preserve"> </w:t>
      </w:r>
      <w:r w:rsidRPr="00A6799D">
        <w:t>for</w:t>
      </w:r>
      <w:r w:rsidR="009037DA">
        <w:t xml:space="preserve"> </w:t>
      </w:r>
      <w:r w:rsidRPr="00A6799D">
        <w:t>an</w:t>
      </w:r>
      <w:r w:rsidR="009037DA">
        <w:t xml:space="preserve"> </w:t>
      </w:r>
      <w:r w:rsidRPr="00A6799D">
        <w:t>optimistic</w:t>
      </w:r>
      <w:r w:rsidR="009037DA">
        <w:t xml:space="preserve"> </w:t>
      </w:r>
      <w:r w:rsidRPr="00A6799D">
        <w:t>concurrency</w:t>
      </w:r>
      <w:r w:rsidR="009037DA">
        <w:t xml:space="preserve"> </w:t>
      </w:r>
      <w:r w:rsidRPr="00A6799D">
        <w:t>violation.</w:t>
      </w:r>
      <w:r w:rsidR="009037DA">
        <w:t xml:space="preserve">  </w:t>
      </w:r>
      <w:r w:rsidRPr="00A6799D">
        <w:t>One</w:t>
      </w:r>
      <w:r w:rsidR="009037DA">
        <w:t xml:space="preserve"> </w:t>
      </w:r>
      <w:r w:rsidRPr="00A6799D">
        <w:t>involves</w:t>
      </w:r>
      <w:r w:rsidR="009037DA">
        <w:t xml:space="preserve"> </w:t>
      </w:r>
      <w:r w:rsidRPr="00A6799D">
        <w:t>including</w:t>
      </w:r>
      <w:r w:rsidR="009037DA">
        <w:t xml:space="preserve"> </w:t>
      </w:r>
      <w:r w:rsidRPr="00A6799D">
        <w:t>a</w:t>
      </w:r>
      <w:r w:rsidR="009037DA">
        <w:t xml:space="preserve"> </w:t>
      </w:r>
      <w:r w:rsidRPr="00A6799D">
        <w:t>timestamp</w:t>
      </w:r>
      <w:r w:rsidR="009037DA">
        <w:t xml:space="preserve"> </w:t>
      </w:r>
      <w:r w:rsidRPr="00A6799D">
        <w:t>column</w:t>
      </w:r>
      <w:r w:rsidR="009037DA">
        <w:t xml:space="preserve"> </w:t>
      </w:r>
      <w:r w:rsidRPr="00A6799D">
        <w:t>in</w:t>
      </w:r>
      <w:r w:rsidR="009037DA">
        <w:t xml:space="preserve"> </w:t>
      </w:r>
      <w:r w:rsidRPr="00A6799D">
        <w:t>the</w:t>
      </w:r>
      <w:r w:rsidR="009037DA">
        <w:t xml:space="preserve"> </w:t>
      </w:r>
      <w:r w:rsidRPr="00A6799D">
        <w:t>table.</w:t>
      </w:r>
      <w:r w:rsidR="009037DA">
        <w:t xml:space="preserve">  </w:t>
      </w:r>
      <w:r w:rsidRPr="00A6799D">
        <w:t>In</w:t>
      </w:r>
      <w:r w:rsidR="009037DA">
        <w:t xml:space="preserve"> </w:t>
      </w:r>
      <w:r w:rsidRPr="00A6799D">
        <w:t>a</w:t>
      </w:r>
      <w:r w:rsidR="009037DA">
        <w:t xml:space="preserve"> </w:t>
      </w:r>
      <w:r w:rsidRPr="00A6799D">
        <w:t>test</w:t>
      </w:r>
      <w:r w:rsidR="009037DA">
        <w:t xml:space="preserve"> </w:t>
      </w:r>
      <w:r w:rsidRPr="00A6799D">
        <w:t>for</w:t>
      </w:r>
      <w:r w:rsidR="009037DA">
        <w:t xml:space="preserve"> </w:t>
      </w:r>
      <w:r w:rsidRPr="00A6799D">
        <w:t>optimistic</w:t>
      </w:r>
      <w:r w:rsidR="009037DA">
        <w:t xml:space="preserve"> </w:t>
      </w:r>
      <w:r w:rsidRPr="00A6799D">
        <w:t>concurrency</w:t>
      </w:r>
      <w:r w:rsidR="009037DA">
        <w:t xml:space="preserve"> </w:t>
      </w:r>
      <w:r w:rsidRPr="00A6799D">
        <w:t>violations,</w:t>
      </w:r>
      <w:r w:rsidR="009037DA">
        <w:t xml:space="preserve"> </w:t>
      </w:r>
      <w:r w:rsidRPr="00A6799D">
        <w:t>the</w:t>
      </w:r>
      <w:r w:rsidR="009037DA">
        <w:t xml:space="preserve"> </w:t>
      </w:r>
      <w:r w:rsidRPr="00A6799D">
        <w:t>Update</w:t>
      </w:r>
      <w:r w:rsidR="009037DA">
        <w:t xml:space="preserve"> </w:t>
      </w:r>
      <w:r w:rsidRPr="00A6799D">
        <w:t>Date</w:t>
      </w:r>
      <w:r w:rsidR="009037DA">
        <w:t xml:space="preserve"> </w:t>
      </w:r>
      <w:r w:rsidRPr="00A6799D">
        <w:t>and</w:t>
      </w:r>
      <w:r w:rsidR="009037DA">
        <w:t xml:space="preserve"> </w:t>
      </w:r>
      <w:r w:rsidRPr="00A6799D">
        <w:t>Time</w:t>
      </w:r>
      <w:r w:rsidR="009037DA">
        <w:t xml:space="preserve"> </w:t>
      </w:r>
      <w:r w:rsidRPr="00A6799D">
        <w:t>are</w:t>
      </w:r>
      <w:r w:rsidR="009037DA">
        <w:t xml:space="preserve"> </w:t>
      </w:r>
      <w:r w:rsidRPr="00A6799D">
        <w:t>compared</w:t>
      </w:r>
      <w:r w:rsidR="009037DA">
        <w:t xml:space="preserve"> </w:t>
      </w:r>
      <w:r w:rsidRPr="00A6799D">
        <w:t>with</w:t>
      </w:r>
      <w:r w:rsidR="009037DA">
        <w:t xml:space="preserve"> </w:t>
      </w:r>
      <w:r w:rsidRPr="00A6799D">
        <w:t>the</w:t>
      </w:r>
      <w:r w:rsidR="009037DA">
        <w:t xml:space="preserve"> </w:t>
      </w:r>
      <w:r w:rsidRPr="00A6799D">
        <w:t>original</w:t>
      </w:r>
      <w:r w:rsidR="009037DA">
        <w:t xml:space="preserve"> </w:t>
      </w:r>
      <w:r w:rsidRPr="00A6799D">
        <w:t>value</w:t>
      </w:r>
      <w:r w:rsidR="009037DA">
        <w:t xml:space="preserve"> </w:t>
      </w:r>
      <w:r w:rsidRPr="00A6799D">
        <w:t>returned</w:t>
      </w:r>
      <w:r w:rsidR="009037DA">
        <w:t xml:space="preserve"> </w:t>
      </w:r>
      <w:r w:rsidRPr="00A6799D">
        <w:t>when</w:t>
      </w:r>
      <w:r w:rsidR="009037DA">
        <w:t xml:space="preserve"> </w:t>
      </w:r>
      <w:r w:rsidRPr="00A6799D">
        <w:t>the</w:t>
      </w:r>
      <w:r w:rsidR="009037DA">
        <w:t xml:space="preserve"> </w:t>
      </w:r>
      <w:r w:rsidRPr="00A6799D">
        <w:t>edit</w:t>
      </w:r>
      <w:r w:rsidR="009037DA">
        <w:t xml:space="preserve"> </w:t>
      </w:r>
      <w:r w:rsidRPr="00A6799D">
        <w:t>began.</w:t>
      </w:r>
      <w:r w:rsidR="009037DA">
        <w:t xml:space="preserve">  </w:t>
      </w:r>
      <w:r w:rsidRPr="00A6799D">
        <w:t>If</w:t>
      </w:r>
      <w:r w:rsidR="009037DA">
        <w:t xml:space="preserve"> </w:t>
      </w:r>
      <w:r w:rsidRPr="00A6799D">
        <w:t>they</w:t>
      </w:r>
      <w:r w:rsidR="009037DA">
        <w:t xml:space="preserve"> </w:t>
      </w:r>
      <w:r w:rsidRPr="00A6799D">
        <w:t>are</w:t>
      </w:r>
      <w:r w:rsidR="009037DA">
        <w:t xml:space="preserve"> </w:t>
      </w:r>
      <w:r w:rsidRPr="00A6799D">
        <w:t>the</w:t>
      </w:r>
      <w:r w:rsidR="009037DA">
        <w:t xml:space="preserve"> </w:t>
      </w:r>
      <w:r w:rsidRPr="00A6799D">
        <w:t>same,</w:t>
      </w:r>
      <w:r w:rsidR="009037DA">
        <w:t xml:space="preserve"> </w:t>
      </w:r>
      <w:r w:rsidRPr="00A6799D">
        <w:t>the</w:t>
      </w:r>
      <w:r w:rsidR="009037DA">
        <w:t xml:space="preserve"> </w:t>
      </w:r>
      <w:r w:rsidRPr="00A6799D">
        <w:t>new</w:t>
      </w:r>
      <w:r w:rsidR="009037DA">
        <w:t xml:space="preserve"> </w:t>
      </w:r>
      <w:r w:rsidRPr="00A6799D">
        <w:t>changes</w:t>
      </w:r>
      <w:r w:rsidR="009037DA">
        <w:t xml:space="preserve"> </w:t>
      </w:r>
      <w:r w:rsidRPr="00A6799D">
        <w:t>are</w:t>
      </w:r>
      <w:r w:rsidR="009037DA">
        <w:t xml:space="preserve"> </w:t>
      </w:r>
      <w:r w:rsidRPr="00A6799D">
        <w:t>committed</w:t>
      </w:r>
      <w:r w:rsidR="009037DA">
        <w:t xml:space="preserve"> </w:t>
      </w:r>
      <w:r w:rsidRPr="00A6799D">
        <w:t>to</w:t>
      </w:r>
      <w:r w:rsidR="009037DA">
        <w:t xml:space="preserve"> </w:t>
      </w:r>
      <w:r w:rsidRPr="00A6799D">
        <w:t>the</w:t>
      </w:r>
      <w:r w:rsidR="009037DA">
        <w:t xml:space="preserve"> </w:t>
      </w:r>
      <w:r w:rsidRPr="00A6799D">
        <w:t>database.</w:t>
      </w:r>
      <w:r w:rsidR="009037DA">
        <w:t xml:space="preserve">  </w:t>
      </w:r>
      <w:r w:rsidRPr="00A6799D">
        <w:t>If</w:t>
      </w:r>
      <w:r w:rsidR="009037DA">
        <w:t xml:space="preserve"> </w:t>
      </w:r>
      <w:r w:rsidRPr="00A6799D">
        <w:t>the</w:t>
      </w:r>
      <w:r w:rsidR="009037DA">
        <w:t xml:space="preserve"> </w:t>
      </w:r>
      <w:r w:rsidRPr="00A6799D">
        <w:t>Update</w:t>
      </w:r>
      <w:r w:rsidR="009037DA">
        <w:t xml:space="preserve"> </w:t>
      </w:r>
      <w:r w:rsidRPr="00A6799D">
        <w:t>Date</w:t>
      </w:r>
      <w:r w:rsidR="009037DA">
        <w:t xml:space="preserve"> </w:t>
      </w:r>
      <w:r w:rsidRPr="00A6799D">
        <w:t>and</w:t>
      </w:r>
      <w:r w:rsidR="009037DA">
        <w:t xml:space="preserve"> </w:t>
      </w:r>
      <w:r w:rsidRPr="00A6799D">
        <w:t>Time</w:t>
      </w:r>
      <w:r w:rsidR="009037DA">
        <w:t xml:space="preserve"> </w:t>
      </w:r>
      <w:r w:rsidRPr="00A6799D">
        <w:t>have</w:t>
      </w:r>
      <w:r w:rsidR="009037DA">
        <w:t xml:space="preserve"> </w:t>
      </w:r>
      <w:r w:rsidRPr="00A6799D">
        <w:t>changed,</w:t>
      </w:r>
      <w:r w:rsidR="009037DA">
        <w:t xml:space="preserve"> </w:t>
      </w:r>
      <w:r w:rsidRPr="00A6799D">
        <w:t>because</w:t>
      </w:r>
      <w:r w:rsidR="009037DA">
        <w:t xml:space="preserve"> </w:t>
      </w:r>
      <w:r w:rsidRPr="00A6799D">
        <w:t>another</w:t>
      </w:r>
      <w:r w:rsidR="009037DA">
        <w:t xml:space="preserve"> </w:t>
      </w:r>
      <w:r w:rsidRPr="00A6799D">
        <w:t>user</w:t>
      </w:r>
      <w:r w:rsidR="009037DA">
        <w:t xml:space="preserve"> </w:t>
      </w:r>
      <w:r w:rsidRPr="00A6799D">
        <w:t>may</w:t>
      </w:r>
      <w:r w:rsidR="009037DA">
        <w:t xml:space="preserve"> </w:t>
      </w:r>
      <w:r w:rsidRPr="00A6799D">
        <w:t>have</w:t>
      </w:r>
      <w:r w:rsidR="009037DA">
        <w:t xml:space="preserve"> </w:t>
      </w:r>
      <w:r w:rsidRPr="00A6799D">
        <w:t>updated</w:t>
      </w:r>
      <w:r w:rsidR="009037DA">
        <w:t xml:space="preserve"> </w:t>
      </w:r>
      <w:r w:rsidRPr="00A6799D">
        <w:t>the</w:t>
      </w:r>
      <w:r w:rsidR="009037DA">
        <w:t xml:space="preserve"> </w:t>
      </w:r>
      <w:r w:rsidRPr="00A6799D">
        <w:t>record,</w:t>
      </w:r>
      <w:r w:rsidR="009037DA">
        <w:t xml:space="preserve"> </w:t>
      </w:r>
      <w:r w:rsidRPr="00A6799D">
        <w:t>the</w:t>
      </w:r>
      <w:r w:rsidR="009037DA">
        <w:t xml:space="preserve"> </w:t>
      </w:r>
      <w:r w:rsidRPr="00A6799D">
        <w:t>second</w:t>
      </w:r>
      <w:r w:rsidR="009037DA">
        <w:t xml:space="preserve"> </w:t>
      </w:r>
      <w:r w:rsidRPr="00A6799D">
        <w:t>user</w:t>
      </w:r>
      <w:r w:rsidR="009037DA">
        <w:t xml:space="preserve"> </w:t>
      </w:r>
      <w:r w:rsidRPr="00A6799D">
        <w:t>to</w:t>
      </w:r>
      <w:r w:rsidR="009037DA">
        <w:t xml:space="preserve"> </w:t>
      </w:r>
      <w:r w:rsidRPr="00A6799D">
        <w:t>have</w:t>
      </w:r>
      <w:r w:rsidR="009037DA">
        <w:t xml:space="preserve"> </w:t>
      </w:r>
      <w:r w:rsidRPr="00A6799D">
        <w:t>completed</w:t>
      </w:r>
      <w:r w:rsidR="009037DA">
        <w:t xml:space="preserve"> </w:t>
      </w:r>
      <w:r w:rsidRPr="00A6799D">
        <w:t>the</w:t>
      </w:r>
      <w:r w:rsidR="009037DA">
        <w:t xml:space="preserve"> </w:t>
      </w:r>
      <w:r w:rsidRPr="00A6799D">
        <w:t>editing</w:t>
      </w:r>
      <w:r w:rsidR="009037DA">
        <w:t xml:space="preserve"> </w:t>
      </w:r>
      <w:r w:rsidRPr="00A6799D">
        <w:t>receives</w:t>
      </w:r>
      <w:r w:rsidR="009037DA">
        <w:t xml:space="preserve"> </w:t>
      </w:r>
      <w:r w:rsidRPr="00A6799D">
        <w:t>an</w:t>
      </w:r>
      <w:r w:rsidR="009037DA">
        <w:t xml:space="preserve"> </w:t>
      </w:r>
      <w:r w:rsidRPr="00A6799D">
        <w:t>error.</w:t>
      </w:r>
    </w:p>
    <w:p w:rsidR="000D4F1B" w:rsidRPr="00A6799D" w:rsidRDefault="000D4F1B" w:rsidP="000B5111"/>
    <w:p w:rsidR="000B5111" w:rsidRDefault="000B5111" w:rsidP="000B5111">
      <w:pPr>
        <w:pStyle w:val="Heading4"/>
      </w:pPr>
      <w:bookmarkStart w:id="285" w:name="_Toc38781588"/>
      <w:bookmarkStart w:id="286" w:name="_Toc46301804"/>
      <w:bookmarkStart w:id="287" w:name="_Toc46553202"/>
      <w:bookmarkStart w:id="288" w:name="_Ref48454516"/>
      <w:bookmarkStart w:id="289" w:name="_Toc53046301"/>
      <w:bookmarkStart w:id="290" w:name="_Toc74649073"/>
      <w:bookmarkStart w:id="291" w:name="_Toc78185140"/>
      <w:bookmarkStart w:id="292" w:name="_Toc82414556"/>
      <w:bookmarkStart w:id="293" w:name="_Toc105586969"/>
      <w:bookmarkStart w:id="294" w:name="_Toc414885734"/>
      <w:r>
        <w:t>Concurrency</w:t>
      </w:r>
      <w:r w:rsidR="009037DA">
        <w:t xml:space="preserve"> </w:t>
      </w:r>
      <w:r>
        <w:t>Handling</w:t>
      </w:r>
      <w:r w:rsidR="009037DA">
        <w:t xml:space="preserve"> </w:t>
      </w:r>
      <w:r>
        <w:t>in</w:t>
      </w:r>
      <w:r w:rsidR="009037DA">
        <w:t xml:space="preserve"> </w:t>
      </w:r>
      <w:r w:rsidR="005E6439">
        <w:t>Application</w:t>
      </w:r>
      <w:r>
        <w:t>s</w:t>
      </w:r>
      <w:bookmarkEnd w:id="285"/>
      <w:bookmarkEnd w:id="286"/>
      <w:bookmarkEnd w:id="287"/>
      <w:bookmarkEnd w:id="288"/>
      <w:bookmarkEnd w:id="289"/>
      <w:bookmarkEnd w:id="290"/>
      <w:bookmarkEnd w:id="291"/>
      <w:bookmarkEnd w:id="292"/>
      <w:bookmarkEnd w:id="293"/>
      <w:bookmarkEnd w:id="294"/>
    </w:p>
    <w:p w:rsidR="00654C80" w:rsidRPr="008263A2" w:rsidRDefault="007048F2" w:rsidP="008263A2">
      <w:r w:rsidRPr="008263A2">
        <w:fldChar w:fldCharType="begin"/>
      </w:r>
      <w:r w:rsidR="000B5111" w:rsidRPr="008263A2">
        <w:instrText>xe</w:instrText>
      </w:r>
      <w:r w:rsidR="009037DA">
        <w:instrText xml:space="preserve"> </w:instrText>
      </w:r>
      <w:r w:rsidR="000B5111" w:rsidRPr="008263A2">
        <w:instrText>"Concurrency</w:instrText>
      </w:r>
      <w:r w:rsidR="009037DA">
        <w:instrText xml:space="preserve"> </w:instrText>
      </w:r>
      <w:r w:rsidR="000B5111" w:rsidRPr="008263A2">
        <w:instrText>Handling</w:instrText>
      </w:r>
      <w:r w:rsidR="009037DA">
        <w:instrText xml:space="preserve"> </w:instrText>
      </w:r>
      <w:r w:rsidR="000B5111" w:rsidRPr="008263A2">
        <w:instrText>in</w:instrText>
      </w:r>
      <w:r w:rsidR="009037DA">
        <w:instrText xml:space="preserve"> </w:instrText>
      </w:r>
      <w:r w:rsidR="005E6439">
        <w:instrText>Application</w:instrText>
      </w:r>
      <w:r w:rsidR="000B5111" w:rsidRPr="008263A2">
        <w:instrText>s"</w:instrText>
      </w:r>
      <w:r w:rsidRPr="008263A2">
        <w:fldChar w:fldCharType="end"/>
      </w:r>
      <w:r w:rsidRPr="008263A2">
        <w:fldChar w:fldCharType="begin"/>
      </w:r>
      <w:r w:rsidR="000B5111" w:rsidRPr="008263A2">
        <w:instrText>xe</w:instrText>
      </w:r>
      <w:r w:rsidR="009037DA">
        <w:instrText xml:space="preserve"> </w:instrText>
      </w:r>
      <w:r w:rsidR="000B5111" w:rsidRPr="008263A2">
        <w:instrText>"Concurrency:In</w:instrText>
      </w:r>
      <w:r w:rsidR="009037DA">
        <w:instrText xml:space="preserve"> </w:instrText>
      </w:r>
      <w:r w:rsidR="005E6439">
        <w:instrText>application</w:instrText>
      </w:r>
      <w:r w:rsidR="000B5111" w:rsidRPr="008263A2">
        <w:instrText>s"</w:instrText>
      </w:r>
      <w:r w:rsidRPr="008263A2">
        <w:fldChar w:fldCharType="end"/>
      </w:r>
      <w:r w:rsidR="000B5111" w:rsidRPr="008263A2">
        <w:t>Iron</w:t>
      </w:r>
      <w:r w:rsidR="009037DA">
        <w:t xml:space="preserve"> </w:t>
      </w:r>
      <w:r w:rsidR="000B5111" w:rsidRPr="008263A2">
        <w:t>Speed</w:t>
      </w:r>
      <w:r w:rsidR="009037DA">
        <w:t xml:space="preserve"> </w:t>
      </w:r>
      <w:r w:rsidR="000B5111" w:rsidRPr="008263A2">
        <w:t>Designer</w:t>
      </w:r>
      <w:r w:rsidR="009037DA">
        <w:t xml:space="preserve"> </w:t>
      </w:r>
      <w:r w:rsidR="000B5111" w:rsidRPr="008263A2">
        <w:t>implements</w:t>
      </w:r>
      <w:r w:rsidR="009037DA">
        <w:t xml:space="preserve"> </w:t>
      </w:r>
      <w:r w:rsidR="000B5111" w:rsidRPr="008263A2">
        <w:t>optimistic</w:t>
      </w:r>
      <w:r w:rsidR="009037DA">
        <w:t xml:space="preserve"> </w:t>
      </w:r>
      <w:r w:rsidR="000B5111" w:rsidRPr="008263A2">
        <w:t>concurrency</w:t>
      </w:r>
      <w:r w:rsidR="009037DA">
        <w:t xml:space="preserve"> </w:t>
      </w:r>
      <w:r w:rsidR="000B5111" w:rsidRPr="008263A2">
        <w:t>handling</w:t>
      </w:r>
      <w:r w:rsidR="009037DA">
        <w:t xml:space="preserve"> </w:t>
      </w:r>
      <w:r w:rsidR="000B5111" w:rsidRPr="008263A2">
        <w:t>in</w:t>
      </w:r>
      <w:r w:rsidR="009037DA">
        <w:t xml:space="preserve"> </w:t>
      </w:r>
      <w:r w:rsidR="000B5111" w:rsidRPr="008263A2">
        <w:t>applications</w:t>
      </w:r>
      <w:r w:rsidR="009037DA">
        <w:t xml:space="preserve"> </w:t>
      </w:r>
      <w:r w:rsidR="00DB7021">
        <w:t>using</w:t>
      </w:r>
      <w:r w:rsidR="009037DA">
        <w:t xml:space="preserve"> </w:t>
      </w:r>
      <w:r w:rsidR="00654C80" w:rsidRPr="008263A2">
        <w:t>stored</w:t>
      </w:r>
      <w:r w:rsidR="009037DA">
        <w:t xml:space="preserve"> </w:t>
      </w:r>
      <w:r w:rsidR="00654C80" w:rsidRPr="008263A2">
        <w:t>procedures</w:t>
      </w:r>
      <w:r w:rsidR="000B5111" w:rsidRPr="008263A2">
        <w:t>.</w:t>
      </w:r>
      <w:r w:rsidR="009037DA">
        <w:t xml:space="preserve">  </w:t>
      </w:r>
      <w:r w:rsidR="00654C80" w:rsidRPr="008263A2">
        <w:t>Applications</w:t>
      </w:r>
      <w:r w:rsidR="009037DA">
        <w:t xml:space="preserve"> </w:t>
      </w:r>
      <w:r w:rsidR="00DB7021">
        <w:t>created</w:t>
      </w:r>
      <w:r w:rsidR="009037DA">
        <w:t xml:space="preserve"> </w:t>
      </w:r>
      <w:r w:rsidR="00654C80" w:rsidRPr="008263A2">
        <w:t>with</w:t>
      </w:r>
      <w:r w:rsidR="009037DA">
        <w:t xml:space="preserve"> </w:t>
      </w:r>
      <w:r w:rsidR="00654C80" w:rsidRPr="008263A2">
        <w:t>in-line</w:t>
      </w:r>
      <w:r w:rsidR="009037DA">
        <w:t xml:space="preserve"> </w:t>
      </w:r>
      <w:r w:rsidR="00654C80" w:rsidRPr="008263A2">
        <w:t>SQL</w:t>
      </w:r>
      <w:r w:rsidR="009037DA">
        <w:t xml:space="preserve"> </w:t>
      </w:r>
      <w:r w:rsidR="00654C80" w:rsidRPr="008263A2">
        <w:t>are</w:t>
      </w:r>
      <w:r w:rsidR="009037DA">
        <w:t xml:space="preserve"> </w:t>
      </w:r>
      <w:r w:rsidR="00654C80" w:rsidRPr="008263A2">
        <w:t>not</w:t>
      </w:r>
      <w:r w:rsidR="009037DA">
        <w:t xml:space="preserve"> </w:t>
      </w:r>
      <w:r w:rsidR="00DB7021">
        <w:t>created</w:t>
      </w:r>
      <w:r w:rsidR="009037DA">
        <w:t xml:space="preserve"> </w:t>
      </w:r>
      <w:r w:rsidR="00654C80" w:rsidRPr="008263A2">
        <w:t>with</w:t>
      </w:r>
      <w:r w:rsidR="009037DA">
        <w:t xml:space="preserve"> </w:t>
      </w:r>
      <w:r w:rsidR="00654C80" w:rsidRPr="008263A2">
        <w:t>concurrency</w:t>
      </w:r>
      <w:r w:rsidR="009037DA">
        <w:t xml:space="preserve"> </w:t>
      </w:r>
      <w:r w:rsidR="00654C80" w:rsidRPr="008263A2">
        <w:t>handling.</w:t>
      </w:r>
    </w:p>
    <w:p w:rsidR="000B5111" w:rsidRPr="008263A2" w:rsidRDefault="000B5111" w:rsidP="008263A2">
      <w:r w:rsidRPr="008263A2">
        <w:t>Specifically,</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Pr="008263A2">
        <w:t>calculates</w:t>
      </w:r>
      <w:r w:rsidR="009037DA">
        <w:t xml:space="preserve"> </w:t>
      </w:r>
      <w:r w:rsidRPr="008263A2">
        <w:t>a</w:t>
      </w:r>
      <w:r w:rsidR="009037DA">
        <w:t xml:space="preserve"> </w:t>
      </w:r>
      <w:r w:rsidRPr="008263A2">
        <w:t>checksum</w:t>
      </w:r>
      <w:r w:rsidR="009037DA">
        <w:t xml:space="preserve"> </w:t>
      </w:r>
      <w:r w:rsidRPr="008263A2">
        <w:t>for</w:t>
      </w:r>
      <w:r w:rsidR="009037DA">
        <w:t xml:space="preserve"> </w:t>
      </w:r>
      <w:r w:rsidRPr="008263A2">
        <w:t>each</w:t>
      </w:r>
      <w:r w:rsidR="009037DA">
        <w:t xml:space="preserve"> </w:t>
      </w:r>
      <w:r w:rsidRPr="008263A2">
        <w:t>record.</w:t>
      </w:r>
      <w:r w:rsidR="009037DA">
        <w:t xml:space="preserve">  </w:t>
      </w:r>
      <w:r w:rsidRPr="008263A2">
        <w:t>If</w:t>
      </w:r>
      <w:r w:rsidR="009037DA">
        <w:t xml:space="preserve"> </w:t>
      </w:r>
      <w:r w:rsidRPr="008263A2">
        <w:t>the</w:t>
      </w:r>
      <w:r w:rsidR="009037DA">
        <w:t xml:space="preserve"> </w:t>
      </w:r>
      <w:r w:rsidRPr="008263A2">
        <w:t>checksum</w:t>
      </w:r>
      <w:r w:rsidR="009037DA">
        <w:t xml:space="preserve"> </w:t>
      </w:r>
      <w:r w:rsidRPr="008263A2">
        <w:t>is</w:t>
      </w:r>
      <w:r w:rsidR="009037DA">
        <w:t xml:space="preserve"> </w:t>
      </w:r>
      <w:r w:rsidRPr="008263A2">
        <w:t>different</w:t>
      </w:r>
      <w:r w:rsidR="009037DA">
        <w:t xml:space="preserve"> </w:t>
      </w:r>
      <w:r w:rsidRPr="008263A2">
        <w:t>when</w:t>
      </w:r>
      <w:r w:rsidR="009037DA">
        <w:t xml:space="preserve"> </w:t>
      </w:r>
      <w:r w:rsidRPr="008263A2">
        <w:t>the</w:t>
      </w:r>
      <w:r w:rsidR="009037DA">
        <w:t xml:space="preserve"> </w:t>
      </w:r>
      <w:r w:rsidRPr="008263A2">
        <w:t>application</w:t>
      </w:r>
      <w:r w:rsidR="009037DA">
        <w:t xml:space="preserve"> </w:t>
      </w:r>
      <w:r w:rsidRPr="008263A2">
        <w:t>prepares</w:t>
      </w:r>
      <w:r w:rsidR="009037DA">
        <w:t xml:space="preserve"> </w:t>
      </w:r>
      <w:r w:rsidRPr="008263A2">
        <w:t>to</w:t>
      </w:r>
      <w:r w:rsidR="009037DA">
        <w:t xml:space="preserve"> </w:t>
      </w:r>
      <w:r w:rsidRPr="008263A2">
        <w:t>update</w:t>
      </w:r>
      <w:r w:rsidR="009037DA">
        <w:t xml:space="preserve"> </w:t>
      </w:r>
      <w:r w:rsidRPr="008263A2">
        <w:t>a</w:t>
      </w:r>
      <w:r w:rsidR="009037DA">
        <w:t xml:space="preserve"> </w:t>
      </w:r>
      <w:r w:rsidRPr="008263A2">
        <w:t>record,</w:t>
      </w:r>
      <w:r w:rsidR="009037DA">
        <w:t xml:space="preserve"> </w:t>
      </w:r>
      <w:r w:rsidRPr="008263A2">
        <w:t>then</w:t>
      </w:r>
      <w:r w:rsidR="009037DA">
        <w:t xml:space="preserve"> </w:t>
      </w:r>
      <w:r w:rsidRPr="008263A2">
        <w:t>the</w:t>
      </w:r>
      <w:r w:rsidR="009037DA">
        <w:t xml:space="preserve"> </w:t>
      </w:r>
      <w:r w:rsidRPr="008263A2">
        <w:t>application</w:t>
      </w:r>
      <w:r w:rsidR="009037DA">
        <w:t xml:space="preserve"> </w:t>
      </w:r>
      <w:r w:rsidRPr="008263A2">
        <w:t>assumes</w:t>
      </w:r>
      <w:r w:rsidR="009037DA">
        <w:t xml:space="preserve"> </w:t>
      </w:r>
      <w:r w:rsidRPr="008263A2">
        <w:t>record</w:t>
      </w:r>
      <w:r w:rsidR="009037DA">
        <w:t xml:space="preserve"> </w:t>
      </w:r>
      <w:r w:rsidRPr="008263A2">
        <w:t>was</w:t>
      </w:r>
      <w:r w:rsidR="009037DA">
        <w:t xml:space="preserve"> </w:t>
      </w:r>
      <w:r w:rsidRPr="008263A2">
        <w:t>changed</w:t>
      </w:r>
      <w:r w:rsidR="009037DA">
        <w:t xml:space="preserve"> </w:t>
      </w:r>
      <w:r w:rsidRPr="008263A2">
        <w:t>by</w:t>
      </w:r>
      <w:r w:rsidR="009037DA">
        <w:t xml:space="preserve"> </w:t>
      </w:r>
      <w:r w:rsidRPr="008263A2">
        <w:t>another</w:t>
      </w:r>
      <w:r w:rsidR="009037DA">
        <w:t xml:space="preserve"> </w:t>
      </w:r>
      <w:r w:rsidRPr="008263A2">
        <w:t>use</w:t>
      </w:r>
      <w:r w:rsidR="00062835">
        <w:t>r</w:t>
      </w:r>
      <w:r w:rsidRPr="008263A2">
        <w:t>.</w:t>
      </w:r>
      <w:r w:rsidR="009037DA">
        <w:t xml:space="preserve">  </w:t>
      </w:r>
      <w:r w:rsidRPr="008263A2">
        <w:t>A</w:t>
      </w:r>
      <w:r w:rsidR="009037DA">
        <w:t xml:space="preserve"> </w:t>
      </w:r>
      <w:r w:rsidRPr="008263A2">
        <w:t>warning</w:t>
      </w:r>
      <w:r w:rsidR="009037DA">
        <w:t xml:space="preserve"> </w:t>
      </w:r>
      <w:r w:rsidRPr="008263A2">
        <w:t>message</w:t>
      </w:r>
      <w:r w:rsidR="009037DA">
        <w:t xml:space="preserve"> </w:t>
      </w:r>
      <w:r w:rsidRPr="008263A2">
        <w:t>is</w:t>
      </w:r>
      <w:r w:rsidR="009037DA">
        <w:t xml:space="preserve"> </w:t>
      </w:r>
      <w:r w:rsidRPr="008263A2">
        <w:t>displayed</w:t>
      </w:r>
      <w:r w:rsidR="009037DA">
        <w:t xml:space="preserve"> </w:t>
      </w:r>
      <w:r w:rsidRPr="008263A2">
        <w:t>on</w:t>
      </w:r>
      <w:r w:rsidR="009037DA">
        <w:t xml:space="preserve"> </w:t>
      </w:r>
      <w:r w:rsidRPr="008263A2">
        <w:t>the</w:t>
      </w:r>
      <w:r w:rsidR="009037DA">
        <w:t xml:space="preserve"> </w:t>
      </w:r>
      <w:r w:rsidRPr="008263A2">
        <w:t>application</w:t>
      </w:r>
      <w:r w:rsidR="009037DA">
        <w:t xml:space="preserve"> </w:t>
      </w:r>
      <w:r w:rsidRPr="008263A2">
        <w:t>page</w:t>
      </w:r>
      <w:r w:rsidR="009037DA">
        <w:t xml:space="preserve"> </w:t>
      </w:r>
      <w:r w:rsidRPr="008263A2">
        <w:t>alerting</w:t>
      </w:r>
      <w:r w:rsidR="009037DA">
        <w:t xml:space="preserve"> </w:t>
      </w:r>
      <w:r w:rsidRPr="008263A2">
        <w:t>the</w:t>
      </w:r>
      <w:r w:rsidR="009037DA">
        <w:t xml:space="preserve"> </w:t>
      </w:r>
      <w:r w:rsidRPr="008263A2">
        <w:t>second</w:t>
      </w:r>
      <w:r w:rsidR="009037DA">
        <w:t xml:space="preserve"> </w:t>
      </w:r>
      <w:r w:rsidRPr="008263A2">
        <w:t>user.</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736"/>
        <w:gridCol w:w="7044"/>
      </w:tblGrid>
      <w:tr w:rsidR="00CB76AE" w:rsidTr="0077736B">
        <w:trPr>
          <w:tblHeader/>
        </w:trPr>
        <w:tc>
          <w:tcPr>
            <w:tcW w:w="2736" w:type="dxa"/>
            <w:tcBorders>
              <w:top w:val="single" w:sz="12" w:space="0" w:color="FFFFFF"/>
              <w:left w:val="single" w:sz="12" w:space="0" w:color="FFFFFF"/>
              <w:bottom w:val="single" w:sz="12" w:space="0" w:color="FFFFFF"/>
              <w:right w:val="single" w:sz="12" w:space="0" w:color="FFFFFF"/>
            </w:tcBorders>
            <w:shd w:val="clear" w:color="auto" w:fill="808080"/>
          </w:tcPr>
          <w:p w:rsidR="00CB76AE" w:rsidRDefault="00CB76AE" w:rsidP="00CB76AE">
            <w:pPr>
              <w:pStyle w:val="TableHeading"/>
            </w:pPr>
            <w:r>
              <w:t>Database</w:t>
            </w:r>
          </w:p>
        </w:tc>
        <w:tc>
          <w:tcPr>
            <w:tcW w:w="7044" w:type="dxa"/>
            <w:tcBorders>
              <w:top w:val="single" w:sz="12" w:space="0" w:color="FFFFFF"/>
              <w:left w:val="single" w:sz="12" w:space="0" w:color="FFFFFF"/>
              <w:bottom w:val="single" w:sz="12" w:space="0" w:color="FFFFFF"/>
              <w:right w:val="single" w:sz="12" w:space="0" w:color="FFFFFF"/>
            </w:tcBorders>
            <w:shd w:val="clear" w:color="auto" w:fill="808080"/>
          </w:tcPr>
          <w:p w:rsidR="00CB76AE" w:rsidRDefault="00CB76AE" w:rsidP="00CB76AE">
            <w:pPr>
              <w:pStyle w:val="TableHeading"/>
            </w:pPr>
            <w:r>
              <w:t>Concurrency</w:t>
            </w:r>
            <w:r w:rsidR="009037DA">
              <w:t xml:space="preserve"> </w:t>
            </w:r>
            <w:r>
              <w:t>Handling</w:t>
            </w:r>
          </w:p>
        </w:tc>
      </w:tr>
      <w:tr w:rsidR="00CB76AE" w:rsidRPr="008263A2" w:rsidTr="0077736B">
        <w:tc>
          <w:tcPr>
            <w:tcW w:w="2736" w:type="dxa"/>
            <w:tcBorders>
              <w:top w:val="single" w:sz="12" w:space="0" w:color="FFFFFF"/>
              <w:left w:val="single" w:sz="12" w:space="0" w:color="FFFFFF"/>
              <w:bottom w:val="single" w:sz="12" w:space="0" w:color="FFFFFF"/>
              <w:right w:val="single" w:sz="12" w:space="0" w:color="FFFFFF"/>
            </w:tcBorders>
            <w:shd w:val="clear" w:color="auto" w:fill="E0E0E0"/>
          </w:tcPr>
          <w:p w:rsidR="00CB76AE" w:rsidRPr="008263A2" w:rsidRDefault="00CB76AE" w:rsidP="008263A2">
            <w:r w:rsidRPr="008263A2">
              <w:t>Microsoft</w:t>
            </w:r>
            <w:r w:rsidR="009037DA">
              <w:t xml:space="preserve"> </w:t>
            </w:r>
            <w:r w:rsidRPr="008263A2">
              <w:t>Access</w:t>
            </w:r>
          </w:p>
        </w:tc>
        <w:tc>
          <w:tcPr>
            <w:tcW w:w="7044" w:type="dxa"/>
            <w:tcBorders>
              <w:top w:val="single" w:sz="12" w:space="0" w:color="FFFFFF"/>
              <w:left w:val="single" w:sz="12" w:space="0" w:color="FFFFFF"/>
              <w:bottom w:val="single" w:sz="12" w:space="0" w:color="FFFFFF"/>
              <w:right w:val="single" w:sz="12" w:space="0" w:color="FFFFFF"/>
            </w:tcBorders>
            <w:shd w:val="clear" w:color="auto" w:fill="E0E0E0"/>
          </w:tcPr>
          <w:p w:rsidR="00CB76AE" w:rsidRPr="008263A2" w:rsidRDefault="007048F2" w:rsidP="008263A2">
            <w:r w:rsidRPr="008263A2">
              <w:fldChar w:fldCharType="begin"/>
            </w:r>
            <w:r w:rsidR="00CB76AE" w:rsidRPr="008263A2">
              <w:instrText>xe</w:instrText>
            </w:r>
            <w:r w:rsidR="009037DA">
              <w:instrText xml:space="preserve"> </w:instrText>
            </w:r>
            <w:r w:rsidR="00CB76AE" w:rsidRPr="008263A2">
              <w:instrText>"Microsoft</w:instrText>
            </w:r>
            <w:r w:rsidR="009037DA">
              <w:instrText xml:space="preserve"> </w:instrText>
            </w:r>
            <w:r w:rsidR="00CB76AE" w:rsidRPr="008263A2">
              <w:instrText>Access:Concurrency</w:instrText>
            </w:r>
            <w:r w:rsidR="009037DA">
              <w:instrText xml:space="preserve"> </w:instrText>
            </w:r>
            <w:r w:rsidR="00CB76AE" w:rsidRPr="008263A2">
              <w:instrText>handling</w:instrText>
            </w:r>
            <w:r w:rsidR="009037DA">
              <w:instrText xml:space="preserve"> </w:instrText>
            </w:r>
            <w:r w:rsidR="00CB76AE" w:rsidRPr="008263A2">
              <w:instrText>restrictions"</w:instrText>
            </w:r>
            <w:r w:rsidRPr="008263A2">
              <w:fldChar w:fldCharType="end"/>
            </w:r>
            <w:r w:rsidRPr="008263A2">
              <w:fldChar w:fldCharType="begin"/>
            </w:r>
            <w:r w:rsidR="00CB76AE" w:rsidRPr="008263A2">
              <w:instrText>xe</w:instrText>
            </w:r>
            <w:r w:rsidR="009037DA">
              <w:instrText xml:space="preserve"> </w:instrText>
            </w:r>
            <w:r w:rsidR="00CB76AE" w:rsidRPr="008263A2">
              <w:instrText>"Concurrency:Microsoft</w:instrText>
            </w:r>
            <w:r w:rsidR="009037DA">
              <w:instrText xml:space="preserve"> </w:instrText>
            </w:r>
            <w:r w:rsidR="00CB76AE" w:rsidRPr="008263A2">
              <w:instrText>Access"</w:instrText>
            </w:r>
            <w:r w:rsidRPr="008263A2">
              <w:fldChar w:fldCharType="end"/>
            </w:r>
            <w:r w:rsidR="00CB76AE" w:rsidRPr="008263A2">
              <w:t>Not</w:t>
            </w:r>
            <w:r w:rsidR="009037DA">
              <w:t xml:space="preserve"> </w:t>
            </w:r>
            <w:r w:rsidR="00CB76AE" w:rsidRPr="008263A2">
              <w:t>supported</w:t>
            </w:r>
          </w:p>
        </w:tc>
      </w:tr>
      <w:tr w:rsidR="00CB76AE" w:rsidRPr="008263A2" w:rsidTr="0077736B">
        <w:tc>
          <w:tcPr>
            <w:tcW w:w="2736" w:type="dxa"/>
            <w:tcBorders>
              <w:top w:val="single" w:sz="12" w:space="0" w:color="FFFFFF"/>
              <w:left w:val="single" w:sz="12" w:space="0" w:color="FFFFFF"/>
              <w:bottom w:val="single" w:sz="12" w:space="0" w:color="FFFFFF"/>
              <w:right w:val="single" w:sz="12" w:space="0" w:color="FFFFFF"/>
            </w:tcBorders>
            <w:shd w:val="clear" w:color="auto" w:fill="E0E0E0"/>
          </w:tcPr>
          <w:p w:rsidR="00CB76AE" w:rsidRPr="00633E0A" w:rsidRDefault="0002103F" w:rsidP="008263A2">
            <w:pPr>
              <w:rPr>
                <w:lang w:val="nn-NO"/>
              </w:rPr>
            </w:pPr>
            <w:r w:rsidRPr="00633E0A">
              <w:rPr>
                <w:lang w:val="nn-NO"/>
              </w:rPr>
              <w:t>Microsoft</w:t>
            </w:r>
            <w:r w:rsidR="009037DA" w:rsidRPr="00633E0A">
              <w:rPr>
                <w:lang w:val="nn-NO"/>
              </w:rPr>
              <w:t xml:space="preserve"> </w:t>
            </w:r>
            <w:r w:rsidRPr="00633E0A">
              <w:rPr>
                <w:lang w:val="nn-NO"/>
              </w:rPr>
              <w:t>SQL</w:t>
            </w:r>
            <w:r w:rsidR="009037DA" w:rsidRPr="00633E0A">
              <w:rPr>
                <w:lang w:val="nn-NO"/>
              </w:rPr>
              <w:t xml:space="preserve"> </w:t>
            </w:r>
            <w:r w:rsidRPr="00633E0A">
              <w:rPr>
                <w:lang w:val="nn-NO"/>
              </w:rPr>
              <w:t>Server</w:t>
            </w:r>
            <w:r w:rsidR="009037DA" w:rsidRPr="00633E0A">
              <w:rPr>
                <w:lang w:val="nn-NO"/>
              </w:rPr>
              <w:t xml:space="preserve"> </w:t>
            </w:r>
            <w:r w:rsidRPr="00633E0A">
              <w:rPr>
                <w:lang w:val="nn-NO"/>
              </w:rPr>
              <w:t>2005</w:t>
            </w:r>
            <w:r w:rsidR="00110BBC">
              <w:rPr>
                <w:lang w:val="nn-NO"/>
              </w:rPr>
              <w:t xml:space="preserve"> and later</w:t>
            </w:r>
            <w:r w:rsidRPr="00633E0A">
              <w:rPr>
                <w:lang w:val="nn-NO"/>
              </w:rPr>
              <w:br/>
            </w:r>
            <w:r w:rsidR="00CB76AE" w:rsidRPr="00633E0A">
              <w:rPr>
                <w:lang w:val="nn-NO"/>
              </w:rPr>
              <w:t>Microsoft</w:t>
            </w:r>
            <w:r w:rsidR="009037DA" w:rsidRPr="00633E0A">
              <w:rPr>
                <w:lang w:val="nn-NO"/>
              </w:rPr>
              <w:t xml:space="preserve"> </w:t>
            </w:r>
            <w:r w:rsidR="00CB76AE" w:rsidRPr="00633E0A">
              <w:rPr>
                <w:lang w:val="nn-NO"/>
              </w:rPr>
              <w:t>SQL</w:t>
            </w:r>
            <w:r w:rsidR="009037DA" w:rsidRPr="00633E0A">
              <w:rPr>
                <w:lang w:val="nn-NO"/>
              </w:rPr>
              <w:t xml:space="preserve"> </w:t>
            </w:r>
            <w:r w:rsidR="00CB76AE" w:rsidRPr="00633E0A">
              <w:rPr>
                <w:lang w:val="nn-NO"/>
              </w:rPr>
              <w:t>Server</w:t>
            </w:r>
            <w:r w:rsidR="009037DA" w:rsidRPr="00633E0A">
              <w:rPr>
                <w:lang w:val="nn-NO"/>
              </w:rPr>
              <w:t xml:space="preserve"> </w:t>
            </w:r>
            <w:r w:rsidR="00CB76AE" w:rsidRPr="00633E0A">
              <w:rPr>
                <w:lang w:val="nn-NO"/>
              </w:rPr>
              <w:t>2000</w:t>
            </w:r>
            <w:r w:rsidR="00CB76AE" w:rsidRPr="00633E0A">
              <w:rPr>
                <w:lang w:val="nn-NO"/>
              </w:rPr>
              <w:br/>
              <w:t>Microsoft</w:t>
            </w:r>
            <w:r w:rsidR="009037DA" w:rsidRPr="00633E0A">
              <w:rPr>
                <w:lang w:val="nn-NO"/>
              </w:rPr>
              <w:t xml:space="preserve"> </w:t>
            </w:r>
            <w:r w:rsidR="00CB76AE" w:rsidRPr="00633E0A">
              <w:rPr>
                <w:lang w:val="nn-NO"/>
              </w:rPr>
              <w:t>MSDE</w:t>
            </w:r>
          </w:p>
        </w:tc>
        <w:tc>
          <w:tcPr>
            <w:tcW w:w="7044" w:type="dxa"/>
            <w:tcBorders>
              <w:top w:val="single" w:sz="12" w:space="0" w:color="FFFFFF"/>
              <w:left w:val="single" w:sz="12" w:space="0" w:color="FFFFFF"/>
              <w:bottom w:val="single" w:sz="12" w:space="0" w:color="FFFFFF"/>
              <w:right w:val="single" w:sz="12" w:space="0" w:color="FFFFFF"/>
            </w:tcBorders>
            <w:shd w:val="clear" w:color="auto" w:fill="E0E0E0"/>
          </w:tcPr>
          <w:p w:rsidR="00CB76AE" w:rsidRPr="008263A2" w:rsidRDefault="007048F2" w:rsidP="008263A2">
            <w:r w:rsidRPr="008263A2">
              <w:fldChar w:fldCharType="begin"/>
            </w:r>
            <w:r w:rsidR="00CB76AE" w:rsidRPr="008263A2">
              <w:instrText>xe</w:instrText>
            </w:r>
            <w:r w:rsidR="009037DA">
              <w:instrText xml:space="preserve"> </w:instrText>
            </w:r>
            <w:r w:rsidR="00CB76AE" w:rsidRPr="008263A2">
              <w:instrText>"Microsoft</w:instrText>
            </w:r>
            <w:r w:rsidR="009037DA">
              <w:instrText xml:space="preserve"> </w:instrText>
            </w:r>
            <w:r w:rsidR="00CB76AE" w:rsidRPr="008263A2">
              <w:instrText>SQL</w:instrText>
            </w:r>
            <w:r w:rsidR="009037DA">
              <w:instrText xml:space="preserve"> </w:instrText>
            </w:r>
            <w:r w:rsidR="00CB76AE" w:rsidRPr="008263A2">
              <w:instrText>Server</w:instrText>
            </w:r>
            <w:r w:rsidR="009037DA">
              <w:instrText xml:space="preserve"> </w:instrText>
            </w:r>
            <w:r w:rsidR="00CB76AE" w:rsidRPr="008263A2">
              <w:instrText>2000:Concurrency</w:instrText>
            </w:r>
            <w:r w:rsidR="009037DA">
              <w:instrText xml:space="preserve"> </w:instrText>
            </w:r>
            <w:r w:rsidR="00CB76AE" w:rsidRPr="008263A2">
              <w:instrText>handling</w:instrText>
            </w:r>
            <w:r w:rsidR="009037DA">
              <w:instrText xml:space="preserve"> </w:instrText>
            </w:r>
            <w:r w:rsidR="00CB76AE" w:rsidRPr="008263A2">
              <w:instrText>restrictions"</w:instrText>
            </w:r>
            <w:r w:rsidRPr="008263A2">
              <w:fldChar w:fldCharType="end"/>
            </w:r>
            <w:r w:rsidRPr="008263A2">
              <w:fldChar w:fldCharType="begin"/>
            </w:r>
            <w:r w:rsidR="00CB76AE" w:rsidRPr="008263A2">
              <w:instrText>xe</w:instrText>
            </w:r>
            <w:r w:rsidR="009037DA">
              <w:instrText xml:space="preserve"> </w:instrText>
            </w:r>
            <w:r w:rsidR="00CB76AE" w:rsidRPr="008263A2">
              <w:instrText>"Concurrency:Microsoft</w:instrText>
            </w:r>
            <w:r w:rsidR="009037DA">
              <w:instrText xml:space="preserve"> </w:instrText>
            </w:r>
            <w:r w:rsidR="00CB76AE" w:rsidRPr="008263A2">
              <w:instrText>SQL</w:instrText>
            </w:r>
            <w:r w:rsidR="009037DA">
              <w:instrText xml:space="preserve"> </w:instrText>
            </w:r>
            <w:r w:rsidR="00CB76AE" w:rsidRPr="008263A2">
              <w:instrText>Server</w:instrText>
            </w:r>
            <w:r w:rsidR="009037DA">
              <w:instrText xml:space="preserve"> </w:instrText>
            </w:r>
            <w:r w:rsidR="00CB76AE" w:rsidRPr="008263A2">
              <w:instrText>2000"</w:instrText>
            </w:r>
            <w:r w:rsidRPr="008263A2">
              <w:fldChar w:fldCharType="end"/>
            </w:r>
            <w:r w:rsidR="00CB76AE" w:rsidRPr="008263A2">
              <w:t>Applications</w:t>
            </w:r>
            <w:r w:rsidR="009037DA">
              <w:t xml:space="preserve"> </w:t>
            </w:r>
            <w:r w:rsidR="00CB76AE" w:rsidRPr="008263A2">
              <w:t>bu</w:t>
            </w:r>
            <w:r w:rsidR="0002103F">
              <w:t>ilt</w:t>
            </w:r>
            <w:r w:rsidR="009037DA">
              <w:t xml:space="preserve"> </w:t>
            </w:r>
            <w:r w:rsidR="0002103F">
              <w:t>on</w:t>
            </w:r>
            <w:r w:rsidR="009037DA">
              <w:t xml:space="preserve"> </w:t>
            </w:r>
            <w:r w:rsidR="0002103F">
              <w:t>Microsoft</w:t>
            </w:r>
            <w:r w:rsidR="009037DA">
              <w:t xml:space="preserve"> </w:t>
            </w:r>
            <w:r w:rsidR="0002103F">
              <w:t>SQL</w:t>
            </w:r>
            <w:r w:rsidR="009037DA">
              <w:t xml:space="preserve"> </w:t>
            </w:r>
            <w:r w:rsidR="0002103F">
              <w:t>Server</w:t>
            </w:r>
            <w:r w:rsidR="009037DA">
              <w:t xml:space="preserve"> </w:t>
            </w:r>
            <w:r w:rsidR="0002103F">
              <w:t>2005,</w:t>
            </w:r>
            <w:r w:rsidR="009037DA">
              <w:t xml:space="preserve"> </w:t>
            </w:r>
            <w:r w:rsidR="0002103F">
              <w:t>Microsoft</w:t>
            </w:r>
            <w:r w:rsidR="009037DA">
              <w:t xml:space="preserve"> </w:t>
            </w:r>
            <w:r w:rsidR="0002103F">
              <w:t>SQL</w:t>
            </w:r>
            <w:r w:rsidR="009037DA">
              <w:t xml:space="preserve"> </w:t>
            </w:r>
            <w:r w:rsidR="0002103F">
              <w:t>Server</w:t>
            </w:r>
            <w:r w:rsidR="009037DA">
              <w:t xml:space="preserve"> </w:t>
            </w:r>
            <w:r w:rsidR="0002103F">
              <w:t>2000</w:t>
            </w:r>
            <w:r w:rsidR="00CB76AE" w:rsidRPr="008263A2">
              <w:t>,</w:t>
            </w:r>
            <w:r w:rsidR="009037DA">
              <w:t xml:space="preserve"> </w:t>
            </w:r>
            <w:r w:rsidR="00CB76AE" w:rsidRPr="008263A2">
              <w:t>and</w:t>
            </w:r>
            <w:r w:rsidR="009037DA">
              <w:t xml:space="preserve"> </w:t>
            </w:r>
            <w:r w:rsidR="00CB76AE" w:rsidRPr="008263A2">
              <w:t>the</w:t>
            </w:r>
            <w:r w:rsidR="009037DA">
              <w:t xml:space="preserve"> </w:t>
            </w:r>
            <w:r w:rsidR="00CB76AE" w:rsidRPr="008263A2">
              <w:t>MSDE</w:t>
            </w:r>
            <w:r w:rsidR="009037DA">
              <w:t xml:space="preserve"> </w:t>
            </w:r>
            <w:r w:rsidR="00CB76AE" w:rsidRPr="008263A2">
              <w:t>edition</w:t>
            </w:r>
            <w:r w:rsidR="009037DA">
              <w:t xml:space="preserve"> </w:t>
            </w:r>
            <w:r w:rsidR="00CB76AE" w:rsidRPr="008263A2">
              <w:t>of</w:t>
            </w:r>
            <w:r w:rsidR="009037DA">
              <w:t xml:space="preserve"> </w:t>
            </w:r>
            <w:r w:rsidR="00CB76AE" w:rsidRPr="008263A2">
              <w:t>Microsoft</w:t>
            </w:r>
            <w:r w:rsidR="009037DA">
              <w:t xml:space="preserve"> </w:t>
            </w:r>
            <w:r w:rsidR="00CB76AE" w:rsidRPr="008263A2">
              <w:t>SQL</w:t>
            </w:r>
            <w:r w:rsidR="009037DA">
              <w:t xml:space="preserve"> </w:t>
            </w:r>
            <w:r w:rsidR="00CB76AE" w:rsidRPr="008263A2">
              <w:t>Server</w:t>
            </w:r>
            <w:r w:rsidR="009037DA">
              <w:t xml:space="preserve"> </w:t>
            </w:r>
            <w:proofErr w:type="gramStart"/>
            <w:r w:rsidR="00CB76AE" w:rsidRPr="008263A2">
              <w:t>2000,</w:t>
            </w:r>
            <w:proofErr w:type="gramEnd"/>
            <w:r w:rsidR="009037DA">
              <w:t xml:space="preserve"> </w:t>
            </w:r>
            <w:r w:rsidR="00CB76AE" w:rsidRPr="008263A2">
              <w:t>use</w:t>
            </w:r>
            <w:r w:rsidR="009037DA">
              <w:t xml:space="preserve"> </w:t>
            </w:r>
            <w:r w:rsidR="00CB76AE" w:rsidRPr="008263A2">
              <w:t>the</w:t>
            </w:r>
            <w:r w:rsidR="009037DA">
              <w:t xml:space="preserve"> </w:t>
            </w:r>
            <w:r w:rsidR="00CB76AE" w:rsidRPr="008263A2">
              <w:t>Binary</w:t>
            </w:r>
            <w:r w:rsidR="009037DA">
              <w:t xml:space="preserve"> </w:t>
            </w:r>
            <w:r w:rsidR="00CB76AE" w:rsidRPr="008263A2">
              <w:t>Checksum</w:t>
            </w:r>
            <w:r w:rsidR="009037DA">
              <w:t xml:space="preserve"> </w:t>
            </w:r>
            <w:r w:rsidR="00CB76AE" w:rsidRPr="008263A2">
              <w:t>function</w:t>
            </w:r>
            <w:r w:rsidR="009037DA">
              <w:t xml:space="preserve"> </w:t>
            </w:r>
            <w:r w:rsidR="00CB76AE" w:rsidRPr="008263A2">
              <w:t>to</w:t>
            </w:r>
            <w:r w:rsidR="009037DA">
              <w:t xml:space="preserve"> </w:t>
            </w:r>
            <w:r w:rsidR="00CB76AE" w:rsidRPr="008263A2">
              <w:t>perform</w:t>
            </w:r>
            <w:r w:rsidR="009037DA">
              <w:t xml:space="preserve"> </w:t>
            </w:r>
            <w:r w:rsidR="00CB76AE" w:rsidRPr="008263A2">
              <w:t>the</w:t>
            </w:r>
            <w:r w:rsidR="009037DA">
              <w:t xml:space="preserve"> </w:t>
            </w:r>
            <w:r w:rsidR="00CB76AE" w:rsidRPr="008263A2">
              <w:t>checksum</w:t>
            </w:r>
            <w:r w:rsidR="009037DA">
              <w:t xml:space="preserve"> </w:t>
            </w:r>
            <w:r w:rsidR="00CB76AE" w:rsidRPr="008263A2">
              <w:t>calculation.</w:t>
            </w:r>
            <w:r w:rsidR="009037DA">
              <w:t xml:space="preserve">  </w:t>
            </w:r>
            <w:r w:rsidR="00CB76AE" w:rsidRPr="008263A2">
              <w:t>The</w:t>
            </w:r>
            <w:r w:rsidR="009037DA">
              <w:t xml:space="preserve"> </w:t>
            </w:r>
            <w:r w:rsidR="00CB76AE" w:rsidRPr="008263A2">
              <w:t>Binary</w:t>
            </w:r>
            <w:r w:rsidR="009037DA">
              <w:t xml:space="preserve"> </w:t>
            </w:r>
            <w:r w:rsidR="00CB76AE" w:rsidRPr="008263A2">
              <w:t>Checksum</w:t>
            </w:r>
            <w:r w:rsidR="009037DA">
              <w:t xml:space="preserve"> </w:t>
            </w:r>
            <w:r w:rsidR="00CB76AE" w:rsidRPr="008263A2">
              <w:t>function</w:t>
            </w:r>
            <w:r w:rsidR="009037DA">
              <w:t xml:space="preserve"> </w:t>
            </w:r>
            <w:r w:rsidR="00CB76AE" w:rsidRPr="008263A2">
              <w:t>ignores</w:t>
            </w:r>
            <w:r w:rsidR="009037DA">
              <w:t xml:space="preserve"> </w:t>
            </w:r>
            <w:r w:rsidR="00CB76AE" w:rsidRPr="008263A2">
              <w:t>these</w:t>
            </w:r>
            <w:r w:rsidR="009037DA">
              <w:t xml:space="preserve"> </w:t>
            </w:r>
            <w:r w:rsidR="00CB76AE" w:rsidRPr="008263A2">
              <w:t>field</w:t>
            </w:r>
            <w:r w:rsidR="009037DA">
              <w:t xml:space="preserve"> </w:t>
            </w:r>
            <w:r w:rsidR="00CB76AE" w:rsidRPr="008263A2">
              <w:t>types:</w:t>
            </w:r>
            <w:r w:rsidR="009037DA">
              <w:t xml:space="preserve"> </w:t>
            </w:r>
            <w:r w:rsidR="00CB76AE" w:rsidRPr="008263A2">
              <w:t>text,</w:t>
            </w:r>
            <w:r w:rsidR="009037DA">
              <w:t xml:space="preserve"> </w:t>
            </w:r>
            <w:proofErr w:type="spellStart"/>
            <w:r w:rsidR="00CB76AE" w:rsidRPr="008263A2">
              <w:t>ntext</w:t>
            </w:r>
            <w:proofErr w:type="spellEnd"/>
            <w:r w:rsidR="00CB76AE" w:rsidRPr="008263A2">
              <w:t>,</w:t>
            </w:r>
            <w:r w:rsidR="009037DA">
              <w:t xml:space="preserve"> </w:t>
            </w:r>
            <w:r w:rsidR="00CB76AE" w:rsidRPr="008263A2">
              <w:t>image,</w:t>
            </w:r>
            <w:r w:rsidR="009037DA">
              <w:t xml:space="preserve"> </w:t>
            </w:r>
            <w:r w:rsidR="00CB76AE" w:rsidRPr="008263A2">
              <w:t>cursor,</w:t>
            </w:r>
            <w:r w:rsidR="009037DA">
              <w:t xml:space="preserve"> </w:t>
            </w:r>
            <w:r w:rsidR="00CB76AE" w:rsidRPr="008263A2">
              <w:t>and</w:t>
            </w:r>
            <w:r w:rsidR="009037DA">
              <w:t xml:space="preserve"> </w:t>
            </w:r>
            <w:proofErr w:type="spellStart"/>
            <w:r w:rsidR="00CB76AE" w:rsidRPr="008263A2">
              <w:t>sql_variant</w:t>
            </w:r>
            <w:proofErr w:type="spellEnd"/>
            <w:r w:rsidR="00CB76AE" w:rsidRPr="008263A2">
              <w:t>.</w:t>
            </w:r>
          </w:p>
        </w:tc>
      </w:tr>
      <w:tr w:rsidR="001E0B52" w:rsidRPr="008263A2" w:rsidTr="0077736B">
        <w:tc>
          <w:tcPr>
            <w:tcW w:w="2736" w:type="dxa"/>
            <w:tcBorders>
              <w:top w:val="single" w:sz="12" w:space="0" w:color="FFFFFF"/>
              <w:left w:val="single" w:sz="12" w:space="0" w:color="FFFFFF"/>
              <w:bottom w:val="single" w:sz="12" w:space="0" w:color="FFFFFF"/>
              <w:right w:val="single" w:sz="12" w:space="0" w:color="FFFFFF"/>
            </w:tcBorders>
            <w:shd w:val="clear" w:color="auto" w:fill="E0E0E0"/>
          </w:tcPr>
          <w:p w:rsidR="001E0B52" w:rsidRPr="008263A2" w:rsidRDefault="001E0B52" w:rsidP="00110BBC">
            <w:r>
              <w:t>Oracle</w:t>
            </w:r>
            <w:r w:rsidR="009037DA">
              <w:t xml:space="preserve"> </w:t>
            </w:r>
            <w:r>
              <w:t>9i</w:t>
            </w:r>
            <w:r w:rsidR="009037DA">
              <w:t xml:space="preserve"> </w:t>
            </w:r>
            <w:r>
              <w:t>and</w:t>
            </w:r>
            <w:r w:rsidR="009037DA">
              <w:t xml:space="preserve"> </w:t>
            </w:r>
            <w:r w:rsidR="00110BBC">
              <w:t>later</w:t>
            </w:r>
          </w:p>
        </w:tc>
        <w:tc>
          <w:tcPr>
            <w:tcW w:w="7044" w:type="dxa"/>
            <w:tcBorders>
              <w:top w:val="single" w:sz="12" w:space="0" w:color="FFFFFF"/>
              <w:left w:val="single" w:sz="12" w:space="0" w:color="FFFFFF"/>
              <w:bottom w:val="single" w:sz="12" w:space="0" w:color="FFFFFF"/>
              <w:right w:val="single" w:sz="12" w:space="0" w:color="FFFFFF"/>
            </w:tcBorders>
            <w:shd w:val="clear" w:color="auto" w:fill="E0E0E0"/>
          </w:tcPr>
          <w:p w:rsidR="001E0B52" w:rsidRPr="008263A2" w:rsidRDefault="001E0B52" w:rsidP="00110BBC">
            <w:r w:rsidRPr="008263A2">
              <w:fldChar w:fldCharType="begin"/>
            </w:r>
            <w:r w:rsidRPr="008263A2">
              <w:instrText>xe</w:instrText>
            </w:r>
            <w:r w:rsidR="009037DA">
              <w:instrText xml:space="preserve"> </w:instrText>
            </w:r>
            <w:r w:rsidRPr="008263A2">
              <w:instrText>"</w:instrText>
            </w:r>
            <w:r>
              <w:instrText>Oracle</w:instrText>
            </w:r>
            <w:r w:rsidRPr="008263A2">
              <w:instrText>:Concurrency</w:instrText>
            </w:r>
            <w:r w:rsidR="009037DA">
              <w:instrText xml:space="preserve"> </w:instrText>
            </w:r>
            <w:r w:rsidRPr="008263A2">
              <w:instrText>handling</w:instrText>
            </w:r>
            <w:r w:rsidR="009037DA">
              <w:instrText xml:space="preserve"> </w:instrText>
            </w:r>
            <w:r w:rsidRPr="008263A2">
              <w:instrText>restrictions"</w:instrText>
            </w:r>
            <w:r w:rsidRPr="008263A2">
              <w:fldChar w:fldCharType="end"/>
            </w:r>
            <w:r w:rsidRPr="008263A2">
              <w:fldChar w:fldCharType="begin"/>
            </w:r>
            <w:r w:rsidRPr="008263A2">
              <w:instrText>xe</w:instrText>
            </w:r>
            <w:r w:rsidR="009037DA">
              <w:instrText xml:space="preserve"> </w:instrText>
            </w:r>
            <w:r w:rsidRPr="008263A2">
              <w:instrText>"Concurrency:</w:instrText>
            </w:r>
            <w:r>
              <w:instrText>Oracle</w:instrText>
            </w:r>
            <w:r w:rsidR="009037DA">
              <w:instrText xml:space="preserve"> </w:instrText>
            </w:r>
            <w:r>
              <w:instrText>database</w:instrText>
            </w:r>
            <w:r w:rsidRPr="008263A2">
              <w:instrText>"</w:instrText>
            </w:r>
            <w:r w:rsidRPr="008263A2">
              <w:fldChar w:fldCharType="end"/>
            </w:r>
            <w:r>
              <w:t>Concurrency</w:t>
            </w:r>
            <w:r w:rsidR="009037DA">
              <w:t xml:space="preserve"> </w:t>
            </w:r>
            <w:r>
              <w:t>handling</w:t>
            </w:r>
            <w:r w:rsidR="009037DA">
              <w:t xml:space="preserve"> </w:t>
            </w:r>
            <w:r>
              <w:t>is</w:t>
            </w:r>
            <w:r w:rsidR="009037DA">
              <w:t xml:space="preserve"> </w:t>
            </w:r>
            <w:r>
              <w:t>not</w:t>
            </w:r>
            <w:r w:rsidR="009037DA">
              <w:t xml:space="preserve"> </w:t>
            </w:r>
            <w:r>
              <w:t>implemented</w:t>
            </w:r>
            <w:r w:rsidR="009037DA">
              <w:t xml:space="preserve"> </w:t>
            </w:r>
            <w:r>
              <w:t>for</w:t>
            </w:r>
            <w:r w:rsidR="009037DA">
              <w:t xml:space="preserve"> </w:t>
            </w:r>
            <w:r>
              <w:t>applications</w:t>
            </w:r>
            <w:r w:rsidR="009037DA">
              <w:t xml:space="preserve"> </w:t>
            </w:r>
            <w:r>
              <w:t>built</w:t>
            </w:r>
            <w:r w:rsidR="009037DA">
              <w:t xml:space="preserve"> </w:t>
            </w:r>
            <w:r>
              <w:t>on</w:t>
            </w:r>
            <w:r w:rsidR="009037DA">
              <w:t xml:space="preserve"> </w:t>
            </w:r>
            <w:r>
              <w:t>Oracle</w:t>
            </w:r>
            <w:r w:rsidR="009037DA">
              <w:t xml:space="preserve"> </w:t>
            </w:r>
            <w:r>
              <w:t>9i</w:t>
            </w:r>
            <w:r w:rsidR="009037DA">
              <w:t xml:space="preserve"> </w:t>
            </w:r>
            <w:r>
              <w:t>and</w:t>
            </w:r>
            <w:r w:rsidR="009037DA">
              <w:t xml:space="preserve"> </w:t>
            </w:r>
            <w:r w:rsidR="00110BBC">
              <w:t xml:space="preserve">later </w:t>
            </w:r>
            <w:r>
              <w:t>databases.</w:t>
            </w:r>
          </w:p>
        </w:tc>
      </w:tr>
    </w:tbl>
    <w:p w:rsidR="000D4F1B" w:rsidRDefault="000D4F1B" w:rsidP="000D4F1B">
      <w:pPr>
        <w:pStyle w:val="Heading5"/>
      </w:pPr>
      <w:r>
        <w:t>Caveats</w:t>
      </w:r>
    </w:p>
    <w:p w:rsidR="000D4F1B" w:rsidRPr="000D4F1B" w:rsidRDefault="000D4F1B" w:rsidP="000D4F1B">
      <w:r>
        <w:t>S</w:t>
      </w:r>
      <w:r w:rsidRPr="000D4F1B">
        <w:t>everal</w:t>
      </w:r>
      <w:r w:rsidR="009037DA">
        <w:t xml:space="preserve"> </w:t>
      </w:r>
      <w:r w:rsidRPr="000D4F1B">
        <w:t>scenarios</w:t>
      </w:r>
      <w:r w:rsidR="009037DA">
        <w:t xml:space="preserve"> </w:t>
      </w:r>
      <w:r w:rsidRPr="000D4F1B">
        <w:t>can</w:t>
      </w:r>
      <w:r w:rsidR="009037DA">
        <w:t xml:space="preserve"> </w:t>
      </w:r>
      <w:r w:rsidRPr="000D4F1B">
        <w:t>thwart</w:t>
      </w:r>
      <w:r w:rsidR="009037DA">
        <w:t xml:space="preserve"> </w:t>
      </w:r>
      <w:r w:rsidRPr="000D4F1B">
        <w:t>the</w:t>
      </w:r>
      <w:r w:rsidR="009037DA">
        <w:t xml:space="preserve"> </w:t>
      </w:r>
      <w:r w:rsidRPr="000D4F1B">
        <w:t>concurrency</w:t>
      </w:r>
      <w:r w:rsidR="009037DA">
        <w:t xml:space="preserve"> </w:t>
      </w:r>
      <w:r w:rsidRPr="000D4F1B">
        <w:t>handling</w:t>
      </w:r>
      <w:r w:rsidR="009037DA">
        <w:t xml:space="preserve"> </w:t>
      </w:r>
      <w:r w:rsidRPr="000D4F1B">
        <w:t>mechanism:</w:t>
      </w:r>
    </w:p>
    <w:p w:rsidR="000D4F1B" w:rsidRPr="000D4F1B" w:rsidRDefault="000D4F1B" w:rsidP="000D4F1B">
      <w:r w:rsidRPr="000D4F1B">
        <w:t>(1)</w:t>
      </w:r>
      <w:r w:rsidR="009037DA">
        <w:t xml:space="preserve"> </w:t>
      </w:r>
      <w:r w:rsidRPr="000D4F1B">
        <w:t>One</w:t>
      </w:r>
      <w:r w:rsidR="009037DA">
        <w:t xml:space="preserve"> </w:t>
      </w:r>
      <w:r w:rsidRPr="000D4F1B">
        <w:t>or</w:t>
      </w:r>
      <w:r w:rsidR="009037DA">
        <w:t xml:space="preserve"> </w:t>
      </w:r>
      <w:r w:rsidRPr="000D4F1B">
        <w:t>more</w:t>
      </w:r>
      <w:r w:rsidR="009037DA">
        <w:t xml:space="preserve"> </w:t>
      </w:r>
      <w:r w:rsidRPr="000D4F1B">
        <w:t>field</w:t>
      </w:r>
      <w:r>
        <w:t>s</w:t>
      </w:r>
      <w:r w:rsidR="009037DA">
        <w:t xml:space="preserve"> </w:t>
      </w:r>
      <w:r>
        <w:t>are</w:t>
      </w:r>
      <w:r w:rsidR="009037DA">
        <w:t xml:space="preserve"> </w:t>
      </w:r>
      <w:r>
        <w:t>computed</w:t>
      </w:r>
      <w:r w:rsidR="009037DA">
        <w:t xml:space="preserve"> </w:t>
      </w:r>
      <w:r>
        <w:t>in</w:t>
      </w:r>
      <w:r w:rsidR="009037DA">
        <w:t xml:space="preserve"> </w:t>
      </w:r>
      <w:r>
        <w:t>the</w:t>
      </w:r>
      <w:r w:rsidR="009037DA">
        <w:t xml:space="preserve"> </w:t>
      </w:r>
      <w:r>
        <w:t>database.</w:t>
      </w:r>
      <w:r w:rsidR="009037DA">
        <w:t xml:space="preserve">  </w:t>
      </w:r>
      <w:r w:rsidRPr="000D4F1B">
        <w:t>If</w:t>
      </w:r>
      <w:r w:rsidR="009037DA">
        <w:t xml:space="preserve"> </w:t>
      </w:r>
      <w:r w:rsidRPr="000D4F1B">
        <w:t>your</w:t>
      </w:r>
      <w:r w:rsidR="009037DA">
        <w:t xml:space="preserve"> </w:t>
      </w:r>
      <w:r w:rsidRPr="000D4F1B">
        <w:t>table</w:t>
      </w:r>
      <w:r w:rsidR="009037DA">
        <w:t xml:space="preserve"> </w:t>
      </w:r>
      <w:r w:rsidRPr="000D4F1B">
        <w:t>has</w:t>
      </w:r>
      <w:r w:rsidR="009037DA">
        <w:t xml:space="preserve"> </w:t>
      </w:r>
      <w:r w:rsidRPr="000D4F1B">
        <w:t>a</w:t>
      </w:r>
      <w:r w:rsidR="009037DA">
        <w:t xml:space="preserve"> </w:t>
      </w:r>
      <w:r w:rsidRPr="000D4F1B">
        <w:t>field</w:t>
      </w:r>
      <w:r w:rsidR="009037DA">
        <w:t xml:space="preserve"> </w:t>
      </w:r>
      <w:r w:rsidRPr="000D4F1B">
        <w:t>that</w:t>
      </w:r>
      <w:r w:rsidR="009037DA">
        <w:t xml:space="preserve"> </w:t>
      </w:r>
      <w:r w:rsidRPr="000D4F1B">
        <w:t>is</w:t>
      </w:r>
      <w:r w:rsidR="009037DA">
        <w:t xml:space="preserve"> </w:t>
      </w:r>
      <w:r w:rsidRPr="000D4F1B">
        <w:t>"computed</w:t>
      </w:r>
      <w:r w:rsidR="009037DA">
        <w:t xml:space="preserve"> </w:t>
      </w:r>
      <w:r w:rsidRPr="000D4F1B">
        <w:t>in</w:t>
      </w:r>
      <w:r w:rsidR="009037DA">
        <w:t xml:space="preserve"> </w:t>
      </w:r>
      <w:r w:rsidRPr="000D4F1B">
        <w:t>the</w:t>
      </w:r>
      <w:r w:rsidR="009037DA">
        <w:t xml:space="preserve"> </w:t>
      </w:r>
      <w:r w:rsidRPr="000D4F1B">
        <w:t>database"</w:t>
      </w:r>
      <w:r w:rsidR="009037DA">
        <w:t xml:space="preserve"> </w:t>
      </w:r>
      <w:r w:rsidRPr="000D4F1B">
        <w:t>by</w:t>
      </w:r>
      <w:r w:rsidR="009037DA">
        <w:t xml:space="preserve"> </w:t>
      </w:r>
      <w:r w:rsidRPr="000D4F1B">
        <w:t>a</w:t>
      </w:r>
      <w:r w:rsidR="009037DA">
        <w:t xml:space="preserve"> </w:t>
      </w:r>
      <w:r w:rsidRPr="000D4F1B">
        <w:t>database</w:t>
      </w:r>
      <w:r w:rsidR="009037DA">
        <w:t xml:space="preserve"> </w:t>
      </w:r>
      <w:r w:rsidRPr="000D4F1B">
        <w:t>trigger</w:t>
      </w:r>
      <w:r w:rsidR="009037DA">
        <w:t xml:space="preserve"> </w:t>
      </w:r>
      <w:r w:rsidRPr="000D4F1B">
        <w:t>or</w:t>
      </w:r>
      <w:r w:rsidR="009037DA">
        <w:t xml:space="preserve"> </w:t>
      </w:r>
      <w:r w:rsidRPr="000D4F1B">
        <w:t>stored</w:t>
      </w:r>
      <w:r w:rsidR="009037DA">
        <w:t xml:space="preserve"> </w:t>
      </w:r>
      <w:r w:rsidRPr="000D4F1B">
        <w:t>procedure,</w:t>
      </w:r>
      <w:r w:rsidR="009037DA">
        <w:t xml:space="preserve"> </w:t>
      </w:r>
      <w:r w:rsidRPr="000D4F1B">
        <w:t>then</w:t>
      </w:r>
      <w:r w:rsidR="009037DA">
        <w:t xml:space="preserve"> </w:t>
      </w:r>
      <w:r w:rsidRPr="000D4F1B">
        <w:t>the</w:t>
      </w:r>
      <w:r w:rsidR="009037DA">
        <w:t xml:space="preserve"> </w:t>
      </w:r>
      <w:r w:rsidRPr="000D4F1B">
        <w:t>record</w:t>
      </w:r>
      <w:r w:rsidR="009037DA">
        <w:t xml:space="preserve"> </w:t>
      </w:r>
      <w:r w:rsidRPr="000D4F1B">
        <w:t>will</w:t>
      </w:r>
      <w:r w:rsidR="009037DA">
        <w:t xml:space="preserve"> </w:t>
      </w:r>
      <w:r w:rsidRPr="000D4F1B">
        <w:t>be</w:t>
      </w:r>
      <w:r w:rsidR="009037DA">
        <w:t xml:space="preserve"> </w:t>
      </w:r>
      <w:r w:rsidRPr="000D4F1B">
        <w:t>changed</w:t>
      </w:r>
      <w:r w:rsidR="009037DA">
        <w:t xml:space="preserve"> </w:t>
      </w:r>
      <w:r w:rsidRPr="000D4F1B">
        <w:t>causing</w:t>
      </w:r>
      <w:r w:rsidR="009037DA">
        <w:t xml:space="preserve"> </w:t>
      </w:r>
      <w:r w:rsidRPr="000D4F1B">
        <w:t>the</w:t>
      </w:r>
      <w:r w:rsidR="009037DA">
        <w:t xml:space="preserve"> </w:t>
      </w:r>
      <w:r w:rsidRPr="000D4F1B">
        <w:t>concurrency</w:t>
      </w:r>
      <w:r w:rsidR="009037DA">
        <w:t xml:space="preserve"> </w:t>
      </w:r>
      <w:r w:rsidRPr="000D4F1B">
        <w:t>handling</w:t>
      </w:r>
      <w:r w:rsidR="009037DA">
        <w:t xml:space="preserve"> </w:t>
      </w:r>
      <w:r w:rsidRPr="000D4F1B">
        <w:t>signature</w:t>
      </w:r>
      <w:r w:rsidR="009037DA">
        <w:t xml:space="preserve"> </w:t>
      </w:r>
      <w:r w:rsidRPr="000D4F1B">
        <w:t>to</w:t>
      </w:r>
      <w:r w:rsidR="009037DA">
        <w:t xml:space="preserve"> </w:t>
      </w:r>
      <w:r w:rsidRPr="000D4F1B">
        <w:t>be</w:t>
      </w:r>
      <w:r w:rsidR="009037DA">
        <w:t xml:space="preserve"> </w:t>
      </w:r>
      <w:r w:rsidRPr="000D4F1B">
        <w:t>different.</w:t>
      </w:r>
    </w:p>
    <w:p w:rsidR="000D4F1B" w:rsidRPr="000D4F1B" w:rsidRDefault="000D4F1B" w:rsidP="000D4F1B">
      <w:r w:rsidRPr="000D4F1B">
        <w:t>(2)</w:t>
      </w:r>
      <w:r w:rsidR="009037DA">
        <w:t xml:space="preserve"> </w:t>
      </w:r>
      <w:r w:rsidRPr="000D4F1B">
        <w:t>Code</w:t>
      </w:r>
      <w:r w:rsidR="009037DA">
        <w:t xml:space="preserve"> </w:t>
      </w:r>
      <w:r w:rsidRPr="000D4F1B">
        <w:t>customization</w:t>
      </w:r>
      <w:r w:rsidR="009037DA">
        <w:t xml:space="preserve"> </w:t>
      </w:r>
      <w:r w:rsidRPr="000D4F1B">
        <w:t>changes</w:t>
      </w:r>
      <w:r w:rsidR="009037DA">
        <w:t xml:space="preserve"> </w:t>
      </w:r>
      <w:r w:rsidRPr="000D4F1B">
        <w:t>the</w:t>
      </w:r>
      <w:r w:rsidR="009037DA">
        <w:t xml:space="preserve"> </w:t>
      </w:r>
      <w:r w:rsidRPr="000D4F1B">
        <w:t>record</w:t>
      </w:r>
      <w:r w:rsidR="009037DA">
        <w:t xml:space="preserve"> </w:t>
      </w:r>
      <w:r w:rsidRPr="000D4F1B">
        <w:t>outside</w:t>
      </w:r>
      <w:r w:rsidR="009037DA">
        <w:t xml:space="preserve"> </w:t>
      </w:r>
      <w:r w:rsidRPr="000D4F1B">
        <w:t>of</w:t>
      </w:r>
      <w:r w:rsidR="009037DA">
        <w:t xml:space="preserve"> </w:t>
      </w:r>
      <w:r w:rsidRPr="000D4F1B">
        <w:t>the</w:t>
      </w:r>
      <w:r w:rsidR="009037DA">
        <w:t xml:space="preserve"> </w:t>
      </w:r>
      <w:r w:rsidRPr="000D4F1B">
        <w:t>data</w:t>
      </w:r>
      <w:r w:rsidR="009037DA">
        <w:t xml:space="preserve"> </w:t>
      </w:r>
      <w:r w:rsidRPr="000D4F1B">
        <w:t>access</w:t>
      </w:r>
      <w:r w:rsidR="009037DA">
        <w:t xml:space="preserve"> </w:t>
      </w:r>
      <w:r w:rsidRPr="000D4F1B">
        <w:t>layer.</w:t>
      </w:r>
      <w:r w:rsidR="009037DA">
        <w:t xml:space="preserve">  </w:t>
      </w:r>
      <w:r w:rsidRPr="000D4F1B">
        <w:t>A</w:t>
      </w:r>
      <w:r w:rsidR="009037DA">
        <w:t xml:space="preserve"> </w:t>
      </w:r>
      <w:r w:rsidRPr="000D4F1B">
        <w:t>code</w:t>
      </w:r>
      <w:r w:rsidR="009037DA">
        <w:t xml:space="preserve"> </w:t>
      </w:r>
      <w:r w:rsidRPr="000D4F1B">
        <w:t>customization</w:t>
      </w:r>
      <w:r w:rsidR="009037DA">
        <w:t xml:space="preserve"> </w:t>
      </w:r>
      <w:r w:rsidRPr="000D4F1B">
        <w:t>that</w:t>
      </w:r>
      <w:r w:rsidR="009037DA">
        <w:t xml:space="preserve"> </w:t>
      </w:r>
      <w:r w:rsidRPr="000D4F1B">
        <w:t>updates</w:t>
      </w:r>
      <w:r w:rsidR="009037DA">
        <w:t xml:space="preserve"> </w:t>
      </w:r>
      <w:r w:rsidRPr="000D4F1B">
        <w:t>the</w:t>
      </w:r>
      <w:r w:rsidR="009037DA">
        <w:t xml:space="preserve"> </w:t>
      </w:r>
      <w:r w:rsidRPr="000D4F1B">
        <w:t>database</w:t>
      </w:r>
      <w:r w:rsidR="009037DA">
        <w:t xml:space="preserve"> </w:t>
      </w:r>
      <w:r w:rsidRPr="000D4F1B">
        <w:t>outside</w:t>
      </w:r>
      <w:r w:rsidR="009037DA">
        <w:t xml:space="preserve"> </w:t>
      </w:r>
      <w:r w:rsidRPr="000D4F1B">
        <w:t>of</w:t>
      </w:r>
      <w:r w:rsidR="009037DA">
        <w:t xml:space="preserve"> </w:t>
      </w:r>
      <w:r w:rsidR="00DB7021">
        <w:t>your application’s</w:t>
      </w:r>
      <w:r w:rsidR="009037DA">
        <w:t xml:space="preserve"> </w:t>
      </w:r>
      <w:r w:rsidRPr="000D4F1B">
        <w:t>data</w:t>
      </w:r>
      <w:r w:rsidR="009037DA">
        <w:t xml:space="preserve"> </w:t>
      </w:r>
      <w:r w:rsidRPr="000D4F1B">
        <w:t>access</w:t>
      </w:r>
      <w:r w:rsidR="009037DA">
        <w:t xml:space="preserve"> </w:t>
      </w:r>
      <w:r w:rsidRPr="000D4F1B">
        <w:t>layer</w:t>
      </w:r>
      <w:r w:rsidR="009037DA">
        <w:t xml:space="preserve"> </w:t>
      </w:r>
      <w:r w:rsidRPr="000D4F1B">
        <w:t>will</w:t>
      </w:r>
      <w:r w:rsidR="009037DA">
        <w:t xml:space="preserve"> </w:t>
      </w:r>
      <w:r w:rsidRPr="000D4F1B">
        <w:t>cause</w:t>
      </w:r>
      <w:r w:rsidR="009037DA">
        <w:t xml:space="preserve"> </w:t>
      </w:r>
      <w:r w:rsidRPr="000D4F1B">
        <w:t>the</w:t>
      </w:r>
      <w:r w:rsidR="009037DA">
        <w:t xml:space="preserve"> </w:t>
      </w:r>
      <w:r w:rsidRPr="000D4F1B">
        <w:t>concurrency</w:t>
      </w:r>
      <w:r w:rsidR="009037DA">
        <w:t xml:space="preserve"> </w:t>
      </w:r>
      <w:r w:rsidRPr="000D4F1B">
        <w:t>handling</w:t>
      </w:r>
      <w:r w:rsidR="009037DA">
        <w:t xml:space="preserve"> </w:t>
      </w:r>
      <w:r w:rsidRPr="000D4F1B">
        <w:t>signature</w:t>
      </w:r>
      <w:r w:rsidR="009037DA">
        <w:t xml:space="preserve"> </w:t>
      </w:r>
      <w:r w:rsidRPr="000D4F1B">
        <w:t>to</w:t>
      </w:r>
      <w:r w:rsidR="009037DA">
        <w:t xml:space="preserve"> </w:t>
      </w:r>
      <w:r w:rsidRPr="000D4F1B">
        <w:t>be</w:t>
      </w:r>
      <w:r w:rsidR="009037DA">
        <w:t xml:space="preserve"> </w:t>
      </w:r>
      <w:r w:rsidRPr="000D4F1B">
        <w:t>different.</w:t>
      </w:r>
    </w:p>
    <w:p w:rsidR="000D4F1B" w:rsidRPr="000D4F1B" w:rsidRDefault="000D4F1B" w:rsidP="000D4F1B">
      <w:r>
        <w:t>(3)</w:t>
      </w:r>
      <w:r w:rsidR="009037DA">
        <w:t xml:space="preserve"> </w:t>
      </w:r>
      <w:r>
        <w:t>Database</w:t>
      </w:r>
      <w:r w:rsidR="009037DA">
        <w:t xml:space="preserve"> </w:t>
      </w:r>
      <w:r>
        <w:t>triggers.</w:t>
      </w:r>
      <w:r w:rsidR="009037DA">
        <w:t xml:space="preserve">  </w:t>
      </w:r>
      <w:r w:rsidRPr="000D4F1B">
        <w:t>Database</w:t>
      </w:r>
      <w:r w:rsidR="009037DA">
        <w:t xml:space="preserve"> </w:t>
      </w:r>
      <w:r w:rsidRPr="000D4F1B">
        <w:t>triggers</w:t>
      </w:r>
      <w:r w:rsidR="009037DA">
        <w:t xml:space="preserve"> </w:t>
      </w:r>
      <w:r w:rsidRPr="000D4F1B">
        <w:t>that</w:t>
      </w:r>
      <w:r w:rsidR="009037DA">
        <w:t xml:space="preserve"> </w:t>
      </w:r>
      <w:r w:rsidRPr="000D4F1B">
        <w:t>make</w:t>
      </w:r>
      <w:r w:rsidR="009037DA">
        <w:t xml:space="preserve"> </w:t>
      </w:r>
      <w:r w:rsidRPr="000D4F1B">
        <w:t>changes</w:t>
      </w:r>
      <w:r w:rsidR="009037DA">
        <w:t xml:space="preserve"> </w:t>
      </w:r>
      <w:r w:rsidRPr="000D4F1B">
        <w:t>to</w:t>
      </w:r>
      <w:r w:rsidR="009037DA">
        <w:t xml:space="preserve"> </w:t>
      </w:r>
      <w:r w:rsidRPr="000D4F1B">
        <w:t>the</w:t>
      </w:r>
      <w:r w:rsidR="009037DA">
        <w:t xml:space="preserve"> </w:t>
      </w:r>
      <w:r w:rsidRPr="000D4F1B">
        <w:t>underlying</w:t>
      </w:r>
      <w:r w:rsidR="009037DA">
        <w:t xml:space="preserve"> </w:t>
      </w:r>
      <w:r w:rsidRPr="000D4F1B">
        <w:t>table</w:t>
      </w:r>
      <w:r w:rsidR="009037DA">
        <w:t xml:space="preserve"> </w:t>
      </w:r>
      <w:r w:rsidRPr="000D4F1B">
        <w:t>will</w:t>
      </w:r>
      <w:r w:rsidR="009037DA">
        <w:t xml:space="preserve"> </w:t>
      </w:r>
      <w:r w:rsidRPr="000D4F1B">
        <w:t>cause</w:t>
      </w:r>
      <w:r w:rsidR="009037DA">
        <w:t xml:space="preserve"> </w:t>
      </w:r>
      <w:r w:rsidRPr="000D4F1B">
        <w:t>the</w:t>
      </w:r>
      <w:r w:rsidR="009037DA">
        <w:t xml:space="preserve"> </w:t>
      </w:r>
      <w:r w:rsidRPr="000D4F1B">
        <w:t>concurrency</w:t>
      </w:r>
      <w:r w:rsidR="009037DA">
        <w:t xml:space="preserve"> </w:t>
      </w:r>
      <w:r w:rsidRPr="000D4F1B">
        <w:t>signature</w:t>
      </w:r>
      <w:r w:rsidR="009037DA">
        <w:t xml:space="preserve"> </w:t>
      </w:r>
      <w:r w:rsidRPr="000D4F1B">
        <w:t>to</w:t>
      </w:r>
      <w:r w:rsidR="009037DA">
        <w:t xml:space="preserve"> </w:t>
      </w:r>
      <w:r w:rsidRPr="000D4F1B">
        <w:t>be</w:t>
      </w:r>
      <w:r w:rsidR="009037DA">
        <w:t xml:space="preserve"> </w:t>
      </w:r>
      <w:r w:rsidRPr="000D4F1B">
        <w:t>different.</w:t>
      </w:r>
    </w:p>
    <w:p w:rsidR="000B5111" w:rsidRDefault="000B5111" w:rsidP="000B5111">
      <w:pPr>
        <w:pStyle w:val="Heading3"/>
      </w:pPr>
      <w:bookmarkStart w:id="295" w:name="_Toc38781589"/>
      <w:bookmarkStart w:id="296" w:name="_Toc46301805"/>
      <w:bookmarkStart w:id="297" w:name="_Toc46553203"/>
      <w:bookmarkStart w:id="298" w:name="_Toc53046302"/>
      <w:bookmarkStart w:id="299" w:name="_Toc74649074"/>
      <w:bookmarkStart w:id="300" w:name="_Toc78185141"/>
      <w:bookmarkStart w:id="301" w:name="_Toc82414557"/>
      <w:bookmarkStart w:id="302" w:name="_Ref82433349"/>
      <w:bookmarkStart w:id="303" w:name="_Toc105586970"/>
      <w:bookmarkStart w:id="304" w:name="_Toc414885735"/>
      <w:r>
        <w:t>Cursor</w:t>
      </w:r>
      <w:r w:rsidR="009037DA">
        <w:t xml:space="preserve"> </w:t>
      </w:r>
      <w:r>
        <w:t>Management</w:t>
      </w:r>
      <w:bookmarkEnd w:id="295"/>
      <w:bookmarkEnd w:id="296"/>
      <w:bookmarkEnd w:id="297"/>
      <w:bookmarkEnd w:id="298"/>
      <w:bookmarkEnd w:id="299"/>
      <w:bookmarkEnd w:id="300"/>
      <w:bookmarkEnd w:id="301"/>
      <w:bookmarkEnd w:id="302"/>
      <w:bookmarkEnd w:id="303"/>
      <w:bookmarkEnd w:id="304"/>
    </w:p>
    <w:p w:rsidR="000B5111" w:rsidRPr="008263A2" w:rsidRDefault="007048F2" w:rsidP="008263A2">
      <w:r w:rsidRPr="008263A2">
        <w:fldChar w:fldCharType="begin"/>
      </w:r>
      <w:r w:rsidR="000B5111" w:rsidRPr="008263A2">
        <w:instrText>xe</w:instrText>
      </w:r>
      <w:r w:rsidR="009037DA">
        <w:instrText xml:space="preserve"> </w:instrText>
      </w:r>
      <w:r w:rsidR="000B5111" w:rsidRPr="008263A2">
        <w:instrText>"Database:Cursor</w:instrText>
      </w:r>
      <w:r w:rsidR="009037DA">
        <w:instrText xml:space="preserve"> </w:instrText>
      </w:r>
      <w:r w:rsidR="000B5111" w:rsidRPr="008263A2">
        <w:instrText>management"</w:instrText>
      </w:r>
      <w:r w:rsidRPr="008263A2">
        <w:fldChar w:fldCharType="end"/>
      </w:r>
      <w:r w:rsidRPr="008263A2">
        <w:fldChar w:fldCharType="begin"/>
      </w:r>
      <w:r w:rsidR="000B5111" w:rsidRPr="008263A2">
        <w:instrText>xe</w:instrText>
      </w:r>
      <w:r w:rsidR="009037DA">
        <w:instrText xml:space="preserve"> </w:instrText>
      </w:r>
      <w:r w:rsidR="000B5111" w:rsidRPr="008263A2">
        <w:instrText>"Cursor</w:instrText>
      </w:r>
      <w:r w:rsidR="009037DA">
        <w:instrText xml:space="preserve"> </w:instrText>
      </w:r>
      <w:r w:rsidR="000B5111" w:rsidRPr="008263A2">
        <w:instrText>Management"</w:instrText>
      </w:r>
      <w:r w:rsidRPr="008263A2">
        <w:fldChar w:fldCharType="end"/>
      </w:r>
      <w:r w:rsidR="000B5111" w:rsidRPr="008263A2">
        <w:t>A</w:t>
      </w:r>
      <w:r w:rsidR="009037DA">
        <w:t xml:space="preserve"> </w:t>
      </w:r>
      <w:r w:rsidR="000B5111" w:rsidRPr="008263A2">
        <w:t>database</w:t>
      </w:r>
      <w:r w:rsidR="009037DA">
        <w:t xml:space="preserve"> </w:t>
      </w:r>
      <w:r w:rsidR="000B5111" w:rsidRPr="008263A2">
        <w:t>cursor</w:t>
      </w:r>
      <w:r w:rsidR="009037DA">
        <w:t xml:space="preserve"> </w:t>
      </w:r>
      <w:r w:rsidR="000B5111" w:rsidRPr="008263A2">
        <w:t>is</w:t>
      </w:r>
      <w:r w:rsidR="009037DA">
        <w:t xml:space="preserve"> </w:t>
      </w:r>
      <w:r w:rsidR="000B5111" w:rsidRPr="008263A2">
        <w:t>the</w:t>
      </w:r>
      <w:r w:rsidR="009037DA">
        <w:t xml:space="preserve"> </w:t>
      </w:r>
      <w:r w:rsidR="000B5111" w:rsidRPr="008263A2">
        <w:t>resulting</w:t>
      </w:r>
      <w:r w:rsidR="009037DA">
        <w:t xml:space="preserve"> </w:t>
      </w:r>
      <w:r w:rsidR="000B5111" w:rsidRPr="008263A2">
        <w:t>set</w:t>
      </w:r>
      <w:r w:rsidR="009037DA">
        <w:t xml:space="preserve"> </w:t>
      </w:r>
      <w:r w:rsidR="000B5111" w:rsidRPr="008263A2">
        <w:t>of</w:t>
      </w:r>
      <w:r w:rsidR="009037DA">
        <w:t xml:space="preserve"> </w:t>
      </w:r>
      <w:r w:rsidR="000B5111" w:rsidRPr="008263A2">
        <w:t>records</w:t>
      </w:r>
      <w:r w:rsidR="009037DA">
        <w:t xml:space="preserve"> </w:t>
      </w:r>
      <w:r w:rsidR="000B5111" w:rsidRPr="008263A2">
        <w:t>returned</w:t>
      </w:r>
      <w:r w:rsidR="009037DA">
        <w:t xml:space="preserve"> </w:t>
      </w:r>
      <w:r w:rsidR="000B5111" w:rsidRPr="008263A2">
        <w:t>by</w:t>
      </w:r>
      <w:r w:rsidR="009037DA">
        <w:t xml:space="preserve"> </w:t>
      </w:r>
      <w:r w:rsidR="000B5111" w:rsidRPr="008263A2">
        <w:t>an</w:t>
      </w:r>
      <w:r w:rsidR="009037DA">
        <w:t xml:space="preserve"> </w:t>
      </w:r>
      <w:r w:rsidR="000B5111" w:rsidRPr="008263A2">
        <w:t>SQL</w:t>
      </w:r>
      <w:r w:rsidR="009037DA">
        <w:t xml:space="preserve"> </w:t>
      </w:r>
      <w:r w:rsidR="000B5111" w:rsidRPr="008263A2">
        <w:t>query.</w:t>
      </w:r>
      <w:r w:rsidR="009037DA">
        <w:t xml:space="preserve">  </w:t>
      </w:r>
      <w:r w:rsidR="000B5111" w:rsidRPr="008263A2">
        <w:t>The</w:t>
      </w:r>
      <w:r w:rsidR="009037DA">
        <w:t xml:space="preserve"> </w:t>
      </w:r>
      <w:r w:rsidR="000B5111" w:rsidRPr="008263A2">
        <w:t>cursor</w:t>
      </w:r>
      <w:r w:rsidR="009037DA">
        <w:t xml:space="preserve"> </w:t>
      </w:r>
      <w:r w:rsidR="000B5111" w:rsidRPr="008263A2">
        <w:t>allows</w:t>
      </w:r>
      <w:r w:rsidR="009037DA">
        <w:t xml:space="preserve"> </w:t>
      </w:r>
      <w:r w:rsidR="000B5111" w:rsidRPr="008263A2">
        <w:t>the</w:t>
      </w:r>
      <w:r w:rsidR="009037DA">
        <w:t xml:space="preserve"> </w:t>
      </w:r>
      <w:r w:rsidR="000B5111" w:rsidRPr="008263A2">
        <w:t>application</w:t>
      </w:r>
      <w:r w:rsidR="009037DA">
        <w:t xml:space="preserve"> </w:t>
      </w:r>
      <w:r w:rsidR="000B5111" w:rsidRPr="008263A2">
        <w:t>developer</w:t>
      </w:r>
      <w:r w:rsidR="009037DA">
        <w:t xml:space="preserve"> </w:t>
      </w:r>
      <w:r w:rsidR="000B5111" w:rsidRPr="008263A2">
        <w:t>to</w:t>
      </w:r>
      <w:r w:rsidR="009037DA">
        <w:t xml:space="preserve"> </w:t>
      </w:r>
      <w:r w:rsidR="000B5111" w:rsidRPr="008263A2">
        <w:t>request</w:t>
      </w:r>
      <w:r w:rsidR="009037DA">
        <w:t xml:space="preserve"> </w:t>
      </w:r>
      <w:r w:rsidR="000B5111" w:rsidRPr="008263A2">
        <w:t>each</w:t>
      </w:r>
      <w:r w:rsidR="009037DA">
        <w:t xml:space="preserve"> </w:t>
      </w:r>
      <w:r w:rsidR="000B5111" w:rsidRPr="008263A2">
        <w:t>record</w:t>
      </w:r>
      <w:r w:rsidR="009037DA">
        <w:t xml:space="preserve"> </w:t>
      </w:r>
      <w:r w:rsidR="000B5111" w:rsidRPr="008263A2">
        <w:t>in</w:t>
      </w:r>
      <w:r w:rsidR="009037DA">
        <w:t xml:space="preserve"> </w:t>
      </w:r>
      <w:r w:rsidR="000B5111" w:rsidRPr="008263A2">
        <w:t>sequence</w:t>
      </w:r>
      <w:r w:rsidR="009037DA">
        <w:t xml:space="preserve"> </w:t>
      </w:r>
      <w:r w:rsidR="000B5111" w:rsidRPr="008263A2">
        <w:t>so</w:t>
      </w:r>
      <w:r w:rsidR="009037DA">
        <w:t xml:space="preserve"> </w:t>
      </w:r>
      <w:r w:rsidR="000B5111" w:rsidRPr="008263A2">
        <w:t>that</w:t>
      </w:r>
      <w:r w:rsidR="009037DA">
        <w:t xml:space="preserve"> </w:t>
      </w:r>
      <w:r w:rsidR="000B5111" w:rsidRPr="008263A2">
        <w:t>the</w:t>
      </w:r>
      <w:r w:rsidR="009037DA">
        <w:t xml:space="preserve"> </w:t>
      </w:r>
      <w:r w:rsidR="000B5111" w:rsidRPr="008263A2">
        <w:t>query</w:t>
      </w:r>
      <w:r w:rsidR="009037DA">
        <w:t xml:space="preserve"> </w:t>
      </w:r>
      <w:r w:rsidR="000B5111" w:rsidRPr="008263A2">
        <w:t>results</w:t>
      </w:r>
      <w:r w:rsidR="009037DA">
        <w:t xml:space="preserve"> </w:t>
      </w:r>
      <w:r w:rsidR="000B5111" w:rsidRPr="008263A2">
        <w:t>may</w:t>
      </w:r>
      <w:r w:rsidR="009037DA">
        <w:t xml:space="preserve"> </w:t>
      </w:r>
      <w:r w:rsidR="000B5111" w:rsidRPr="008263A2">
        <w:t>be</w:t>
      </w:r>
      <w:r w:rsidR="009037DA">
        <w:t xml:space="preserve"> </w:t>
      </w:r>
      <w:r w:rsidR="000B5111" w:rsidRPr="008263A2">
        <w:t>displayed</w:t>
      </w:r>
      <w:r w:rsidR="009037DA">
        <w:t xml:space="preserve"> </w:t>
      </w:r>
      <w:r w:rsidR="000B5111" w:rsidRPr="008263A2">
        <w:t>in</w:t>
      </w:r>
      <w:r w:rsidR="009037DA">
        <w:t xml:space="preserve"> </w:t>
      </w:r>
      <w:r w:rsidR="000B5111" w:rsidRPr="008263A2">
        <w:t>a</w:t>
      </w:r>
      <w:r w:rsidR="009037DA">
        <w:t xml:space="preserve"> </w:t>
      </w:r>
      <w:r w:rsidR="000B5111" w:rsidRPr="008263A2">
        <w:t>report</w:t>
      </w:r>
      <w:r w:rsidR="009037DA">
        <w:t xml:space="preserve"> </w:t>
      </w:r>
      <w:r w:rsidR="000B5111" w:rsidRPr="008263A2">
        <w:t>or</w:t>
      </w:r>
      <w:r w:rsidR="009037DA">
        <w:t xml:space="preserve"> </w:t>
      </w:r>
      <w:r w:rsidR="000B5111" w:rsidRPr="008263A2">
        <w:t>otherwise</w:t>
      </w:r>
      <w:r w:rsidR="009037DA">
        <w:t xml:space="preserve"> </w:t>
      </w:r>
      <w:r w:rsidR="000B5111" w:rsidRPr="008263A2">
        <w:t>operated</w:t>
      </w:r>
      <w:r w:rsidR="009037DA">
        <w:t xml:space="preserve"> </w:t>
      </w:r>
      <w:r w:rsidR="000B5111" w:rsidRPr="008263A2">
        <w:t>upon.</w:t>
      </w:r>
      <w:r w:rsidR="009037DA">
        <w:t xml:space="preserve">  </w:t>
      </w:r>
      <w:r w:rsidR="000B5111" w:rsidRPr="008263A2">
        <w:t>For</w:t>
      </w:r>
      <w:r w:rsidR="009037DA">
        <w:t xml:space="preserve"> </w:t>
      </w:r>
      <w:r w:rsidR="000B5111" w:rsidRPr="008263A2">
        <w:t>example,</w:t>
      </w:r>
      <w:r w:rsidR="009037DA">
        <w:t xml:space="preserve"> </w:t>
      </w:r>
      <w:r w:rsidR="000B5111" w:rsidRPr="008263A2">
        <w:t>as</w:t>
      </w:r>
      <w:r w:rsidR="009037DA">
        <w:t xml:space="preserve"> </w:t>
      </w:r>
      <w:r w:rsidR="000B5111" w:rsidRPr="008263A2">
        <w:t>an</w:t>
      </w:r>
      <w:r w:rsidR="009037DA">
        <w:t xml:space="preserve"> </w:t>
      </w:r>
      <w:r w:rsidR="000B5111" w:rsidRPr="008263A2">
        <w:t>application</w:t>
      </w:r>
      <w:r w:rsidR="009037DA">
        <w:t xml:space="preserve"> </w:t>
      </w:r>
      <w:r w:rsidR="000B5111" w:rsidRPr="008263A2">
        <w:t>user</w:t>
      </w:r>
      <w:r w:rsidR="009037DA">
        <w:t xml:space="preserve"> </w:t>
      </w:r>
      <w:r w:rsidR="000B5111" w:rsidRPr="008263A2">
        <w:t>moves</w:t>
      </w:r>
      <w:r w:rsidR="009037DA">
        <w:t xml:space="preserve"> </w:t>
      </w:r>
      <w:r w:rsidR="000B5111" w:rsidRPr="008263A2">
        <w:t>from</w:t>
      </w:r>
      <w:r w:rsidR="009037DA">
        <w:t xml:space="preserve"> </w:t>
      </w:r>
      <w:r w:rsidR="000B5111" w:rsidRPr="008263A2">
        <w:t>page</w:t>
      </w:r>
      <w:r w:rsidR="009037DA">
        <w:t xml:space="preserve"> </w:t>
      </w:r>
      <w:r w:rsidR="000B5111" w:rsidRPr="008263A2">
        <w:t>to</w:t>
      </w:r>
      <w:r w:rsidR="009037DA">
        <w:t xml:space="preserve"> </w:t>
      </w:r>
      <w:r w:rsidR="000B5111" w:rsidRPr="008263A2">
        <w:t>page</w:t>
      </w:r>
      <w:r w:rsidR="009037DA">
        <w:t xml:space="preserve"> </w:t>
      </w:r>
      <w:r w:rsidR="000B5111" w:rsidRPr="008263A2">
        <w:t>in</w:t>
      </w:r>
      <w:r w:rsidR="009037DA">
        <w:t xml:space="preserve"> </w:t>
      </w:r>
      <w:r w:rsidR="000B5111" w:rsidRPr="008263A2">
        <w:t>an</w:t>
      </w:r>
      <w:r w:rsidR="009037DA">
        <w:t xml:space="preserve"> </w:t>
      </w:r>
      <w:r w:rsidR="000B5111" w:rsidRPr="008263A2">
        <w:t>on-screen</w:t>
      </w:r>
      <w:r w:rsidR="009037DA">
        <w:t xml:space="preserve"> </w:t>
      </w:r>
      <w:r w:rsidR="000B5111" w:rsidRPr="008263A2">
        <w:t>report,</w:t>
      </w:r>
      <w:r w:rsidR="009037DA">
        <w:t xml:space="preserve"> </w:t>
      </w:r>
      <w:r w:rsidR="000B5111" w:rsidRPr="008263A2">
        <w:t>the</w:t>
      </w:r>
      <w:r w:rsidR="009037DA">
        <w:t xml:space="preserve"> </w:t>
      </w:r>
      <w:r w:rsidR="000B5111" w:rsidRPr="008263A2">
        <w:t>subsequent</w:t>
      </w:r>
      <w:r w:rsidR="009037DA">
        <w:t xml:space="preserve"> </w:t>
      </w:r>
      <w:r w:rsidR="000B5111" w:rsidRPr="008263A2">
        <w:t>page’s</w:t>
      </w:r>
      <w:r w:rsidR="009037DA">
        <w:t xml:space="preserve"> </w:t>
      </w:r>
      <w:r w:rsidR="000B5111" w:rsidRPr="008263A2">
        <w:t>data</w:t>
      </w:r>
      <w:r w:rsidR="009037DA">
        <w:t xml:space="preserve"> </w:t>
      </w:r>
      <w:r w:rsidR="000B5111" w:rsidRPr="008263A2">
        <w:t>is</w:t>
      </w:r>
      <w:r w:rsidR="009037DA">
        <w:t xml:space="preserve"> </w:t>
      </w:r>
      <w:r w:rsidR="000B5111" w:rsidRPr="008263A2">
        <w:t>retrieved</w:t>
      </w:r>
      <w:r w:rsidR="009037DA">
        <w:t xml:space="preserve"> </w:t>
      </w:r>
      <w:r w:rsidR="000B5111" w:rsidRPr="008263A2">
        <w:t>from</w:t>
      </w:r>
      <w:r w:rsidR="009037DA">
        <w:t xml:space="preserve"> </w:t>
      </w:r>
      <w:r w:rsidR="000B5111" w:rsidRPr="008263A2">
        <w:t>the</w:t>
      </w:r>
      <w:r w:rsidR="009037DA">
        <w:t xml:space="preserve"> </w:t>
      </w:r>
      <w:r w:rsidR="000B5111" w:rsidRPr="008263A2">
        <w:t>cursor</w:t>
      </w:r>
      <w:r w:rsidR="009037DA">
        <w:t xml:space="preserve"> </w:t>
      </w:r>
      <w:r w:rsidR="000B5111" w:rsidRPr="008263A2">
        <w:t>and</w:t>
      </w:r>
      <w:r w:rsidR="009037DA">
        <w:t xml:space="preserve"> </w:t>
      </w:r>
      <w:r w:rsidR="000B5111" w:rsidRPr="008263A2">
        <w:t>displayed.</w:t>
      </w:r>
      <w:r w:rsidR="009037DA">
        <w:t xml:space="preserve">  </w:t>
      </w:r>
      <w:r w:rsidR="000B5111" w:rsidRPr="008263A2">
        <w:t>It’s</w:t>
      </w:r>
      <w:r w:rsidR="009037DA">
        <w:t xml:space="preserve"> </w:t>
      </w:r>
      <w:r w:rsidR="000B5111" w:rsidRPr="008263A2">
        <w:t>also</w:t>
      </w:r>
      <w:r w:rsidR="009037DA">
        <w:t xml:space="preserve"> </w:t>
      </w:r>
      <w:r w:rsidR="000B5111" w:rsidRPr="008263A2">
        <w:t>commonplace</w:t>
      </w:r>
      <w:r w:rsidR="009037DA">
        <w:t xml:space="preserve"> </w:t>
      </w:r>
      <w:r w:rsidR="000B5111" w:rsidRPr="008263A2">
        <w:t>for</w:t>
      </w:r>
      <w:r w:rsidR="009037DA">
        <w:t xml:space="preserve"> </w:t>
      </w:r>
      <w:r w:rsidR="000B5111" w:rsidRPr="008263A2">
        <w:t>applications</w:t>
      </w:r>
      <w:r w:rsidR="009037DA">
        <w:t xml:space="preserve"> </w:t>
      </w:r>
      <w:r w:rsidR="000B5111" w:rsidRPr="008263A2">
        <w:t>to</w:t>
      </w:r>
      <w:r w:rsidR="009037DA">
        <w:t xml:space="preserve"> </w:t>
      </w:r>
      <w:r w:rsidR="000B5111" w:rsidRPr="008263A2">
        <w:t>iterate</w:t>
      </w:r>
      <w:r w:rsidR="009037DA">
        <w:t xml:space="preserve"> </w:t>
      </w:r>
      <w:r w:rsidR="000B5111" w:rsidRPr="008263A2">
        <w:t>over</w:t>
      </w:r>
      <w:r w:rsidR="009037DA">
        <w:t xml:space="preserve"> </w:t>
      </w:r>
      <w:r w:rsidR="000B5111" w:rsidRPr="008263A2">
        <w:t>the</w:t>
      </w:r>
      <w:r w:rsidR="009037DA">
        <w:t xml:space="preserve"> </w:t>
      </w:r>
      <w:r w:rsidR="000B5111" w:rsidRPr="008263A2">
        <w:t>result</w:t>
      </w:r>
      <w:r w:rsidR="009037DA">
        <w:t xml:space="preserve"> </w:t>
      </w:r>
      <w:r w:rsidR="000B5111" w:rsidRPr="008263A2">
        <w:t>set,</w:t>
      </w:r>
      <w:r w:rsidR="009037DA">
        <w:t xml:space="preserve"> </w:t>
      </w:r>
      <w:r w:rsidR="000B5111" w:rsidRPr="008263A2">
        <w:t>performing</w:t>
      </w:r>
      <w:r w:rsidR="009037DA">
        <w:t xml:space="preserve"> </w:t>
      </w:r>
      <w:r w:rsidR="000B5111" w:rsidRPr="008263A2">
        <w:t>some</w:t>
      </w:r>
      <w:r w:rsidR="009037DA">
        <w:t xml:space="preserve"> </w:t>
      </w:r>
      <w:r w:rsidR="000B5111" w:rsidRPr="008263A2">
        <w:t>calculation</w:t>
      </w:r>
      <w:r w:rsidR="009037DA">
        <w:t xml:space="preserve"> </w:t>
      </w:r>
      <w:r w:rsidR="000B5111" w:rsidRPr="008263A2">
        <w:t>or</w:t>
      </w:r>
      <w:r w:rsidR="009037DA">
        <w:t xml:space="preserve"> </w:t>
      </w:r>
      <w:r w:rsidR="000B5111" w:rsidRPr="008263A2">
        <w:t>other</w:t>
      </w:r>
      <w:r w:rsidR="009037DA">
        <w:t xml:space="preserve"> </w:t>
      </w:r>
      <w:r w:rsidR="000B5111" w:rsidRPr="008263A2">
        <w:t>update</w:t>
      </w:r>
      <w:r w:rsidR="009037DA">
        <w:t xml:space="preserve"> </w:t>
      </w:r>
      <w:r w:rsidR="000B5111" w:rsidRPr="008263A2">
        <w:t>to</w:t>
      </w:r>
      <w:r w:rsidR="009037DA">
        <w:t xml:space="preserve"> </w:t>
      </w:r>
      <w:r w:rsidR="000B5111" w:rsidRPr="008263A2">
        <w:t>each</w:t>
      </w:r>
      <w:r w:rsidR="009037DA">
        <w:t xml:space="preserve"> </w:t>
      </w:r>
      <w:r w:rsidR="000B5111" w:rsidRPr="008263A2">
        <w:t>of</w:t>
      </w:r>
      <w:r w:rsidR="009037DA">
        <w:t xml:space="preserve"> </w:t>
      </w:r>
      <w:r w:rsidR="000B5111" w:rsidRPr="008263A2">
        <w:t>the</w:t>
      </w:r>
      <w:r w:rsidR="009037DA">
        <w:t xml:space="preserve"> </w:t>
      </w:r>
      <w:r w:rsidR="000B5111" w:rsidRPr="008263A2">
        <w:t>records</w:t>
      </w:r>
      <w:r w:rsidR="009037DA">
        <w:t xml:space="preserve"> </w:t>
      </w:r>
      <w:r w:rsidR="000B5111" w:rsidRPr="008263A2">
        <w:t>in</w:t>
      </w:r>
      <w:r w:rsidR="009037DA">
        <w:t xml:space="preserve"> </w:t>
      </w:r>
      <w:r w:rsidR="000B5111" w:rsidRPr="008263A2">
        <w:t>the</w:t>
      </w:r>
      <w:r w:rsidR="009037DA">
        <w:t xml:space="preserve"> </w:t>
      </w:r>
      <w:r w:rsidR="000B5111" w:rsidRPr="008263A2">
        <w:t>result</w:t>
      </w:r>
      <w:r w:rsidR="009037DA">
        <w:t xml:space="preserve"> </w:t>
      </w:r>
      <w:r w:rsidR="000B5111" w:rsidRPr="008263A2">
        <w:t>set.</w:t>
      </w:r>
    </w:p>
    <w:p w:rsidR="000B5111" w:rsidRPr="008263A2" w:rsidRDefault="000B5111" w:rsidP="008263A2">
      <w:r w:rsidRPr="008263A2">
        <w:t>One</w:t>
      </w:r>
      <w:r w:rsidR="009037DA">
        <w:t xml:space="preserve"> </w:t>
      </w:r>
      <w:r w:rsidRPr="008263A2">
        <w:t>issue</w:t>
      </w:r>
      <w:r w:rsidR="009037DA">
        <w:t xml:space="preserve"> </w:t>
      </w:r>
      <w:r w:rsidRPr="008263A2">
        <w:t>that</w:t>
      </w:r>
      <w:r w:rsidR="009037DA">
        <w:t xml:space="preserve"> </w:t>
      </w:r>
      <w:r w:rsidRPr="008263A2">
        <w:t>emerges</w:t>
      </w:r>
      <w:r w:rsidR="009037DA">
        <w:t xml:space="preserve"> </w:t>
      </w:r>
      <w:r w:rsidRPr="008263A2">
        <w:t>with</w:t>
      </w:r>
      <w:r w:rsidR="009037DA">
        <w:t xml:space="preserve"> </w:t>
      </w:r>
      <w:r w:rsidRPr="008263A2">
        <w:t>cursors</w:t>
      </w:r>
      <w:r w:rsidR="009037DA">
        <w:t xml:space="preserve"> </w:t>
      </w:r>
      <w:r w:rsidRPr="008263A2">
        <w:t>is</w:t>
      </w:r>
      <w:r w:rsidR="009037DA">
        <w:t xml:space="preserve"> </w:t>
      </w:r>
      <w:r w:rsidRPr="008263A2">
        <w:t>the</w:t>
      </w:r>
      <w:r w:rsidR="009037DA">
        <w:t xml:space="preserve"> </w:t>
      </w:r>
      <w:proofErr w:type="spellStart"/>
      <w:r w:rsidRPr="008263A2">
        <w:t>recency</w:t>
      </w:r>
      <w:proofErr w:type="spellEnd"/>
      <w:r w:rsidR="009037DA">
        <w:t xml:space="preserve"> </w:t>
      </w:r>
      <w:r w:rsidRPr="008263A2">
        <w:t>of</w:t>
      </w:r>
      <w:r w:rsidR="009037DA">
        <w:t xml:space="preserve"> </w:t>
      </w:r>
      <w:r w:rsidRPr="008263A2">
        <w:t>the</w:t>
      </w:r>
      <w:r w:rsidR="009037DA">
        <w:t xml:space="preserve"> </w:t>
      </w:r>
      <w:r w:rsidRPr="008263A2">
        <w:t>data</w:t>
      </w:r>
      <w:r w:rsidR="009037DA">
        <w:t xml:space="preserve"> </w:t>
      </w:r>
      <w:r w:rsidRPr="008263A2">
        <w:t>in</w:t>
      </w:r>
      <w:r w:rsidR="009037DA">
        <w:t xml:space="preserve"> </w:t>
      </w:r>
      <w:r w:rsidRPr="008263A2">
        <w:t>the</w:t>
      </w:r>
      <w:r w:rsidR="009037DA">
        <w:t xml:space="preserve"> </w:t>
      </w:r>
      <w:r w:rsidRPr="008263A2">
        <w:t>result</w:t>
      </w:r>
      <w:r w:rsidR="009037DA">
        <w:t xml:space="preserve"> </w:t>
      </w:r>
      <w:r w:rsidRPr="008263A2">
        <w:t>set.</w:t>
      </w:r>
      <w:r w:rsidR="009037DA">
        <w:t xml:space="preserve">  </w:t>
      </w:r>
      <w:r w:rsidRPr="008263A2">
        <w:t>As</w:t>
      </w:r>
      <w:r w:rsidR="009037DA">
        <w:t xml:space="preserve"> </w:t>
      </w:r>
      <w:r w:rsidRPr="008263A2">
        <w:t>long</w:t>
      </w:r>
      <w:r w:rsidR="009037DA">
        <w:t xml:space="preserve"> </w:t>
      </w:r>
      <w:r w:rsidRPr="008263A2">
        <w:t>as</w:t>
      </w:r>
      <w:r w:rsidR="009037DA">
        <w:t xml:space="preserve"> </w:t>
      </w:r>
      <w:r w:rsidRPr="008263A2">
        <w:t>the</w:t>
      </w:r>
      <w:r w:rsidR="009037DA">
        <w:t xml:space="preserve"> </w:t>
      </w:r>
      <w:r w:rsidRPr="008263A2">
        <w:t>cursor</w:t>
      </w:r>
      <w:r w:rsidR="009037DA">
        <w:t xml:space="preserve"> </w:t>
      </w:r>
      <w:r w:rsidRPr="008263A2">
        <w:t>is</w:t>
      </w:r>
      <w:r w:rsidR="009037DA">
        <w:t xml:space="preserve"> </w:t>
      </w:r>
      <w:r w:rsidRPr="008263A2">
        <w:t>in</w:t>
      </w:r>
      <w:r w:rsidR="009037DA">
        <w:t xml:space="preserve"> </w:t>
      </w:r>
      <w:r w:rsidRPr="008263A2">
        <w:t>use,</w:t>
      </w:r>
      <w:r w:rsidR="009037DA">
        <w:t xml:space="preserve"> </w:t>
      </w:r>
      <w:r w:rsidRPr="008263A2">
        <w:t>it</w:t>
      </w:r>
      <w:r w:rsidR="009037DA">
        <w:t xml:space="preserve"> </w:t>
      </w:r>
      <w:r w:rsidRPr="008263A2">
        <w:t>contains</w:t>
      </w:r>
      <w:r w:rsidR="009037DA">
        <w:t xml:space="preserve"> </w:t>
      </w:r>
      <w:r w:rsidRPr="008263A2">
        <w:t>the</w:t>
      </w:r>
      <w:r w:rsidR="009037DA">
        <w:t xml:space="preserve"> </w:t>
      </w:r>
      <w:r w:rsidRPr="008263A2">
        <w:t>set</w:t>
      </w:r>
      <w:r w:rsidR="009037DA">
        <w:t xml:space="preserve"> </w:t>
      </w:r>
      <w:r w:rsidRPr="008263A2">
        <w:t>of</w:t>
      </w:r>
      <w:r w:rsidR="009037DA">
        <w:t xml:space="preserve"> </w:t>
      </w:r>
      <w:r w:rsidRPr="008263A2">
        <w:t>records</w:t>
      </w:r>
      <w:r w:rsidR="009037DA">
        <w:t xml:space="preserve"> </w:t>
      </w:r>
      <w:r w:rsidRPr="008263A2">
        <w:t>retrieved</w:t>
      </w:r>
      <w:r w:rsidR="009037DA">
        <w:t xml:space="preserve"> </w:t>
      </w:r>
      <w:r w:rsidRPr="008263A2">
        <w:t>when</w:t>
      </w:r>
      <w:r w:rsidR="009037DA">
        <w:t xml:space="preserve"> </w:t>
      </w:r>
      <w:r w:rsidRPr="008263A2">
        <w:t>the</w:t>
      </w:r>
      <w:r w:rsidR="009037DA">
        <w:t xml:space="preserve"> </w:t>
      </w:r>
      <w:r w:rsidRPr="008263A2">
        <w:t>query</w:t>
      </w:r>
      <w:r w:rsidR="009037DA">
        <w:t xml:space="preserve"> </w:t>
      </w:r>
      <w:r w:rsidRPr="008263A2">
        <w:t>was</w:t>
      </w:r>
      <w:r w:rsidR="009037DA">
        <w:t xml:space="preserve"> </w:t>
      </w:r>
      <w:r w:rsidRPr="008263A2">
        <w:t>originally</w:t>
      </w:r>
      <w:r w:rsidR="009037DA">
        <w:t xml:space="preserve"> </w:t>
      </w:r>
      <w:r w:rsidRPr="008263A2">
        <w:t>performed.</w:t>
      </w:r>
      <w:r w:rsidR="009037DA">
        <w:t xml:space="preserve">  </w:t>
      </w:r>
      <w:r w:rsidRPr="008263A2">
        <w:t>However,</w:t>
      </w:r>
      <w:r w:rsidR="009037DA">
        <w:t xml:space="preserve"> </w:t>
      </w:r>
      <w:r w:rsidRPr="008263A2">
        <w:t>this</w:t>
      </w:r>
      <w:r w:rsidR="009037DA">
        <w:t xml:space="preserve"> </w:t>
      </w:r>
      <w:r w:rsidRPr="008263A2">
        <w:t>data</w:t>
      </w:r>
      <w:r w:rsidR="009037DA">
        <w:t xml:space="preserve"> </w:t>
      </w:r>
      <w:r w:rsidRPr="008263A2">
        <w:t>may</w:t>
      </w:r>
      <w:r w:rsidR="009037DA">
        <w:t xml:space="preserve"> </w:t>
      </w:r>
      <w:r w:rsidRPr="008263A2">
        <w:t>grow</w:t>
      </w:r>
      <w:r w:rsidR="009037DA">
        <w:t xml:space="preserve"> </w:t>
      </w:r>
      <w:r w:rsidRPr="008263A2">
        <w:t>stale</w:t>
      </w:r>
      <w:r w:rsidR="009037DA">
        <w:t xml:space="preserve"> </w:t>
      </w:r>
      <w:r w:rsidRPr="008263A2">
        <w:t>over</w:t>
      </w:r>
      <w:r w:rsidR="009037DA">
        <w:t xml:space="preserve"> </w:t>
      </w:r>
      <w:r w:rsidRPr="008263A2">
        <w:t>time,</w:t>
      </w:r>
      <w:r w:rsidR="009037DA">
        <w:t xml:space="preserve"> </w:t>
      </w:r>
      <w:r w:rsidRPr="008263A2">
        <w:t>especially</w:t>
      </w:r>
      <w:r w:rsidR="009037DA">
        <w:t xml:space="preserve"> </w:t>
      </w:r>
      <w:r w:rsidRPr="008263A2">
        <w:t>if</w:t>
      </w:r>
      <w:r w:rsidR="009037DA">
        <w:t xml:space="preserve"> </w:t>
      </w:r>
      <w:r w:rsidRPr="008263A2">
        <w:t>the</w:t>
      </w:r>
      <w:r w:rsidR="009037DA">
        <w:t xml:space="preserve"> </w:t>
      </w:r>
      <w:r w:rsidRPr="008263A2">
        <w:t>query</w:t>
      </w:r>
      <w:r w:rsidR="009037DA">
        <w:t xml:space="preserve"> </w:t>
      </w:r>
      <w:r w:rsidRPr="008263A2">
        <w:t>result</w:t>
      </w:r>
      <w:r w:rsidR="009037DA">
        <w:t xml:space="preserve"> </w:t>
      </w:r>
      <w:r w:rsidRPr="008263A2">
        <w:t>is</w:t>
      </w:r>
      <w:r w:rsidR="009037DA">
        <w:t xml:space="preserve"> </w:t>
      </w:r>
      <w:r w:rsidRPr="008263A2">
        <w:t>being</w:t>
      </w:r>
      <w:r w:rsidR="009037DA">
        <w:t xml:space="preserve"> </w:t>
      </w:r>
      <w:r w:rsidRPr="008263A2">
        <w:t>displayed</w:t>
      </w:r>
      <w:r w:rsidR="009037DA">
        <w:t xml:space="preserve"> </w:t>
      </w:r>
      <w:r w:rsidRPr="008263A2">
        <w:t>in</w:t>
      </w:r>
      <w:r w:rsidR="009037DA">
        <w:t xml:space="preserve"> </w:t>
      </w:r>
      <w:r w:rsidRPr="008263A2">
        <w:t>a</w:t>
      </w:r>
      <w:r w:rsidR="009037DA">
        <w:t xml:space="preserve"> </w:t>
      </w:r>
      <w:r w:rsidRPr="008263A2">
        <w:t>report</w:t>
      </w:r>
      <w:r w:rsidR="009037DA">
        <w:t xml:space="preserve"> </w:t>
      </w:r>
      <w:r w:rsidRPr="008263A2">
        <w:t>that</w:t>
      </w:r>
      <w:r w:rsidR="009037DA">
        <w:t xml:space="preserve"> </w:t>
      </w:r>
      <w:r w:rsidRPr="008263A2">
        <w:t>an</w:t>
      </w:r>
      <w:r w:rsidR="009037DA">
        <w:t xml:space="preserve"> </w:t>
      </w:r>
      <w:r w:rsidRPr="008263A2">
        <w:t>application</w:t>
      </w:r>
      <w:r w:rsidR="009037DA">
        <w:t xml:space="preserve"> </w:t>
      </w:r>
      <w:r w:rsidRPr="008263A2">
        <w:t>user</w:t>
      </w:r>
      <w:r w:rsidR="009037DA">
        <w:t xml:space="preserve"> </w:t>
      </w:r>
      <w:r w:rsidRPr="008263A2">
        <w:t>is</w:t>
      </w:r>
      <w:r w:rsidR="009037DA">
        <w:t xml:space="preserve"> </w:t>
      </w:r>
      <w:r w:rsidRPr="008263A2">
        <w:t>reviewing</w:t>
      </w:r>
      <w:r w:rsidR="009037DA">
        <w:t xml:space="preserve"> </w:t>
      </w:r>
      <w:r w:rsidRPr="008263A2">
        <w:t>over</w:t>
      </w:r>
      <w:r w:rsidR="009037DA">
        <w:t xml:space="preserve"> </w:t>
      </w:r>
      <w:r w:rsidRPr="008263A2">
        <w:t>a</w:t>
      </w:r>
      <w:r w:rsidR="009037DA">
        <w:t xml:space="preserve"> </w:t>
      </w:r>
      <w:r w:rsidRPr="008263A2">
        <w:t>period</w:t>
      </w:r>
      <w:r w:rsidR="009037DA">
        <w:t xml:space="preserve"> </w:t>
      </w:r>
      <w:r w:rsidRPr="008263A2">
        <w:t>of</w:t>
      </w:r>
      <w:r w:rsidR="009037DA">
        <w:t xml:space="preserve"> </w:t>
      </w:r>
      <w:r w:rsidRPr="008263A2">
        <w:t>time</w:t>
      </w:r>
      <w:r w:rsidR="009037DA">
        <w:t xml:space="preserve"> </w:t>
      </w:r>
      <w:r w:rsidRPr="008263A2">
        <w:t>–</w:t>
      </w:r>
      <w:r w:rsidR="009037DA">
        <w:t xml:space="preserve"> </w:t>
      </w:r>
      <w:r w:rsidRPr="008263A2">
        <w:t>minutes</w:t>
      </w:r>
      <w:r w:rsidR="009037DA">
        <w:t xml:space="preserve"> </w:t>
      </w:r>
      <w:r w:rsidRPr="008263A2">
        <w:t>or</w:t>
      </w:r>
      <w:r w:rsidR="009037DA">
        <w:t xml:space="preserve"> </w:t>
      </w:r>
      <w:r w:rsidRPr="008263A2">
        <w:t>hours.</w:t>
      </w:r>
      <w:r w:rsidR="009037DA">
        <w:t xml:space="preserve">  </w:t>
      </w:r>
      <w:r w:rsidRPr="008263A2">
        <w:t>The</w:t>
      </w:r>
      <w:r w:rsidR="009037DA">
        <w:t xml:space="preserve"> </w:t>
      </w:r>
      <w:r w:rsidRPr="008263A2">
        <w:t>application</w:t>
      </w:r>
      <w:r w:rsidR="009037DA">
        <w:t xml:space="preserve"> </w:t>
      </w:r>
      <w:r w:rsidRPr="008263A2">
        <w:t>user</w:t>
      </w:r>
      <w:r w:rsidR="009037DA">
        <w:t xml:space="preserve"> </w:t>
      </w:r>
      <w:r w:rsidRPr="008263A2">
        <w:t>is</w:t>
      </w:r>
      <w:r w:rsidR="009037DA">
        <w:t xml:space="preserve"> </w:t>
      </w:r>
      <w:r w:rsidRPr="008263A2">
        <w:t>viewing</w:t>
      </w:r>
      <w:r w:rsidR="009037DA">
        <w:t xml:space="preserve"> </w:t>
      </w:r>
      <w:r w:rsidRPr="008263A2">
        <w:t>the</w:t>
      </w:r>
      <w:r w:rsidR="009037DA">
        <w:t xml:space="preserve"> </w:t>
      </w:r>
      <w:r w:rsidRPr="008263A2">
        <w:t>result</w:t>
      </w:r>
      <w:r w:rsidR="009037DA">
        <w:t xml:space="preserve"> </w:t>
      </w:r>
      <w:r w:rsidRPr="008263A2">
        <w:t>set</w:t>
      </w:r>
      <w:r w:rsidR="009037DA">
        <w:t xml:space="preserve"> </w:t>
      </w:r>
      <w:r w:rsidRPr="008263A2">
        <w:t>that</w:t>
      </w:r>
      <w:r w:rsidR="009037DA">
        <w:t xml:space="preserve"> </w:t>
      </w:r>
      <w:r w:rsidRPr="008263A2">
        <w:t>was</w:t>
      </w:r>
      <w:r w:rsidR="009037DA">
        <w:t xml:space="preserve"> </w:t>
      </w:r>
      <w:r w:rsidRPr="008263A2">
        <w:t>current</w:t>
      </w:r>
      <w:r w:rsidR="009037DA">
        <w:t xml:space="preserve"> </w:t>
      </w:r>
      <w:r w:rsidRPr="008263A2">
        <w:t>when</w:t>
      </w:r>
      <w:r w:rsidR="009037DA">
        <w:t xml:space="preserve"> </w:t>
      </w:r>
      <w:r w:rsidRPr="008263A2">
        <w:t>the</w:t>
      </w:r>
      <w:r w:rsidR="009037DA">
        <w:t xml:space="preserve"> </w:t>
      </w:r>
      <w:r w:rsidRPr="008263A2">
        <w:t>report</w:t>
      </w:r>
      <w:r w:rsidR="009037DA">
        <w:t xml:space="preserve"> </w:t>
      </w:r>
      <w:r w:rsidRPr="008263A2">
        <w:t>was</w:t>
      </w:r>
      <w:r w:rsidR="009037DA">
        <w:t xml:space="preserve"> </w:t>
      </w:r>
      <w:r w:rsidRPr="008263A2">
        <w:t>first</w:t>
      </w:r>
      <w:r w:rsidR="009037DA">
        <w:t xml:space="preserve"> </w:t>
      </w:r>
      <w:r w:rsidRPr="008263A2">
        <w:t>created.</w:t>
      </w:r>
    </w:p>
    <w:p w:rsidR="000B5111" w:rsidRPr="008263A2" w:rsidRDefault="000B5111" w:rsidP="008263A2">
      <w:r w:rsidRPr="008263A2">
        <w:t>In</w:t>
      </w:r>
      <w:r w:rsidR="009037DA">
        <w:t xml:space="preserve"> </w:t>
      </w:r>
      <w:r w:rsidRPr="008263A2">
        <w:t>applications</w:t>
      </w:r>
      <w:r w:rsidR="009037DA">
        <w:t xml:space="preserve"> </w:t>
      </w:r>
      <w:r w:rsidRPr="008263A2">
        <w:t>where</w:t>
      </w:r>
      <w:r w:rsidR="009037DA">
        <w:t xml:space="preserve"> </w:t>
      </w:r>
      <w:r w:rsidRPr="008263A2">
        <w:t>the</w:t>
      </w:r>
      <w:r w:rsidR="009037DA">
        <w:t xml:space="preserve"> </w:t>
      </w:r>
      <w:r w:rsidRPr="008263A2">
        <w:t>underlying</w:t>
      </w:r>
      <w:r w:rsidR="009037DA">
        <w:t xml:space="preserve"> </w:t>
      </w:r>
      <w:r w:rsidRPr="008263A2">
        <w:t>data</w:t>
      </w:r>
      <w:r w:rsidR="009037DA">
        <w:t xml:space="preserve"> </w:t>
      </w:r>
      <w:r w:rsidRPr="008263A2">
        <w:t>changes</w:t>
      </w:r>
      <w:r w:rsidR="009037DA">
        <w:t xml:space="preserve"> </w:t>
      </w:r>
      <w:r w:rsidRPr="008263A2">
        <w:t>frequently,</w:t>
      </w:r>
      <w:r w:rsidR="009037DA">
        <w:t xml:space="preserve"> </w:t>
      </w:r>
      <w:r w:rsidRPr="008263A2">
        <w:t>it</w:t>
      </w:r>
      <w:r w:rsidR="009037DA">
        <w:t xml:space="preserve"> </w:t>
      </w:r>
      <w:r w:rsidRPr="008263A2">
        <w:t>may</w:t>
      </w:r>
      <w:r w:rsidR="009037DA">
        <w:t xml:space="preserve"> </w:t>
      </w:r>
      <w:r w:rsidRPr="008263A2">
        <w:t>be</w:t>
      </w:r>
      <w:r w:rsidR="009037DA">
        <w:t xml:space="preserve"> </w:t>
      </w:r>
      <w:r w:rsidRPr="008263A2">
        <w:t>desirable</w:t>
      </w:r>
      <w:r w:rsidR="009037DA">
        <w:t xml:space="preserve"> </w:t>
      </w:r>
      <w:r w:rsidRPr="008263A2">
        <w:t>to</w:t>
      </w:r>
      <w:r w:rsidR="009037DA">
        <w:t xml:space="preserve"> </w:t>
      </w:r>
      <w:r w:rsidRPr="008263A2">
        <w:t>rerun</w:t>
      </w:r>
      <w:r w:rsidR="009037DA">
        <w:t xml:space="preserve"> </w:t>
      </w:r>
      <w:r w:rsidRPr="008263A2">
        <w:t>the</w:t>
      </w:r>
      <w:r w:rsidR="009037DA">
        <w:t xml:space="preserve"> </w:t>
      </w:r>
      <w:r w:rsidRPr="008263A2">
        <w:t>SQL</w:t>
      </w:r>
      <w:r w:rsidR="009037DA">
        <w:t xml:space="preserve"> </w:t>
      </w:r>
      <w:r w:rsidRPr="008263A2">
        <w:t>query</w:t>
      </w:r>
      <w:r w:rsidR="009037DA">
        <w:t xml:space="preserve"> </w:t>
      </w:r>
      <w:r w:rsidRPr="008263A2">
        <w:t>as</w:t>
      </w:r>
      <w:r w:rsidR="009037DA">
        <w:t xml:space="preserve"> </w:t>
      </w:r>
      <w:r w:rsidRPr="008263A2">
        <w:t>the</w:t>
      </w:r>
      <w:r w:rsidR="009037DA">
        <w:t xml:space="preserve"> </w:t>
      </w:r>
      <w:r w:rsidRPr="008263A2">
        <w:t>application</w:t>
      </w:r>
      <w:r w:rsidR="009037DA">
        <w:t xml:space="preserve"> </w:t>
      </w:r>
      <w:r w:rsidRPr="008263A2">
        <w:t>user</w:t>
      </w:r>
      <w:r w:rsidR="009037DA">
        <w:t xml:space="preserve"> </w:t>
      </w:r>
      <w:r w:rsidRPr="008263A2">
        <w:t>moves</w:t>
      </w:r>
      <w:r w:rsidR="009037DA">
        <w:t xml:space="preserve"> </w:t>
      </w:r>
      <w:r w:rsidRPr="008263A2">
        <w:t>from</w:t>
      </w:r>
      <w:r w:rsidR="009037DA">
        <w:t xml:space="preserve"> </w:t>
      </w:r>
      <w:r w:rsidRPr="008263A2">
        <w:t>page</w:t>
      </w:r>
      <w:r w:rsidR="009037DA">
        <w:t xml:space="preserve"> </w:t>
      </w:r>
      <w:r w:rsidRPr="008263A2">
        <w:t>to</w:t>
      </w:r>
      <w:r w:rsidR="009037DA">
        <w:t xml:space="preserve"> </w:t>
      </w:r>
      <w:r w:rsidRPr="008263A2">
        <w:t>page</w:t>
      </w:r>
      <w:r w:rsidR="009037DA">
        <w:t xml:space="preserve"> </w:t>
      </w:r>
      <w:r w:rsidRPr="008263A2">
        <w:t>in</w:t>
      </w:r>
      <w:r w:rsidR="009037DA">
        <w:t xml:space="preserve"> </w:t>
      </w:r>
      <w:r w:rsidRPr="008263A2">
        <w:t>their</w:t>
      </w:r>
      <w:r w:rsidR="009037DA">
        <w:t xml:space="preserve"> </w:t>
      </w:r>
      <w:r w:rsidRPr="008263A2">
        <w:t>report.</w:t>
      </w:r>
      <w:r w:rsidR="009037DA">
        <w:t xml:space="preserve">  </w:t>
      </w:r>
      <w:r w:rsidRPr="008263A2">
        <w:t>This</w:t>
      </w:r>
      <w:r w:rsidR="009037DA">
        <w:t xml:space="preserve"> </w:t>
      </w:r>
      <w:r w:rsidRPr="008263A2">
        <w:t>ensures</w:t>
      </w:r>
      <w:r w:rsidR="009037DA">
        <w:t xml:space="preserve"> </w:t>
      </w:r>
      <w:r w:rsidRPr="008263A2">
        <w:t>that</w:t>
      </w:r>
      <w:r w:rsidR="009037DA">
        <w:t xml:space="preserve"> </w:t>
      </w:r>
      <w:r w:rsidRPr="008263A2">
        <w:t>the</w:t>
      </w:r>
      <w:r w:rsidR="009037DA">
        <w:t xml:space="preserve"> </w:t>
      </w:r>
      <w:r w:rsidRPr="008263A2">
        <w:t>currently</w:t>
      </w:r>
      <w:r w:rsidR="009037DA">
        <w:t xml:space="preserve"> </w:t>
      </w:r>
      <w:r w:rsidRPr="008263A2">
        <w:t>displayed</w:t>
      </w:r>
      <w:r w:rsidR="009037DA">
        <w:t xml:space="preserve"> </w:t>
      </w:r>
      <w:r w:rsidRPr="008263A2">
        <w:t>page</w:t>
      </w:r>
      <w:r w:rsidR="009037DA">
        <w:t xml:space="preserve"> </w:t>
      </w:r>
      <w:r w:rsidRPr="008263A2">
        <w:t>has</w:t>
      </w:r>
      <w:r w:rsidR="009037DA">
        <w:t xml:space="preserve"> </w:t>
      </w:r>
      <w:r w:rsidRPr="008263A2">
        <w:t>the</w:t>
      </w:r>
      <w:r w:rsidR="009037DA">
        <w:t xml:space="preserve"> </w:t>
      </w:r>
      <w:r w:rsidRPr="008263A2">
        <w:t>freshest</w:t>
      </w:r>
      <w:r w:rsidR="009037DA">
        <w:t xml:space="preserve"> </w:t>
      </w:r>
      <w:r w:rsidRPr="008263A2">
        <w:t>data.</w:t>
      </w:r>
      <w:r w:rsidR="009037DA">
        <w:t xml:space="preserve">  </w:t>
      </w:r>
      <w:r w:rsidRPr="008263A2">
        <w:t>Of</w:t>
      </w:r>
      <w:r w:rsidR="009037DA">
        <w:t xml:space="preserve"> </w:t>
      </w:r>
      <w:r w:rsidRPr="008263A2">
        <w:t>course,</w:t>
      </w:r>
      <w:r w:rsidR="009037DA">
        <w:t xml:space="preserve"> </w:t>
      </w:r>
      <w:r w:rsidRPr="008263A2">
        <w:t>this</w:t>
      </w:r>
      <w:r w:rsidR="009037DA">
        <w:t xml:space="preserve"> </w:t>
      </w:r>
      <w:r w:rsidRPr="008263A2">
        <w:t>places</w:t>
      </w:r>
      <w:r w:rsidR="009037DA">
        <w:t xml:space="preserve"> </w:t>
      </w:r>
      <w:r w:rsidRPr="008263A2">
        <w:t>an</w:t>
      </w:r>
      <w:r w:rsidR="009037DA">
        <w:t xml:space="preserve"> </w:t>
      </w:r>
      <w:r w:rsidRPr="008263A2">
        <w:t>extra</w:t>
      </w:r>
      <w:r w:rsidR="009037DA">
        <w:t xml:space="preserve"> </w:t>
      </w:r>
      <w:r w:rsidRPr="008263A2">
        <w:t>load</w:t>
      </w:r>
      <w:r w:rsidR="009037DA">
        <w:t xml:space="preserve"> </w:t>
      </w:r>
      <w:r w:rsidRPr="008263A2">
        <w:t>on</w:t>
      </w:r>
      <w:r w:rsidR="009037DA">
        <w:t xml:space="preserve"> </w:t>
      </w:r>
      <w:r w:rsidRPr="008263A2">
        <w:t>the</w:t>
      </w:r>
      <w:r w:rsidR="009037DA">
        <w:t xml:space="preserve"> </w:t>
      </w:r>
      <w:r w:rsidRPr="008263A2">
        <w:t>database</w:t>
      </w:r>
      <w:r w:rsidR="009037DA">
        <w:t xml:space="preserve"> </w:t>
      </w:r>
      <w:r w:rsidRPr="008263A2">
        <w:t>because</w:t>
      </w:r>
      <w:r w:rsidR="009037DA">
        <w:t xml:space="preserve"> </w:t>
      </w:r>
      <w:r w:rsidRPr="008263A2">
        <w:t>it</w:t>
      </w:r>
      <w:r w:rsidR="009037DA">
        <w:t xml:space="preserve"> </w:t>
      </w:r>
      <w:r w:rsidRPr="008263A2">
        <w:t>must</w:t>
      </w:r>
      <w:r w:rsidR="009037DA">
        <w:t xml:space="preserve"> </w:t>
      </w:r>
      <w:r w:rsidRPr="008263A2">
        <w:t>rerun</w:t>
      </w:r>
      <w:r w:rsidR="009037DA">
        <w:t xml:space="preserve"> </w:t>
      </w:r>
      <w:r w:rsidRPr="008263A2">
        <w:t>the</w:t>
      </w:r>
      <w:r w:rsidR="009037DA">
        <w:t xml:space="preserve"> </w:t>
      </w:r>
      <w:r w:rsidRPr="008263A2">
        <w:t>query</w:t>
      </w:r>
      <w:r w:rsidR="009037DA">
        <w:t xml:space="preserve"> </w:t>
      </w:r>
      <w:r w:rsidRPr="008263A2">
        <w:t>more</w:t>
      </w:r>
      <w:r w:rsidR="009037DA">
        <w:t xml:space="preserve"> </w:t>
      </w:r>
      <w:r w:rsidRPr="008263A2">
        <w:t>frequently.</w:t>
      </w:r>
      <w:r w:rsidR="009037DA">
        <w:t xml:space="preserve">  </w:t>
      </w:r>
      <w:r w:rsidRPr="008263A2">
        <w:t>However,</w:t>
      </w:r>
      <w:r w:rsidR="009037DA">
        <w:t xml:space="preserve"> </w:t>
      </w:r>
      <w:r w:rsidRPr="008263A2">
        <w:t>all</w:t>
      </w:r>
      <w:r w:rsidR="009037DA">
        <w:t xml:space="preserve"> </w:t>
      </w:r>
      <w:r w:rsidRPr="008263A2">
        <w:t>modern</w:t>
      </w:r>
      <w:r w:rsidR="009037DA">
        <w:t xml:space="preserve"> </w:t>
      </w:r>
      <w:r w:rsidRPr="008263A2">
        <w:t>relational</w:t>
      </w:r>
      <w:r w:rsidR="009037DA">
        <w:t xml:space="preserve"> </w:t>
      </w:r>
      <w:r w:rsidRPr="008263A2">
        <w:t>databases</w:t>
      </w:r>
      <w:r w:rsidR="009037DA">
        <w:t xml:space="preserve"> </w:t>
      </w:r>
      <w:r w:rsidRPr="008263A2">
        <w:t>have</w:t>
      </w:r>
      <w:r w:rsidR="009037DA">
        <w:t xml:space="preserve"> </w:t>
      </w:r>
      <w:r w:rsidRPr="008263A2">
        <w:t>very</w:t>
      </w:r>
      <w:r w:rsidR="009037DA">
        <w:t xml:space="preserve"> </w:t>
      </w:r>
      <w:r w:rsidRPr="008263A2">
        <w:t>good</w:t>
      </w:r>
      <w:r w:rsidR="009037DA">
        <w:t xml:space="preserve"> </w:t>
      </w:r>
      <w:r w:rsidRPr="008263A2">
        <w:t>data</w:t>
      </w:r>
      <w:r w:rsidR="009037DA">
        <w:t xml:space="preserve"> </w:t>
      </w:r>
      <w:r w:rsidRPr="008263A2">
        <w:t>cache</w:t>
      </w:r>
      <w:r w:rsidR="009037DA">
        <w:t xml:space="preserve"> </w:t>
      </w:r>
      <w:r w:rsidRPr="008263A2">
        <w:t>management</w:t>
      </w:r>
      <w:r w:rsidR="009037DA">
        <w:t xml:space="preserve"> </w:t>
      </w:r>
      <w:r w:rsidRPr="008263A2">
        <w:t>that</w:t>
      </w:r>
      <w:r w:rsidR="009037DA">
        <w:t xml:space="preserve"> </w:t>
      </w:r>
      <w:r w:rsidRPr="008263A2">
        <w:t>significantly</w:t>
      </w:r>
      <w:r w:rsidR="009037DA">
        <w:t xml:space="preserve"> </w:t>
      </w:r>
      <w:r w:rsidRPr="008263A2">
        <w:t>reduces</w:t>
      </w:r>
      <w:r w:rsidR="009037DA">
        <w:t xml:space="preserve"> </w:t>
      </w:r>
      <w:r w:rsidRPr="008263A2">
        <w:t>the</w:t>
      </w:r>
      <w:r w:rsidR="009037DA">
        <w:t xml:space="preserve"> </w:t>
      </w:r>
      <w:r w:rsidRPr="008263A2">
        <w:t>cost</w:t>
      </w:r>
      <w:r w:rsidR="009037DA">
        <w:t xml:space="preserve"> </w:t>
      </w:r>
      <w:r w:rsidRPr="008263A2">
        <w:t>of</w:t>
      </w:r>
      <w:r w:rsidR="009037DA">
        <w:t xml:space="preserve"> </w:t>
      </w:r>
      <w:r w:rsidRPr="008263A2">
        <w:t>frequently</w:t>
      </w:r>
      <w:r w:rsidR="009037DA">
        <w:t xml:space="preserve"> </w:t>
      </w:r>
      <w:r w:rsidRPr="008263A2">
        <w:t>rerunning</w:t>
      </w:r>
      <w:r w:rsidR="009037DA">
        <w:t xml:space="preserve"> </w:t>
      </w:r>
      <w:r w:rsidRPr="008263A2">
        <w:t>queries.</w:t>
      </w:r>
    </w:p>
    <w:p w:rsidR="000B5111" w:rsidRPr="008263A2" w:rsidRDefault="000B5111" w:rsidP="008263A2">
      <w:r w:rsidRPr="008263A2">
        <w:t>A</w:t>
      </w:r>
      <w:r w:rsidR="009037DA">
        <w:t xml:space="preserve"> </w:t>
      </w:r>
      <w:r w:rsidRPr="008263A2">
        <w:t>second</w:t>
      </w:r>
      <w:r w:rsidR="009037DA">
        <w:t xml:space="preserve"> </w:t>
      </w:r>
      <w:r w:rsidRPr="008263A2">
        <w:t>issue</w:t>
      </w:r>
      <w:r w:rsidR="009037DA">
        <w:t xml:space="preserve"> </w:t>
      </w:r>
      <w:r w:rsidRPr="008263A2">
        <w:t>to</w:t>
      </w:r>
      <w:r w:rsidR="009037DA">
        <w:t xml:space="preserve"> </w:t>
      </w:r>
      <w:r w:rsidRPr="008263A2">
        <w:t>consider</w:t>
      </w:r>
      <w:r w:rsidR="009037DA">
        <w:t xml:space="preserve"> </w:t>
      </w:r>
      <w:r w:rsidRPr="008263A2">
        <w:t>is</w:t>
      </w:r>
      <w:r w:rsidR="009037DA">
        <w:t xml:space="preserve"> </w:t>
      </w:r>
      <w:r w:rsidRPr="008263A2">
        <w:t>whether</w:t>
      </w:r>
      <w:r w:rsidR="009037DA">
        <w:t xml:space="preserve"> </w:t>
      </w:r>
      <w:r w:rsidRPr="008263A2">
        <w:t>the</w:t>
      </w:r>
      <w:r w:rsidR="009037DA">
        <w:t xml:space="preserve"> </w:t>
      </w:r>
      <w:r w:rsidRPr="008263A2">
        <w:t>entire</w:t>
      </w:r>
      <w:r w:rsidR="009037DA">
        <w:t xml:space="preserve"> </w:t>
      </w:r>
      <w:r w:rsidRPr="008263A2">
        <w:t>result</w:t>
      </w:r>
      <w:r w:rsidR="009037DA">
        <w:t xml:space="preserve"> </w:t>
      </w:r>
      <w:r w:rsidRPr="008263A2">
        <w:t>set</w:t>
      </w:r>
      <w:r w:rsidR="009037DA">
        <w:t xml:space="preserve"> </w:t>
      </w:r>
      <w:r w:rsidRPr="008263A2">
        <w:t>is</w:t>
      </w:r>
      <w:r w:rsidR="009037DA">
        <w:t xml:space="preserve"> </w:t>
      </w:r>
      <w:r w:rsidRPr="008263A2">
        <w:t>pulled</w:t>
      </w:r>
      <w:r w:rsidR="009037DA">
        <w:t xml:space="preserve"> </w:t>
      </w:r>
      <w:r w:rsidRPr="008263A2">
        <w:t>from</w:t>
      </w:r>
      <w:r w:rsidR="009037DA">
        <w:t xml:space="preserve"> </w:t>
      </w:r>
      <w:r w:rsidRPr="008263A2">
        <w:t>the</w:t>
      </w:r>
      <w:r w:rsidR="009037DA">
        <w:t xml:space="preserve"> </w:t>
      </w:r>
      <w:r w:rsidRPr="008263A2">
        <w:t>database</w:t>
      </w:r>
      <w:r w:rsidR="009037DA">
        <w:t xml:space="preserve"> </w:t>
      </w:r>
      <w:r w:rsidRPr="008263A2">
        <w:t>into</w:t>
      </w:r>
      <w:r w:rsidR="009037DA">
        <w:t xml:space="preserve"> </w:t>
      </w:r>
      <w:r w:rsidRPr="008263A2">
        <w:t>the</w:t>
      </w:r>
      <w:r w:rsidR="009037DA">
        <w:t xml:space="preserve"> </w:t>
      </w:r>
      <w:r w:rsidR="00820D37">
        <w:t>Data</w:t>
      </w:r>
      <w:r w:rsidR="009037DA">
        <w:t xml:space="preserve"> </w:t>
      </w:r>
      <w:r w:rsidR="00820D37">
        <w:t>Access</w:t>
      </w:r>
      <w:r w:rsidR="009037DA">
        <w:t xml:space="preserve"> </w:t>
      </w:r>
      <w:r w:rsidR="00820D37">
        <w:t>Layer</w:t>
      </w:r>
      <w:r w:rsidRPr="008263A2">
        <w:t>.</w:t>
      </w:r>
      <w:r w:rsidR="009037DA">
        <w:t xml:space="preserve">  </w:t>
      </w:r>
      <w:r w:rsidRPr="008263A2">
        <w:t>When</w:t>
      </w:r>
      <w:r w:rsidR="009037DA">
        <w:t xml:space="preserve"> </w:t>
      </w:r>
      <w:r w:rsidRPr="008263A2">
        <w:t>a</w:t>
      </w:r>
      <w:r w:rsidR="009037DA">
        <w:t xml:space="preserve"> </w:t>
      </w:r>
      <w:r w:rsidRPr="008263A2">
        <w:t>result</w:t>
      </w:r>
      <w:r w:rsidR="009037DA">
        <w:t xml:space="preserve"> </w:t>
      </w:r>
      <w:r w:rsidRPr="008263A2">
        <w:t>set</w:t>
      </w:r>
      <w:r w:rsidR="009037DA">
        <w:t xml:space="preserve"> </w:t>
      </w:r>
      <w:r w:rsidRPr="008263A2">
        <w:t>contains</w:t>
      </w:r>
      <w:r w:rsidR="009037DA">
        <w:t xml:space="preserve"> </w:t>
      </w:r>
      <w:r w:rsidRPr="008263A2">
        <w:t>only</w:t>
      </w:r>
      <w:r w:rsidR="009037DA">
        <w:t xml:space="preserve"> </w:t>
      </w:r>
      <w:r w:rsidRPr="008263A2">
        <w:t>a</w:t>
      </w:r>
      <w:r w:rsidR="009037DA">
        <w:t xml:space="preserve"> </w:t>
      </w:r>
      <w:r w:rsidRPr="008263A2">
        <w:t>few</w:t>
      </w:r>
      <w:r w:rsidR="009037DA">
        <w:t xml:space="preserve"> </w:t>
      </w:r>
      <w:r w:rsidRPr="008263A2">
        <w:t>hundred</w:t>
      </w:r>
      <w:r w:rsidR="009037DA">
        <w:t xml:space="preserve"> </w:t>
      </w:r>
      <w:r w:rsidRPr="008263A2">
        <w:t>records,</w:t>
      </w:r>
      <w:r w:rsidR="009037DA">
        <w:t xml:space="preserve"> </w:t>
      </w:r>
      <w:r w:rsidRPr="008263A2">
        <w:t>moving</w:t>
      </w:r>
      <w:r w:rsidR="009037DA">
        <w:t xml:space="preserve"> </w:t>
      </w:r>
      <w:r w:rsidRPr="008263A2">
        <w:t>all</w:t>
      </w:r>
      <w:r w:rsidR="009037DA">
        <w:t xml:space="preserve"> </w:t>
      </w:r>
      <w:r w:rsidRPr="008263A2">
        <w:t>of</w:t>
      </w:r>
      <w:r w:rsidR="009037DA">
        <w:t xml:space="preserve"> </w:t>
      </w:r>
      <w:r w:rsidRPr="008263A2">
        <w:t>the</w:t>
      </w:r>
      <w:r w:rsidR="009037DA">
        <w:t xml:space="preserve"> </w:t>
      </w:r>
      <w:r w:rsidRPr="008263A2">
        <w:t>data</w:t>
      </w:r>
      <w:r w:rsidR="009037DA">
        <w:t xml:space="preserve"> </w:t>
      </w:r>
      <w:r w:rsidRPr="008263A2">
        <w:t>into</w:t>
      </w:r>
      <w:r w:rsidR="009037DA">
        <w:t xml:space="preserve"> </w:t>
      </w:r>
      <w:r w:rsidRPr="008263A2">
        <w:t>the</w:t>
      </w:r>
      <w:r w:rsidR="009037DA">
        <w:t xml:space="preserve"> </w:t>
      </w:r>
      <w:r w:rsidRPr="008263A2">
        <w:t>application</w:t>
      </w:r>
      <w:r w:rsidR="009037DA">
        <w:t xml:space="preserve"> </w:t>
      </w:r>
      <w:r w:rsidRPr="008263A2">
        <w:t>program</w:t>
      </w:r>
      <w:r w:rsidR="009037DA">
        <w:t xml:space="preserve"> </w:t>
      </w:r>
      <w:r w:rsidRPr="008263A2">
        <w:t>requires</w:t>
      </w:r>
      <w:r w:rsidR="009037DA">
        <w:t xml:space="preserve"> </w:t>
      </w:r>
      <w:r w:rsidRPr="008263A2">
        <w:t>minimal</w:t>
      </w:r>
      <w:r w:rsidR="009037DA">
        <w:t xml:space="preserve"> </w:t>
      </w:r>
      <w:r w:rsidRPr="008263A2">
        <w:t>bandwidth</w:t>
      </w:r>
      <w:r w:rsidR="009037DA">
        <w:t xml:space="preserve"> </w:t>
      </w:r>
      <w:r w:rsidRPr="008263A2">
        <w:t>and</w:t>
      </w:r>
      <w:r w:rsidR="009037DA">
        <w:t xml:space="preserve"> </w:t>
      </w:r>
      <w:r w:rsidRPr="008263A2">
        <w:t>memory</w:t>
      </w:r>
      <w:r w:rsidR="009037DA">
        <w:t xml:space="preserve"> </w:t>
      </w:r>
      <w:r w:rsidRPr="008263A2">
        <w:t>to</w:t>
      </w:r>
      <w:r w:rsidR="009037DA">
        <w:t xml:space="preserve"> </w:t>
      </w:r>
      <w:r w:rsidRPr="008263A2">
        <w:t>store</w:t>
      </w:r>
      <w:r w:rsidR="009037DA">
        <w:t xml:space="preserve"> </w:t>
      </w:r>
      <w:r w:rsidRPr="008263A2">
        <w:t>and</w:t>
      </w:r>
      <w:r w:rsidR="009037DA">
        <w:t xml:space="preserve"> </w:t>
      </w:r>
      <w:r w:rsidRPr="008263A2">
        <w:t>manipulate</w:t>
      </w:r>
      <w:r w:rsidR="009037DA">
        <w:t xml:space="preserve"> </w:t>
      </w:r>
      <w:r w:rsidRPr="008263A2">
        <w:t>the</w:t>
      </w:r>
      <w:r w:rsidR="009037DA">
        <w:t xml:space="preserve"> </w:t>
      </w:r>
      <w:r w:rsidRPr="008263A2">
        <w:t>result</w:t>
      </w:r>
      <w:r w:rsidR="009037DA">
        <w:t xml:space="preserve"> </w:t>
      </w:r>
      <w:r w:rsidRPr="008263A2">
        <w:t>set</w:t>
      </w:r>
      <w:r w:rsidR="009037DA">
        <w:t xml:space="preserve"> </w:t>
      </w:r>
      <w:r w:rsidRPr="008263A2">
        <w:t>in</w:t>
      </w:r>
      <w:r w:rsidR="009037DA">
        <w:t xml:space="preserve"> </w:t>
      </w:r>
      <w:r w:rsidRPr="008263A2">
        <w:t>the</w:t>
      </w:r>
      <w:r w:rsidR="009037DA">
        <w:t xml:space="preserve"> </w:t>
      </w:r>
      <w:r w:rsidRPr="008263A2">
        <w:t>application.</w:t>
      </w:r>
      <w:r w:rsidR="009037DA">
        <w:t xml:space="preserve">  </w:t>
      </w:r>
      <w:r w:rsidRPr="008263A2">
        <w:t>However,</w:t>
      </w:r>
      <w:r w:rsidR="009037DA">
        <w:t xml:space="preserve"> </w:t>
      </w:r>
      <w:r w:rsidRPr="008263A2">
        <w:t>when</w:t>
      </w:r>
      <w:r w:rsidR="009037DA">
        <w:t xml:space="preserve"> </w:t>
      </w:r>
      <w:r w:rsidRPr="008263A2">
        <w:t>the</w:t>
      </w:r>
      <w:r w:rsidR="009037DA">
        <w:t xml:space="preserve"> </w:t>
      </w:r>
      <w:r w:rsidRPr="008263A2">
        <w:t>result</w:t>
      </w:r>
      <w:r w:rsidR="009037DA">
        <w:t xml:space="preserve"> </w:t>
      </w:r>
      <w:r w:rsidRPr="008263A2">
        <w:t>set</w:t>
      </w:r>
      <w:r w:rsidR="009037DA">
        <w:t xml:space="preserve"> </w:t>
      </w:r>
      <w:r w:rsidRPr="008263A2">
        <w:t>has</w:t>
      </w:r>
      <w:r w:rsidR="009037DA">
        <w:t xml:space="preserve"> </w:t>
      </w:r>
      <w:r w:rsidRPr="008263A2">
        <w:t>hundreds</w:t>
      </w:r>
      <w:r w:rsidR="009037DA">
        <w:t xml:space="preserve"> </w:t>
      </w:r>
      <w:r w:rsidRPr="008263A2">
        <w:t>of</w:t>
      </w:r>
      <w:r w:rsidR="009037DA">
        <w:t xml:space="preserve"> </w:t>
      </w:r>
      <w:r w:rsidRPr="008263A2">
        <w:t>thousands</w:t>
      </w:r>
      <w:r w:rsidR="009037DA">
        <w:t xml:space="preserve"> </w:t>
      </w:r>
      <w:r w:rsidRPr="008263A2">
        <w:t>or</w:t>
      </w:r>
      <w:r w:rsidR="009037DA">
        <w:t xml:space="preserve"> </w:t>
      </w:r>
      <w:r w:rsidRPr="008263A2">
        <w:t>millions</w:t>
      </w:r>
      <w:r w:rsidR="009037DA">
        <w:t xml:space="preserve"> </w:t>
      </w:r>
      <w:r w:rsidRPr="008263A2">
        <w:t>of</w:t>
      </w:r>
      <w:r w:rsidR="009037DA">
        <w:t xml:space="preserve"> </w:t>
      </w:r>
      <w:r w:rsidRPr="008263A2">
        <w:t>records,</w:t>
      </w:r>
      <w:r w:rsidR="009037DA">
        <w:t xml:space="preserve"> </w:t>
      </w:r>
      <w:r w:rsidRPr="008263A2">
        <w:t>it</w:t>
      </w:r>
      <w:r w:rsidR="009037DA">
        <w:t xml:space="preserve"> </w:t>
      </w:r>
      <w:r w:rsidRPr="008263A2">
        <w:t>becomes</w:t>
      </w:r>
      <w:r w:rsidR="009037DA">
        <w:t xml:space="preserve"> </w:t>
      </w:r>
      <w:r w:rsidRPr="008263A2">
        <w:t>nearly</w:t>
      </w:r>
      <w:r w:rsidR="009037DA">
        <w:t xml:space="preserve"> </w:t>
      </w:r>
      <w:r w:rsidRPr="008263A2">
        <w:t>impossible</w:t>
      </w:r>
      <w:r w:rsidR="009037DA">
        <w:t xml:space="preserve"> </w:t>
      </w:r>
      <w:r w:rsidRPr="008263A2">
        <w:t>to</w:t>
      </w:r>
      <w:r w:rsidR="009037DA">
        <w:t xml:space="preserve"> </w:t>
      </w:r>
      <w:r w:rsidRPr="008263A2">
        <w:t>move</w:t>
      </w:r>
      <w:r w:rsidR="009037DA">
        <w:t xml:space="preserve"> </w:t>
      </w:r>
      <w:r w:rsidRPr="008263A2">
        <w:t>all</w:t>
      </w:r>
      <w:r w:rsidR="009037DA">
        <w:t xml:space="preserve"> </w:t>
      </w:r>
      <w:r w:rsidRPr="008263A2">
        <w:t>of</w:t>
      </w:r>
      <w:r w:rsidR="009037DA">
        <w:t xml:space="preserve"> </w:t>
      </w:r>
      <w:r w:rsidRPr="008263A2">
        <w:t>that</w:t>
      </w:r>
      <w:r w:rsidR="009037DA">
        <w:t xml:space="preserve"> </w:t>
      </w:r>
      <w:r w:rsidRPr="008263A2">
        <w:t>data</w:t>
      </w:r>
      <w:r w:rsidR="009037DA">
        <w:t xml:space="preserve"> </w:t>
      </w:r>
      <w:r w:rsidRPr="008263A2">
        <w:t>into</w:t>
      </w:r>
      <w:r w:rsidR="009037DA">
        <w:t xml:space="preserve"> </w:t>
      </w:r>
      <w:r w:rsidRPr="008263A2">
        <w:t>the</w:t>
      </w:r>
      <w:r w:rsidR="009037DA">
        <w:t xml:space="preserve"> </w:t>
      </w:r>
      <w:r w:rsidRPr="008263A2">
        <w:t>application</w:t>
      </w:r>
      <w:r w:rsidR="009037DA">
        <w:t xml:space="preserve"> </w:t>
      </w:r>
      <w:r w:rsidRPr="008263A2">
        <w:t>program.</w:t>
      </w:r>
      <w:r w:rsidR="009037DA">
        <w:t xml:space="preserve">  </w:t>
      </w:r>
      <w:r w:rsidRPr="008263A2">
        <w:t>Very</w:t>
      </w:r>
      <w:r w:rsidR="009037DA">
        <w:t xml:space="preserve"> </w:t>
      </w:r>
      <w:r w:rsidRPr="008263A2">
        <w:t>few</w:t>
      </w:r>
      <w:r w:rsidR="009037DA">
        <w:t xml:space="preserve"> </w:t>
      </w:r>
      <w:r w:rsidRPr="008263A2">
        <w:t>application</w:t>
      </w:r>
      <w:r w:rsidR="009037DA">
        <w:t xml:space="preserve"> </w:t>
      </w:r>
      <w:r w:rsidRPr="008263A2">
        <w:t>programs</w:t>
      </w:r>
      <w:r w:rsidR="009037DA">
        <w:t xml:space="preserve"> </w:t>
      </w:r>
      <w:r w:rsidRPr="008263A2">
        <w:t>are</w:t>
      </w:r>
      <w:r w:rsidR="009037DA">
        <w:t xml:space="preserve"> </w:t>
      </w:r>
      <w:r w:rsidRPr="008263A2">
        <w:t>structured</w:t>
      </w:r>
      <w:r w:rsidR="009037DA">
        <w:t xml:space="preserve"> </w:t>
      </w:r>
      <w:r w:rsidRPr="008263A2">
        <w:t>to</w:t>
      </w:r>
      <w:r w:rsidR="009037DA">
        <w:t xml:space="preserve"> </w:t>
      </w:r>
      <w:r w:rsidRPr="008263A2">
        <w:t>manipulate</w:t>
      </w:r>
      <w:r w:rsidR="009037DA">
        <w:t xml:space="preserve"> </w:t>
      </w:r>
      <w:r w:rsidRPr="008263A2">
        <w:t>that</w:t>
      </w:r>
      <w:r w:rsidR="009037DA">
        <w:t xml:space="preserve"> </w:t>
      </w:r>
      <w:r w:rsidRPr="008263A2">
        <w:t>quantity</w:t>
      </w:r>
      <w:r w:rsidR="009037DA">
        <w:t xml:space="preserve"> </w:t>
      </w:r>
      <w:r w:rsidRPr="008263A2">
        <w:t>of</w:t>
      </w:r>
      <w:r w:rsidR="009037DA">
        <w:t xml:space="preserve"> </w:t>
      </w:r>
      <w:r w:rsidRPr="008263A2">
        <w:t>data</w:t>
      </w:r>
      <w:r w:rsidR="009037DA">
        <w:t xml:space="preserve"> </w:t>
      </w:r>
      <w:r w:rsidRPr="008263A2">
        <w:t>in</w:t>
      </w:r>
      <w:r w:rsidR="009037DA">
        <w:t xml:space="preserve"> </w:t>
      </w:r>
      <w:r w:rsidRPr="008263A2">
        <w:t>memory</w:t>
      </w:r>
      <w:r w:rsidR="009037DA">
        <w:t xml:space="preserve"> </w:t>
      </w:r>
      <w:r w:rsidRPr="008263A2">
        <w:t>without</w:t>
      </w:r>
      <w:r w:rsidR="009037DA">
        <w:t xml:space="preserve"> </w:t>
      </w:r>
      <w:r w:rsidRPr="008263A2">
        <w:t>additional</w:t>
      </w:r>
      <w:r w:rsidR="009037DA">
        <w:t xml:space="preserve"> </w:t>
      </w:r>
      <w:r w:rsidRPr="008263A2">
        <w:t>file</w:t>
      </w:r>
      <w:r w:rsidR="009037DA">
        <w:t xml:space="preserve"> </w:t>
      </w:r>
      <w:r w:rsidRPr="008263A2">
        <w:t>management</w:t>
      </w:r>
      <w:r w:rsidR="009037DA">
        <w:t xml:space="preserve"> </w:t>
      </w:r>
      <w:r w:rsidRPr="008263A2">
        <w:t>logic,</w:t>
      </w:r>
      <w:r w:rsidR="009037DA">
        <w:t xml:space="preserve"> </w:t>
      </w:r>
      <w:r w:rsidRPr="008263A2">
        <w:t>which</w:t>
      </w:r>
      <w:r w:rsidR="009037DA">
        <w:t xml:space="preserve"> </w:t>
      </w:r>
      <w:r w:rsidRPr="008263A2">
        <w:t>defeats</w:t>
      </w:r>
      <w:r w:rsidR="009037DA">
        <w:t xml:space="preserve"> </w:t>
      </w:r>
      <w:r w:rsidRPr="008263A2">
        <w:t>the</w:t>
      </w:r>
      <w:r w:rsidR="009037DA">
        <w:t xml:space="preserve"> </w:t>
      </w:r>
      <w:r w:rsidRPr="008263A2">
        <w:t>purpose</w:t>
      </w:r>
      <w:r w:rsidR="009037DA">
        <w:t xml:space="preserve"> </w:t>
      </w:r>
      <w:r w:rsidRPr="008263A2">
        <w:t>of</w:t>
      </w:r>
      <w:r w:rsidR="009037DA">
        <w:t xml:space="preserve"> </w:t>
      </w:r>
      <w:r w:rsidRPr="008263A2">
        <w:t>using</w:t>
      </w:r>
      <w:r w:rsidR="009037DA">
        <w:t xml:space="preserve"> </w:t>
      </w:r>
      <w:r w:rsidRPr="008263A2">
        <w:t>the</w:t>
      </w:r>
      <w:r w:rsidR="009037DA">
        <w:t xml:space="preserve"> </w:t>
      </w:r>
      <w:r w:rsidRPr="008263A2">
        <w:t>underlying</w:t>
      </w:r>
      <w:r w:rsidR="009037DA">
        <w:t xml:space="preserve"> </w:t>
      </w:r>
      <w:r w:rsidRPr="008263A2">
        <w:t>database</w:t>
      </w:r>
      <w:r w:rsidR="009037DA">
        <w:t xml:space="preserve"> </w:t>
      </w:r>
      <w:r w:rsidRPr="008263A2">
        <w:t>which</w:t>
      </w:r>
      <w:r w:rsidR="009037DA">
        <w:t xml:space="preserve"> </w:t>
      </w:r>
      <w:r w:rsidRPr="008263A2">
        <w:t>provides</w:t>
      </w:r>
      <w:r w:rsidR="009037DA">
        <w:t xml:space="preserve"> </w:t>
      </w:r>
      <w:r w:rsidRPr="008263A2">
        <w:t>exactly</w:t>
      </w:r>
      <w:r w:rsidR="009037DA">
        <w:t xml:space="preserve"> </w:t>
      </w:r>
      <w:r w:rsidRPr="008263A2">
        <w:t>these</w:t>
      </w:r>
      <w:r w:rsidR="009037DA">
        <w:t xml:space="preserve"> </w:t>
      </w:r>
      <w:r w:rsidRPr="008263A2">
        <w:t>facilities.</w:t>
      </w:r>
      <w:r w:rsidR="009037DA">
        <w:t xml:space="preserve">  </w:t>
      </w:r>
      <w:r w:rsidRPr="008263A2">
        <w:t>So,</w:t>
      </w:r>
      <w:r w:rsidR="009037DA">
        <w:t xml:space="preserve"> </w:t>
      </w:r>
      <w:r w:rsidRPr="008263A2">
        <w:t>in</w:t>
      </w:r>
      <w:r w:rsidR="009037DA">
        <w:t xml:space="preserve"> </w:t>
      </w:r>
      <w:r w:rsidRPr="008263A2">
        <w:t>applications</w:t>
      </w:r>
      <w:r w:rsidR="009037DA">
        <w:t xml:space="preserve"> </w:t>
      </w:r>
      <w:r w:rsidRPr="008263A2">
        <w:t>where</w:t>
      </w:r>
      <w:r w:rsidR="009037DA">
        <w:t xml:space="preserve"> </w:t>
      </w:r>
      <w:r w:rsidRPr="008263A2">
        <w:t>the</w:t>
      </w:r>
      <w:r w:rsidR="009037DA">
        <w:t xml:space="preserve"> </w:t>
      </w:r>
      <w:r w:rsidRPr="008263A2">
        <w:t>result</w:t>
      </w:r>
      <w:r w:rsidR="009037DA">
        <w:t xml:space="preserve"> </w:t>
      </w:r>
      <w:r w:rsidRPr="008263A2">
        <w:t>sets</w:t>
      </w:r>
      <w:r w:rsidR="009037DA">
        <w:t xml:space="preserve"> </w:t>
      </w:r>
      <w:r w:rsidRPr="008263A2">
        <w:t>can</w:t>
      </w:r>
      <w:r w:rsidR="009037DA">
        <w:t xml:space="preserve"> </w:t>
      </w:r>
      <w:r w:rsidRPr="008263A2">
        <w:t>be</w:t>
      </w:r>
      <w:r w:rsidR="009037DA">
        <w:t xml:space="preserve"> </w:t>
      </w:r>
      <w:r w:rsidRPr="008263A2">
        <w:t>large,</w:t>
      </w:r>
      <w:r w:rsidR="009037DA">
        <w:t xml:space="preserve"> </w:t>
      </w:r>
      <w:r w:rsidRPr="008263A2">
        <w:t>it’s</w:t>
      </w:r>
      <w:r w:rsidR="009037DA">
        <w:t xml:space="preserve"> </w:t>
      </w:r>
      <w:r w:rsidRPr="008263A2">
        <w:t>best</w:t>
      </w:r>
      <w:r w:rsidR="009037DA">
        <w:t xml:space="preserve"> </w:t>
      </w:r>
      <w:r w:rsidRPr="008263A2">
        <w:t>for</w:t>
      </w:r>
      <w:r w:rsidR="009037DA">
        <w:t xml:space="preserve"> </w:t>
      </w:r>
      <w:r w:rsidRPr="008263A2">
        <w:t>applications</w:t>
      </w:r>
      <w:r w:rsidR="009037DA">
        <w:t xml:space="preserve"> </w:t>
      </w:r>
      <w:r w:rsidRPr="008263A2">
        <w:t>to</w:t>
      </w:r>
      <w:r w:rsidR="009037DA">
        <w:t xml:space="preserve"> </w:t>
      </w:r>
      <w:r w:rsidRPr="008263A2">
        <w:t>retrieve</w:t>
      </w:r>
      <w:r w:rsidR="009037DA">
        <w:t xml:space="preserve"> </w:t>
      </w:r>
      <w:r w:rsidRPr="008263A2">
        <w:t>only</w:t>
      </w:r>
      <w:r w:rsidR="009037DA">
        <w:t xml:space="preserve"> </w:t>
      </w:r>
      <w:r w:rsidRPr="008263A2">
        <w:t>a</w:t>
      </w:r>
      <w:r w:rsidR="009037DA">
        <w:t xml:space="preserve"> </w:t>
      </w:r>
      <w:r w:rsidRPr="008263A2">
        <w:t>manageable</w:t>
      </w:r>
      <w:r w:rsidR="009037DA">
        <w:t xml:space="preserve"> </w:t>
      </w:r>
      <w:r w:rsidRPr="008263A2">
        <w:t>subset</w:t>
      </w:r>
      <w:r w:rsidR="009037DA">
        <w:t xml:space="preserve"> </w:t>
      </w:r>
      <w:r w:rsidRPr="008263A2">
        <w:t>of</w:t>
      </w:r>
      <w:r w:rsidR="009037DA">
        <w:t xml:space="preserve"> </w:t>
      </w:r>
      <w:r w:rsidRPr="008263A2">
        <w:t>the</w:t>
      </w:r>
      <w:r w:rsidR="009037DA">
        <w:t xml:space="preserve"> </w:t>
      </w:r>
      <w:r w:rsidRPr="008263A2">
        <w:t>result</w:t>
      </w:r>
      <w:r w:rsidR="009037DA">
        <w:t xml:space="preserve"> </w:t>
      </w:r>
      <w:r w:rsidRPr="008263A2">
        <w:t>set</w:t>
      </w:r>
      <w:r w:rsidR="009037DA">
        <w:t xml:space="preserve"> </w:t>
      </w:r>
      <w:r w:rsidRPr="008263A2">
        <w:t>from</w:t>
      </w:r>
      <w:r w:rsidR="009037DA">
        <w:t xml:space="preserve"> </w:t>
      </w:r>
      <w:r w:rsidRPr="008263A2">
        <w:t>a</w:t>
      </w:r>
      <w:r w:rsidR="009037DA">
        <w:t xml:space="preserve"> </w:t>
      </w:r>
      <w:r w:rsidRPr="008263A2">
        <w:t>cursor,</w:t>
      </w:r>
      <w:r w:rsidR="009037DA">
        <w:t xml:space="preserve"> </w:t>
      </w:r>
      <w:r w:rsidRPr="008263A2">
        <w:t>operate</w:t>
      </w:r>
      <w:r w:rsidR="009037DA">
        <w:t xml:space="preserve"> </w:t>
      </w:r>
      <w:r w:rsidRPr="008263A2">
        <w:t>on</w:t>
      </w:r>
      <w:r w:rsidR="009037DA">
        <w:t xml:space="preserve"> </w:t>
      </w:r>
      <w:r w:rsidRPr="008263A2">
        <w:t>that</w:t>
      </w:r>
      <w:r w:rsidR="009037DA">
        <w:t xml:space="preserve"> </w:t>
      </w:r>
      <w:r w:rsidRPr="008263A2">
        <w:t>data,</w:t>
      </w:r>
      <w:r w:rsidR="009037DA">
        <w:t xml:space="preserve"> </w:t>
      </w:r>
      <w:r w:rsidRPr="008263A2">
        <w:t>and</w:t>
      </w:r>
      <w:r w:rsidR="009037DA">
        <w:t xml:space="preserve"> </w:t>
      </w:r>
      <w:r w:rsidRPr="008263A2">
        <w:t>then</w:t>
      </w:r>
      <w:r w:rsidR="009037DA">
        <w:t xml:space="preserve"> </w:t>
      </w:r>
      <w:r w:rsidRPr="008263A2">
        <w:t>request</w:t>
      </w:r>
      <w:r w:rsidR="009037DA">
        <w:t xml:space="preserve"> </w:t>
      </w:r>
      <w:r w:rsidRPr="008263A2">
        <w:t>the</w:t>
      </w:r>
      <w:r w:rsidR="009037DA">
        <w:t xml:space="preserve"> </w:t>
      </w:r>
      <w:r w:rsidRPr="008263A2">
        <w:t>next</w:t>
      </w:r>
      <w:r w:rsidR="009037DA">
        <w:t xml:space="preserve"> </w:t>
      </w:r>
      <w:r w:rsidRPr="008263A2">
        <w:t>subset.</w:t>
      </w:r>
    </w:p>
    <w:p w:rsidR="000B5111" w:rsidRPr="008263A2" w:rsidRDefault="000B5111" w:rsidP="008263A2">
      <w:r w:rsidRPr="008263A2">
        <w:t>In</w:t>
      </w:r>
      <w:r w:rsidR="009037DA">
        <w:t xml:space="preserve"> </w:t>
      </w:r>
      <w:r w:rsidRPr="008263A2">
        <w:t>keeping</w:t>
      </w:r>
      <w:r w:rsidR="009037DA">
        <w:t xml:space="preserve"> </w:t>
      </w:r>
      <w:r w:rsidRPr="008263A2">
        <w:t>with</w:t>
      </w:r>
      <w:r w:rsidR="009037DA">
        <w:t xml:space="preserve"> </w:t>
      </w:r>
      <w:r w:rsidRPr="008263A2">
        <w:t>this</w:t>
      </w:r>
      <w:r w:rsidR="009037DA">
        <w:t xml:space="preserve"> </w:t>
      </w:r>
      <w:r w:rsidRPr="008263A2">
        <w:t>philosophy,</w:t>
      </w:r>
      <w:r w:rsidR="009037DA">
        <w:t xml:space="preserve"> </w:t>
      </w:r>
      <w:r w:rsidRPr="008263A2">
        <w:t>applications</w:t>
      </w:r>
      <w:r w:rsidR="009037DA">
        <w:t xml:space="preserve"> </w:t>
      </w:r>
      <w:r w:rsidR="00D40448">
        <w:t>built with</w:t>
      </w:r>
      <w:r w:rsidR="009037DA">
        <w:t xml:space="preserve"> </w:t>
      </w:r>
      <w:r w:rsidRPr="008263A2">
        <w:t>Iron</w:t>
      </w:r>
      <w:r w:rsidR="009037DA">
        <w:t xml:space="preserve"> </w:t>
      </w:r>
      <w:r w:rsidRPr="008263A2">
        <w:t>Speed</w:t>
      </w:r>
      <w:r w:rsidR="009037DA">
        <w:t xml:space="preserve"> </w:t>
      </w:r>
      <w:r w:rsidRPr="008263A2">
        <w:t>Designer</w:t>
      </w:r>
      <w:r w:rsidR="009037DA">
        <w:t xml:space="preserve"> </w:t>
      </w:r>
      <w:r w:rsidRPr="008263A2">
        <w:t>use</w:t>
      </w:r>
      <w:r w:rsidR="009037DA">
        <w:t xml:space="preserve"> </w:t>
      </w:r>
      <w:r w:rsidRPr="008263A2">
        <w:t>database</w:t>
      </w:r>
      <w:r w:rsidR="009037DA">
        <w:t xml:space="preserve"> </w:t>
      </w:r>
      <w:r w:rsidRPr="008263A2">
        <w:t>cursors</w:t>
      </w:r>
      <w:r w:rsidR="009037DA">
        <w:t xml:space="preserve"> </w:t>
      </w:r>
      <w:r w:rsidRPr="008263A2">
        <w:t>to</w:t>
      </w:r>
      <w:r w:rsidR="009037DA">
        <w:t xml:space="preserve"> </w:t>
      </w:r>
      <w:r w:rsidRPr="008263A2">
        <w:t>retrieve</w:t>
      </w:r>
      <w:r w:rsidR="009037DA">
        <w:t xml:space="preserve"> </w:t>
      </w:r>
      <w:r w:rsidRPr="008263A2">
        <w:t>data</w:t>
      </w:r>
      <w:r w:rsidR="009037DA">
        <w:t xml:space="preserve"> </w:t>
      </w:r>
      <w:r w:rsidRPr="008263A2">
        <w:t>from</w:t>
      </w:r>
      <w:r w:rsidR="009037DA">
        <w:t xml:space="preserve"> </w:t>
      </w:r>
      <w:r w:rsidRPr="008263A2">
        <w:t>the</w:t>
      </w:r>
      <w:r w:rsidR="009037DA">
        <w:t xml:space="preserve"> </w:t>
      </w:r>
      <w:r w:rsidRPr="008263A2">
        <w:t>database.</w:t>
      </w:r>
      <w:r w:rsidR="009037DA">
        <w:t xml:space="preserve">  </w:t>
      </w:r>
      <w:r w:rsidRPr="008263A2">
        <w:t>The</w:t>
      </w:r>
      <w:r w:rsidR="009037DA">
        <w:t xml:space="preserve"> </w:t>
      </w:r>
      <w:r w:rsidRPr="008263A2">
        <w:t>cursor</w:t>
      </w:r>
      <w:r w:rsidR="009037DA">
        <w:t xml:space="preserve"> </w:t>
      </w:r>
      <w:r w:rsidRPr="008263A2">
        <w:t>is</w:t>
      </w:r>
      <w:r w:rsidR="009037DA">
        <w:t xml:space="preserve"> </w:t>
      </w:r>
      <w:r w:rsidRPr="008263A2">
        <w:t>used</w:t>
      </w:r>
      <w:r w:rsidR="009037DA">
        <w:t xml:space="preserve"> </w:t>
      </w:r>
      <w:r w:rsidRPr="008263A2">
        <w:t>to</w:t>
      </w:r>
      <w:r w:rsidR="009037DA">
        <w:t xml:space="preserve"> </w:t>
      </w:r>
      <w:r w:rsidRPr="008263A2">
        <w:t>retrieve</w:t>
      </w:r>
      <w:r w:rsidR="009037DA">
        <w:t xml:space="preserve"> </w:t>
      </w:r>
      <w:r w:rsidRPr="008263A2">
        <w:t>the</w:t>
      </w:r>
      <w:r w:rsidR="009037DA">
        <w:t xml:space="preserve"> </w:t>
      </w:r>
      <w:r w:rsidRPr="008263A2">
        <w:t>number</w:t>
      </w:r>
      <w:r w:rsidR="009037DA">
        <w:t xml:space="preserve"> </w:t>
      </w:r>
      <w:r w:rsidRPr="008263A2">
        <w:t>of</w:t>
      </w:r>
      <w:r w:rsidR="009037DA">
        <w:t xml:space="preserve"> </w:t>
      </w:r>
      <w:r w:rsidRPr="008263A2">
        <w:t>records</w:t>
      </w:r>
      <w:r w:rsidR="009037DA">
        <w:t xml:space="preserve"> </w:t>
      </w:r>
      <w:r w:rsidRPr="008263A2">
        <w:t>being</w:t>
      </w:r>
      <w:r w:rsidR="009037DA">
        <w:t xml:space="preserve"> </w:t>
      </w:r>
      <w:r w:rsidRPr="008263A2">
        <w:t>displayed</w:t>
      </w:r>
      <w:r w:rsidR="009037DA">
        <w:t xml:space="preserve"> </w:t>
      </w:r>
      <w:r w:rsidRPr="008263A2">
        <w:t>on</w:t>
      </w:r>
      <w:r w:rsidR="009037DA">
        <w:t xml:space="preserve"> </w:t>
      </w:r>
      <w:r w:rsidRPr="008263A2">
        <w:t>the</w:t>
      </w:r>
      <w:r w:rsidR="009037DA">
        <w:t xml:space="preserve"> </w:t>
      </w:r>
      <w:r w:rsidR="005A1DD8">
        <w:t>Table Report</w:t>
      </w:r>
      <w:r w:rsidR="009037DA">
        <w:t xml:space="preserve"> </w:t>
      </w:r>
      <w:r w:rsidRPr="008263A2">
        <w:t>pages.</w:t>
      </w:r>
      <w:r w:rsidR="009037DA">
        <w:t xml:space="preserve">  </w:t>
      </w:r>
      <w:r w:rsidRPr="008263A2">
        <w:t>Only</w:t>
      </w:r>
      <w:r w:rsidR="009037DA">
        <w:t xml:space="preserve"> </w:t>
      </w:r>
      <w:r w:rsidRPr="008263A2">
        <w:t>one</w:t>
      </w:r>
      <w:r w:rsidR="009037DA">
        <w:t xml:space="preserve"> </w:t>
      </w:r>
      <w:r w:rsidRPr="008263A2">
        <w:t>page</w:t>
      </w:r>
      <w:r w:rsidR="009037DA">
        <w:t xml:space="preserve"> </w:t>
      </w:r>
      <w:r w:rsidRPr="008263A2">
        <w:t>of</w:t>
      </w:r>
      <w:r w:rsidR="009037DA">
        <w:t xml:space="preserve"> </w:t>
      </w:r>
      <w:r w:rsidRPr="008263A2">
        <w:t>data</w:t>
      </w:r>
      <w:r w:rsidR="009037DA">
        <w:t xml:space="preserve"> </w:t>
      </w:r>
      <w:r w:rsidRPr="008263A2">
        <w:t>is</w:t>
      </w:r>
      <w:r w:rsidR="009037DA">
        <w:t xml:space="preserve"> </w:t>
      </w:r>
      <w:r w:rsidRPr="008263A2">
        <w:t>retrieved</w:t>
      </w:r>
      <w:r w:rsidR="009037DA">
        <w:t xml:space="preserve"> </w:t>
      </w:r>
      <w:r w:rsidRPr="008263A2">
        <w:t>from</w:t>
      </w:r>
      <w:r w:rsidR="009037DA">
        <w:t xml:space="preserve"> </w:t>
      </w:r>
      <w:r w:rsidRPr="008263A2">
        <w:t>the</w:t>
      </w:r>
      <w:r w:rsidR="009037DA">
        <w:t xml:space="preserve"> </w:t>
      </w:r>
      <w:r w:rsidRPr="008263A2">
        <w:t>database</w:t>
      </w:r>
      <w:r w:rsidR="009037DA">
        <w:t xml:space="preserve"> </w:t>
      </w:r>
      <w:r w:rsidRPr="008263A2">
        <w:t>and</w:t>
      </w:r>
      <w:r w:rsidR="009037DA">
        <w:t xml:space="preserve"> </w:t>
      </w:r>
      <w:r w:rsidRPr="008263A2">
        <w:t>displayed</w:t>
      </w:r>
      <w:r w:rsidR="009037DA">
        <w:t xml:space="preserve"> </w:t>
      </w:r>
      <w:r w:rsidRPr="008263A2">
        <w:t>at</w:t>
      </w:r>
      <w:r w:rsidR="009037DA">
        <w:t xml:space="preserve"> </w:t>
      </w:r>
      <w:r w:rsidRPr="008263A2">
        <w:t>a</w:t>
      </w:r>
      <w:r w:rsidR="009037DA">
        <w:t xml:space="preserve"> </w:t>
      </w:r>
      <w:r w:rsidRPr="008263A2">
        <w:t>time,</w:t>
      </w:r>
      <w:r w:rsidR="009037DA">
        <w:t xml:space="preserve"> </w:t>
      </w:r>
      <w:r w:rsidRPr="008263A2">
        <w:t>minimizing</w:t>
      </w:r>
      <w:r w:rsidR="009037DA">
        <w:t xml:space="preserve"> </w:t>
      </w:r>
      <w:r w:rsidRPr="008263A2">
        <w:t>the</w:t>
      </w:r>
      <w:r w:rsidR="009037DA">
        <w:t xml:space="preserve"> </w:t>
      </w:r>
      <w:r w:rsidRPr="008263A2">
        <w:t>data</w:t>
      </w:r>
      <w:r w:rsidR="009037DA">
        <w:t xml:space="preserve"> </w:t>
      </w:r>
      <w:r w:rsidRPr="008263A2">
        <w:t>transmission</w:t>
      </w:r>
      <w:r w:rsidR="009037DA">
        <w:t xml:space="preserve"> </w:t>
      </w:r>
      <w:r w:rsidRPr="008263A2">
        <w:t>load</w:t>
      </w:r>
      <w:r w:rsidR="009037DA">
        <w:t xml:space="preserve"> </w:t>
      </w:r>
      <w:r w:rsidRPr="008263A2">
        <w:t>and</w:t>
      </w:r>
      <w:r w:rsidR="009037DA">
        <w:t xml:space="preserve"> </w:t>
      </w:r>
      <w:r w:rsidRPr="008263A2">
        <w:t>the</w:t>
      </w:r>
      <w:r w:rsidR="009037DA">
        <w:t xml:space="preserve"> </w:t>
      </w:r>
      <w:r w:rsidRPr="008263A2">
        <w:t>application's</w:t>
      </w:r>
      <w:r w:rsidR="009037DA">
        <w:t xml:space="preserve"> </w:t>
      </w:r>
      <w:r w:rsidRPr="008263A2">
        <w:t>memory</w:t>
      </w:r>
      <w:r w:rsidR="009037DA">
        <w:t xml:space="preserve"> </w:t>
      </w:r>
      <w:r w:rsidRPr="008263A2">
        <w:t>storage</w:t>
      </w:r>
      <w:r w:rsidR="009037DA">
        <w:t xml:space="preserve"> </w:t>
      </w:r>
      <w:r w:rsidRPr="008263A2">
        <w:t>requirements.</w:t>
      </w:r>
      <w:r w:rsidR="009037DA">
        <w:t xml:space="preserve">  </w:t>
      </w:r>
      <w:r w:rsidRPr="008263A2">
        <w:t>Query</w:t>
      </w:r>
      <w:r w:rsidR="009037DA">
        <w:t xml:space="preserve"> </w:t>
      </w:r>
      <w:r w:rsidRPr="008263A2">
        <w:t>results</w:t>
      </w:r>
      <w:r w:rsidR="009037DA">
        <w:t xml:space="preserve"> </w:t>
      </w:r>
      <w:r w:rsidRPr="008263A2">
        <w:t>are</w:t>
      </w:r>
      <w:r w:rsidR="009037DA">
        <w:t xml:space="preserve"> </w:t>
      </w:r>
      <w:r w:rsidRPr="008263A2">
        <w:t>not</w:t>
      </w:r>
      <w:r w:rsidR="009037DA">
        <w:t xml:space="preserve"> </w:t>
      </w:r>
      <w:r w:rsidRPr="008263A2">
        <w:t>stored</w:t>
      </w:r>
      <w:r w:rsidR="009037DA">
        <w:t xml:space="preserve"> </w:t>
      </w:r>
      <w:r w:rsidRPr="008263A2">
        <w:t>in</w:t>
      </w:r>
      <w:r w:rsidR="009037DA">
        <w:t xml:space="preserve"> </w:t>
      </w:r>
      <w:r w:rsidRPr="008263A2">
        <w:t>a</w:t>
      </w:r>
      <w:r w:rsidR="009037DA">
        <w:t xml:space="preserve"> </w:t>
      </w:r>
      <w:r w:rsidRPr="008263A2">
        <w:t>temporary</w:t>
      </w:r>
      <w:r w:rsidR="009037DA">
        <w:t xml:space="preserve"> </w:t>
      </w:r>
      <w:r w:rsidRPr="008263A2">
        <w:t>database</w:t>
      </w:r>
      <w:r w:rsidR="009037DA">
        <w:t xml:space="preserve"> </w:t>
      </w:r>
      <w:r w:rsidRPr="008263A2">
        <w:t>table.</w:t>
      </w:r>
      <w:r w:rsidR="009037DA">
        <w:t xml:space="preserve">  </w:t>
      </w:r>
      <w:r w:rsidRPr="008263A2">
        <w:t>They</w:t>
      </w:r>
      <w:r w:rsidR="009037DA">
        <w:t xml:space="preserve"> </w:t>
      </w:r>
      <w:r w:rsidRPr="008263A2">
        <w:t>are</w:t>
      </w:r>
      <w:r w:rsidR="009037DA">
        <w:t xml:space="preserve"> </w:t>
      </w:r>
      <w:r w:rsidRPr="008263A2">
        <w:t>retrieved</w:t>
      </w:r>
      <w:r w:rsidR="009037DA">
        <w:t xml:space="preserve"> </w:t>
      </w:r>
      <w:r w:rsidRPr="008263A2">
        <w:t>directly</w:t>
      </w:r>
      <w:r w:rsidR="009037DA">
        <w:t xml:space="preserve"> </w:t>
      </w:r>
      <w:r w:rsidRPr="008263A2">
        <w:t>from</w:t>
      </w:r>
      <w:r w:rsidR="009037DA">
        <w:t xml:space="preserve"> </w:t>
      </w:r>
      <w:r w:rsidRPr="008263A2">
        <w:t>the</w:t>
      </w:r>
      <w:r w:rsidR="009037DA">
        <w:t xml:space="preserve"> </w:t>
      </w:r>
      <w:r w:rsidRPr="008263A2">
        <w:t>database</w:t>
      </w:r>
      <w:r w:rsidR="009037DA">
        <w:t xml:space="preserve"> </w:t>
      </w:r>
      <w:r w:rsidRPr="008263A2">
        <w:t>and</w:t>
      </w:r>
      <w:r w:rsidR="009037DA">
        <w:t xml:space="preserve"> </w:t>
      </w:r>
      <w:r w:rsidRPr="008263A2">
        <w:t>displayed</w:t>
      </w:r>
      <w:r w:rsidR="009037DA">
        <w:t xml:space="preserve"> </w:t>
      </w:r>
      <w:r w:rsidRPr="008263A2">
        <w:t>to</w:t>
      </w:r>
      <w:r w:rsidR="009037DA">
        <w:t xml:space="preserve"> </w:t>
      </w:r>
      <w:r w:rsidRPr="008263A2">
        <w:t>the</w:t>
      </w:r>
      <w:r w:rsidR="009037DA">
        <w:t xml:space="preserve"> </w:t>
      </w:r>
      <w:r w:rsidRPr="008263A2">
        <w:t>user.</w:t>
      </w:r>
    </w:p>
    <w:tbl>
      <w:tblPr>
        <w:tblW w:w="10278" w:type="dxa"/>
        <w:tblLook w:val="0000" w:firstRow="0" w:lastRow="0" w:firstColumn="0" w:lastColumn="0" w:noHBand="0" w:noVBand="0"/>
      </w:tblPr>
      <w:tblGrid>
        <w:gridCol w:w="6713"/>
        <w:gridCol w:w="3565"/>
      </w:tblGrid>
      <w:tr w:rsidR="000B5111">
        <w:tc>
          <w:tcPr>
            <w:tcW w:w="6713" w:type="dxa"/>
          </w:tcPr>
          <w:p w:rsidR="000B5111" w:rsidRPr="008263A2" w:rsidRDefault="00A0434F" w:rsidP="008263A2">
            <w:r>
              <w:object w:dxaOrig="6345" w:dyaOrig="4995">
                <v:shape id="_x0000_i1026" type="#_x0000_t75" style="width:317.25pt;height:249.75pt" o:ole="" o:bordertopcolor="gray" o:borderleftcolor="gray" o:borderbottomcolor="gray" o:borderrightcolor="gray">
                  <v:imagedata r:id="rId53" o:title=""/>
                  <w10:bordertop type="single" width="8"/>
                  <w10:borderleft type="single" width="8"/>
                  <w10:borderbottom type="single" width="8"/>
                  <w10:borderright type="single" width="8"/>
                </v:shape>
                <o:OLEObject Type="Embed" ProgID="PBrush" ShapeID="_x0000_i1026" DrawAspect="Content" ObjectID="_1500472040" r:id="rId54"/>
              </w:object>
            </w:r>
          </w:p>
        </w:tc>
        <w:tc>
          <w:tcPr>
            <w:tcW w:w="3565" w:type="dxa"/>
          </w:tcPr>
          <w:p w:rsidR="000B5111" w:rsidRPr="00852C59" w:rsidRDefault="000B5111" w:rsidP="00852C59">
            <w:pPr>
              <w:rPr>
                <w:i/>
              </w:rPr>
            </w:pPr>
            <w:r w:rsidRPr="00852C59">
              <w:rPr>
                <w:i/>
              </w:rPr>
              <w:t>When</w:t>
            </w:r>
            <w:r w:rsidR="009037DA">
              <w:rPr>
                <w:i/>
              </w:rPr>
              <w:t xml:space="preserve"> </w:t>
            </w:r>
            <w:r w:rsidRPr="00852C59">
              <w:rPr>
                <w:i/>
              </w:rPr>
              <w:t>requesting</w:t>
            </w:r>
            <w:r w:rsidR="009037DA">
              <w:rPr>
                <w:i/>
              </w:rPr>
              <w:t xml:space="preserve"> </w:t>
            </w:r>
            <w:r w:rsidRPr="00852C59">
              <w:rPr>
                <w:i/>
              </w:rPr>
              <w:t>a</w:t>
            </w:r>
            <w:r w:rsidR="009037DA">
              <w:rPr>
                <w:i/>
              </w:rPr>
              <w:t xml:space="preserve"> </w:t>
            </w:r>
            <w:r w:rsidRPr="00852C59">
              <w:rPr>
                <w:i/>
              </w:rPr>
              <w:t>new</w:t>
            </w:r>
            <w:r w:rsidR="009037DA">
              <w:rPr>
                <w:i/>
              </w:rPr>
              <w:t xml:space="preserve"> </w:t>
            </w:r>
            <w:r w:rsidRPr="00852C59">
              <w:rPr>
                <w:i/>
              </w:rPr>
              <w:t>page</w:t>
            </w:r>
            <w:r w:rsidR="009037DA">
              <w:rPr>
                <w:i/>
              </w:rPr>
              <w:t xml:space="preserve"> </w:t>
            </w:r>
            <w:r w:rsidRPr="00852C59">
              <w:rPr>
                <w:i/>
              </w:rPr>
              <w:t>to</w:t>
            </w:r>
            <w:r w:rsidR="009037DA">
              <w:rPr>
                <w:i/>
              </w:rPr>
              <w:t xml:space="preserve"> </w:t>
            </w:r>
            <w:r w:rsidRPr="00852C59">
              <w:rPr>
                <w:i/>
              </w:rPr>
              <w:t>display</w:t>
            </w:r>
            <w:r w:rsidR="009037DA">
              <w:rPr>
                <w:i/>
              </w:rPr>
              <w:t xml:space="preserve"> </w:t>
            </w:r>
            <w:r w:rsidRPr="00852C59">
              <w:rPr>
                <w:i/>
              </w:rPr>
              <w:t>in</w:t>
            </w:r>
            <w:r w:rsidR="009037DA">
              <w:rPr>
                <w:i/>
              </w:rPr>
              <w:t xml:space="preserve"> </w:t>
            </w:r>
            <w:r w:rsidRPr="00852C59">
              <w:rPr>
                <w:i/>
              </w:rPr>
              <w:t>a</w:t>
            </w:r>
            <w:r w:rsidR="009037DA">
              <w:rPr>
                <w:i/>
              </w:rPr>
              <w:t xml:space="preserve"> </w:t>
            </w:r>
            <w:r w:rsidRPr="00852C59">
              <w:rPr>
                <w:i/>
              </w:rPr>
              <w:t>tabular</w:t>
            </w:r>
            <w:r w:rsidR="009037DA">
              <w:rPr>
                <w:i/>
              </w:rPr>
              <w:t xml:space="preserve"> </w:t>
            </w:r>
            <w:r w:rsidRPr="00852C59">
              <w:rPr>
                <w:i/>
              </w:rPr>
              <w:t>data</w:t>
            </w:r>
            <w:r w:rsidR="009037DA">
              <w:rPr>
                <w:i/>
              </w:rPr>
              <w:t xml:space="preserve"> </w:t>
            </w:r>
            <w:r w:rsidRPr="00852C59">
              <w:rPr>
                <w:i/>
              </w:rPr>
              <w:t>grid,</w:t>
            </w:r>
            <w:r w:rsidR="009037DA">
              <w:rPr>
                <w:i/>
              </w:rPr>
              <w:t xml:space="preserve"> </w:t>
            </w:r>
            <w:r w:rsidRPr="00852C59">
              <w:rPr>
                <w:i/>
              </w:rPr>
              <w:t>applications</w:t>
            </w:r>
            <w:r w:rsidR="009037DA">
              <w:rPr>
                <w:i/>
              </w:rPr>
              <w:t xml:space="preserve"> </w:t>
            </w:r>
            <w:r w:rsidR="00D40448">
              <w:rPr>
                <w:i/>
              </w:rPr>
              <w:t>built with</w:t>
            </w:r>
            <w:r w:rsidR="009037DA">
              <w:rPr>
                <w:i/>
              </w:rPr>
              <w:t xml:space="preserve"> </w:t>
            </w:r>
            <w:r w:rsidRPr="00852C59">
              <w:rPr>
                <w:i/>
              </w:rPr>
              <w:t>Iron</w:t>
            </w:r>
            <w:r w:rsidR="009037DA">
              <w:rPr>
                <w:i/>
              </w:rPr>
              <w:t xml:space="preserve"> </w:t>
            </w:r>
            <w:r w:rsidRPr="00852C59">
              <w:rPr>
                <w:i/>
              </w:rPr>
              <w:t>Speed</w:t>
            </w:r>
            <w:r w:rsidR="009037DA">
              <w:rPr>
                <w:i/>
              </w:rPr>
              <w:t xml:space="preserve"> </w:t>
            </w:r>
            <w:r w:rsidRPr="00852C59">
              <w:rPr>
                <w:i/>
              </w:rPr>
              <w:t>Designer</w:t>
            </w:r>
            <w:r w:rsidR="009037DA">
              <w:rPr>
                <w:i/>
              </w:rPr>
              <w:t xml:space="preserve"> </w:t>
            </w:r>
            <w:r w:rsidRPr="00852C59">
              <w:rPr>
                <w:i/>
              </w:rPr>
              <w:t>run</w:t>
            </w:r>
            <w:r w:rsidR="009037DA">
              <w:rPr>
                <w:i/>
              </w:rPr>
              <w:t xml:space="preserve"> </w:t>
            </w:r>
            <w:r w:rsidRPr="00852C59">
              <w:rPr>
                <w:i/>
              </w:rPr>
              <w:t>queries</w:t>
            </w:r>
            <w:r w:rsidR="009037DA">
              <w:rPr>
                <w:i/>
              </w:rPr>
              <w:t xml:space="preserve"> </w:t>
            </w:r>
            <w:r w:rsidRPr="00852C59">
              <w:rPr>
                <w:i/>
              </w:rPr>
              <w:t>afresh</w:t>
            </w:r>
            <w:r w:rsidR="009037DA">
              <w:rPr>
                <w:i/>
              </w:rPr>
              <w:t xml:space="preserve"> </w:t>
            </w:r>
            <w:r w:rsidRPr="00852C59">
              <w:rPr>
                <w:i/>
              </w:rPr>
              <w:t>so</w:t>
            </w:r>
            <w:r w:rsidR="009037DA">
              <w:rPr>
                <w:i/>
              </w:rPr>
              <w:t xml:space="preserve"> </w:t>
            </w:r>
            <w:r w:rsidRPr="00852C59">
              <w:rPr>
                <w:i/>
              </w:rPr>
              <w:t>that</w:t>
            </w:r>
            <w:r w:rsidR="009037DA">
              <w:rPr>
                <w:i/>
              </w:rPr>
              <w:t xml:space="preserve"> </w:t>
            </w:r>
            <w:r w:rsidRPr="00852C59">
              <w:rPr>
                <w:i/>
              </w:rPr>
              <w:t>the</w:t>
            </w:r>
            <w:r w:rsidR="009037DA">
              <w:rPr>
                <w:i/>
              </w:rPr>
              <w:t xml:space="preserve"> </w:t>
            </w:r>
            <w:r w:rsidRPr="00852C59">
              <w:rPr>
                <w:i/>
              </w:rPr>
              <w:t>most</w:t>
            </w:r>
            <w:r w:rsidR="009037DA">
              <w:rPr>
                <w:i/>
              </w:rPr>
              <w:t xml:space="preserve"> </w:t>
            </w:r>
            <w:r w:rsidRPr="00852C59">
              <w:rPr>
                <w:i/>
              </w:rPr>
              <w:t>current</w:t>
            </w:r>
            <w:r w:rsidR="009037DA">
              <w:rPr>
                <w:i/>
              </w:rPr>
              <w:t xml:space="preserve"> </w:t>
            </w:r>
            <w:r w:rsidRPr="00852C59">
              <w:rPr>
                <w:i/>
              </w:rPr>
              <w:t>data</w:t>
            </w:r>
            <w:r w:rsidR="009037DA">
              <w:rPr>
                <w:i/>
              </w:rPr>
              <w:t xml:space="preserve"> </w:t>
            </w:r>
            <w:r w:rsidRPr="00852C59">
              <w:rPr>
                <w:i/>
              </w:rPr>
              <w:t>is</w:t>
            </w:r>
            <w:r w:rsidR="009037DA">
              <w:rPr>
                <w:i/>
              </w:rPr>
              <w:t xml:space="preserve"> </w:t>
            </w:r>
            <w:r w:rsidRPr="00852C59">
              <w:rPr>
                <w:i/>
              </w:rPr>
              <w:t>retrieved.</w:t>
            </w:r>
            <w:r w:rsidR="009037DA">
              <w:rPr>
                <w:i/>
              </w:rPr>
              <w:t xml:space="preserve">  </w:t>
            </w:r>
            <w:r w:rsidRPr="00852C59">
              <w:rPr>
                <w:i/>
              </w:rPr>
              <w:t>In</w:t>
            </w:r>
            <w:r w:rsidR="009037DA">
              <w:rPr>
                <w:i/>
              </w:rPr>
              <w:t xml:space="preserve"> </w:t>
            </w:r>
            <w:r w:rsidRPr="00852C59">
              <w:rPr>
                <w:i/>
              </w:rPr>
              <w:t>this</w:t>
            </w:r>
            <w:r w:rsidR="009037DA">
              <w:rPr>
                <w:i/>
              </w:rPr>
              <w:t xml:space="preserve"> </w:t>
            </w:r>
            <w:r w:rsidRPr="00852C59">
              <w:rPr>
                <w:i/>
              </w:rPr>
              <w:t>example,</w:t>
            </w:r>
            <w:r w:rsidR="009037DA">
              <w:rPr>
                <w:i/>
              </w:rPr>
              <w:t xml:space="preserve"> </w:t>
            </w:r>
            <w:r w:rsidRPr="00852C59">
              <w:rPr>
                <w:i/>
              </w:rPr>
              <w:t>clicking</w:t>
            </w:r>
            <w:r w:rsidR="009037DA">
              <w:rPr>
                <w:i/>
              </w:rPr>
              <w:t xml:space="preserve"> </w:t>
            </w:r>
            <w:r w:rsidRPr="00852C59">
              <w:rPr>
                <w:i/>
              </w:rPr>
              <w:t>on</w:t>
            </w:r>
            <w:r w:rsidR="009037DA">
              <w:rPr>
                <w:i/>
              </w:rPr>
              <w:t xml:space="preserve"> </w:t>
            </w:r>
            <w:r w:rsidRPr="00852C59">
              <w:rPr>
                <w:i/>
              </w:rPr>
              <w:t>the</w:t>
            </w:r>
            <w:r w:rsidR="009037DA">
              <w:rPr>
                <w:i/>
              </w:rPr>
              <w:t xml:space="preserve"> </w:t>
            </w:r>
            <w:r w:rsidRPr="00852C59">
              <w:rPr>
                <w:i/>
              </w:rPr>
              <w:t>Next</w:t>
            </w:r>
            <w:r w:rsidR="009037DA">
              <w:rPr>
                <w:i/>
              </w:rPr>
              <w:t xml:space="preserve"> </w:t>
            </w:r>
            <w:r w:rsidRPr="00852C59">
              <w:rPr>
                <w:i/>
              </w:rPr>
              <w:t>Page</w:t>
            </w:r>
            <w:r w:rsidR="009037DA">
              <w:rPr>
                <w:i/>
              </w:rPr>
              <w:t xml:space="preserve"> </w:t>
            </w:r>
            <w:r w:rsidRPr="00852C59">
              <w:rPr>
                <w:i/>
              </w:rPr>
              <w:t>or</w:t>
            </w:r>
            <w:r w:rsidR="009037DA">
              <w:rPr>
                <w:i/>
              </w:rPr>
              <w:t xml:space="preserve"> </w:t>
            </w:r>
            <w:r w:rsidRPr="00852C59">
              <w:rPr>
                <w:i/>
              </w:rPr>
              <w:t>Previous</w:t>
            </w:r>
            <w:r w:rsidR="009037DA">
              <w:rPr>
                <w:i/>
              </w:rPr>
              <w:t xml:space="preserve"> </w:t>
            </w:r>
            <w:r w:rsidRPr="00852C59">
              <w:rPr>
                <w:i/>
              </w:rPr>
              <w:t>Page</w:t>
            </w:r>
            <w:r w:rsidR="009037DA">
              <w:rPr>
                <w:i/>
              </w:rPr>
              <w:t xml:space="preserve"> </w:t>
            </w:r>
            <w:r w:rsidRPr="00852C59">
              <w:rPr>
                <w:i/>
              </w:rPr>
              <w:t>buttons</w:t>
            </w:r>
            <w:r w:rsidR="009037DA">
              <w:rPr>
                <w:i/>
              </w:rPr>
              <w:t xml:space="preserve"> </w:t>
            </w:r>
            <w:r w:rsidRPr="00852C59">
              <w:rPr>
                <w:i/>
              </w:rPr>
              <w:t>at</w:t>
            </w:r>
            <w:r w:rsidR="009037DA">
              <w:rPr>
                <w:i/>
              </w:rPr>
              <w:t xml:space="preserve"> </w:t>
            </w:r>
            <w:r w:rsidRPr="00852C59">
              <w:rPr>
                <w:i/>
              </w:rPr>
              <w:t>the</w:t>
            </w:r>
            <w:r w:rsidR="009037DA">
              <w:rPr>
                <w:i/>
              </w:rPr>
              <w:t xml:space="preserve"> </w:t>
            </w:r>
            <w:r w:rsidRPr="00852C59">
              <w:rPr>
                <w:i/>
              </w:rPr>
              <w:t>top</w:t>
            </w:r>
            <w:r w:rsidR="009037DA">
              <w:rPr>
                <w:i/>
              </w:rPr>
              <w:t xml:space="preserve"> </w:t>
            </w:r>
            <w:r w:rsidRPr="00852C59">
              <w:rPr>
                <w:i/>
              </w:rPr>
              <w:t>of</w:t>
            </w:r>
            <w:r w:rsidR="009037DA">
              <w:rPr>
                <w:i/>
              </w:rPr>
              <w:t xml:space="preserve"> </w:t>
            </w:r>
            <w:r w:rsidRPr="00852C59">
              <w:rPr>
                <w:i/>
              </w:rPr>
              <w:t>the</w:t>
            </w:r>
            <w:r w:rsidR="009037DA">
              <w:rPr>
                <w:i/>
              </w:rPr>
              <w:t xml:space="preserve"> </w:t>
            </w:r>
            <w:r w:rsidRPr="00852C59">
              <w:rPr>
                <w:i/>
              </w:rPr>
              <w:t>table</w:t>
            </w:r>
            <w:r w:rsidR="009037DA">
              <w:rPr>
                <w:i/>
              </w:rPr>
              <w:t xml:space="preserve"> </w:t>
            </w:r>
            <w:r w:rsidRPr="00852C59">
              <w:rPr>
                <w:i/>
              </w:rPr>
              <w:t>instantiate</w:t>
            </w:r>
            <w:r w:rsidR="009037DA">
              <w:rPr>
                <w:i/>
              </w:rPr>
              <w:t xml:space="preserve"> </w:t>
            </w:r>
            <w:r w:rsidRPr="00852C59">
              <w:rPr>
                <w:i/>
              </w:rPr>
              <w:t>a</w:t>
            </w:r>
            <w:r w:rsidR="009037DA">
              <w:rPr>
                <w:i/>
              </w:rPr>
              <w:t xml:space="preserve"> </w:t>
            </w:r>
            <w:r w:rsidRPr="00852C59">
              <w:rPr>
                <w:i/>
              </w:rPr>
              <w:t>new</w:t>
            </w:r>
            <w:r w:rsidR="009037DA">
              <w:rPr>
                <w:i/>
              </w:rPr>
              <w:t xml:space="preserve"> </w:t>
            </w:r>
            <w:r w:rsidRPr="00852C59">
              <w:rPr>
                <w:i/>
              </w:rPr>
              <w:t>database</w:t>
            </w:r>
            <w:r w:rsidR="009037DA">
              <w:rPr>
                <w:i/>
              </w:rPr>
              <w:t xml:space="preserve"> </w:t>
            </w:r>
            <w:r w:rsidRPr="00852C59">
              <w:rPr>
                <w:i/>
              </w:rPr>
              <w:t>cursor</w:t>
            </w:r>
            <w:r w:rsidR="009037DA">
              <w:rPr>
                <w:i/>
              </w:rPr>
              <w:t xml:space="preserve"> </w:t>
            </w:r>
            <w:r w:rsidRPr="00852C59">
              <w:rPr>
                <w:i/>
              </w:rPr>
              <w:t>to</w:t>
            </w:r>
            <w:r w:rsidR="009037DA">
              <w:rPr>
                <w:i/>
              </w:rPr>
              <w:t xml:space="preserve"> </w:t>
            </w:r>
            <w:r w:rsidRPr="00852C59">
              <w:rPr>
                <w:i/>
              </w:rPr>
              <w:t>retrieve</w:t>
            </w:r>
            <w:r w:rsidR="009037DA">
              <w:rPr>
                <w:i/>
              </w:rPr>
              <w:t xml:space="preserve"> </w:t>
            </w:r>
            <w:r w:rsidRPr="00852C59">
              <w:rPr>
                <w:i/>
              </w:rPr>
              <w:t>the</w:t>
            </w:r>
            <w:r w:rsidR="009037DA">
              <w:rPr>
                <w:i/>
              </w:rPr>
              <w:t xml:space="preserve"> </w:t>
            </w:r>
            <w:r w:rsidRPr="00852C59">
              <w:rPr>
                <w:i/>
              </w:rPr>
              <w:t>result</w:t>
            </w:r>
            <w:r w:rsidR="009037DA">
              <w:rPr>
                <w:i/>
              </w:rPr>
              <w:t xml:space="preserve"> </w:t>
            </w:r>
            <w:r w:rsidRPr="00852C59">
              <w:rPr>
                <w:i/>
              </w:rPr>
              <w:t>set.</w:t>
            </w:r>
            <w:r w:rsidR="009037DA">
              <w:rPr>
                <w:i/>
              </w:rPr>
              <w:t xml:space="preserve">  </w:t>
            </w:r>
            <w:r w:rsidRPr="00852C59">
              <w:rPr>
                <w:i/>
              </w:rPr>
              <w:t>Only</w:t>
            </w:r>
            <w:r w:rsidR="009037DA">
              <w:rPr>
                <w:i/>
              </w:rPr>
              <w:t xml:space="preserve"> </w:t>
            </w:r>
            <w:r w:rsidRPr="00852C59">
              <w:rPr>
                <w:i/>
              </w:rPr>
              <w:t>the</w:t>
            </w:r>
            <w:r w:rsidR="009037DA">
              <w:rPr>
                <w:i/>
              </w:rPr>
              <w:t xml:space="preserve"> </w:t>
            </w:r>
            <w:r w:rsidRPr="00852C59">
              <w:rPr>
                <w:i/>
              </w:rPr>
              <w:t>currently</w:t>
            </w:r>
            <w:r w:rsidR="009037DA">
              <w:rPr>
                <w:i/>
              </w:rPr>
              <w:t xml:space="preserve"> </w:t>
            </w:r>
            <w:r w:rsidRPr="00852C59">
              <w:rPr>
                <w:i/>
              </w:rPr>
              <w:t>displayed</w:t>
            </w:r>
            <w:r w:rsidR="009037DA">
              <w:rPr>
                <w:i/>
              </w:rPr>
              <w:t xml:space="preserve"> </w:t>
            </w:r>
            <w:r w:rsidRPr="00852C59">
              <w:rPr>
                <w:i/>
              </w:rPr>
              <w:t>page</w:t>
            </w:r>
            <w:r w:rsidR="009037DA">
              <w:rPr>
                <w:i/>
              </w:rPr>
              <w:t xml:space="preserve"> </w:t>
            </w:r>
            <w:r w:rsidRPr="00852C59">
              <w:rPr>
                <w:i/>
              </w:rPr>
              <w:t>of</w:t>
            </w:r>
            <w:r w:rsidR="009037DA">
              <w:rPr>
                <w:i/>
              </w:rPr>
              <w:t xml:space="preserve"> </w:t>
            </w:r>
            <w:r w:rsidRPr="00852C59">
              <w:rPr>
                <w:i/>
              </w:rPr>
              <w:t>data</w:t>
            </w:r>
            <w:r w:rsidR="009037DA">
              <w:rPr>
                <w:i/>
              </w:rPr>
              <w:t xml:space="preserve"> </w:t>
            </w:r>
            <w:r w:rsidRPr="00852C59">
              <w:rPr>
                <w:i/>
              </w:rPr>
              <w:t>is</w:t>
            </w:r>
            <w:r w:rsidR="009037DA">
              <w:rPr>
                <w:i/>
              </w:rPr>
              <w:t xml:space="preserve"> </w:t>
            </w:r>
            <w:r w:rsidRPr="00852C59">
              <w:rPr>
                <w:i/>
              </w:rPr>
              <w:t>retrieved</w:t>
            </w:r>
            <w:r w:rsidR="009037DA">
              <w:rPr>
                <w:i/>
              </w:rPr>
              <w:t xml:space="preserve"> </w:t>
            </w:r>
            <w:r w:rsidRPr="00852C59">
              <w:rPr>
                <w:i/>
              </w:rPr>
              <w:t>from</w:t>
            </w:r>
            <w:r w:rsidR="009037DA">
              <w:rPr>
                <w:i/>
              </w:rPr>
              <w:t xml:space="preserve"> </w:t>
            </w:r>
            <w:r w:rsidRPr="00852C59">
              <w:rPr>
                <w:i/>
              </w:rPr>
              <w:t>the</w:t>
            </w:r>
            <w:r w:rsidR="009037DA">
              <w:rPr>
                <w:i/>
              </w:rPr>
              <w:t xml:space="preserve"> </w:t>
            </w:r>
            <w:r w:rsidRPr="00852C59">
              <w:rPr>
                <w:i/>
              </w:rPr>
              <w:t>database</w:t>
            </w:r>
            <w:r w:rsidR="009037DA">
              <w:rPr>
                <w:i/>
              </w:rPr>
              <w:t xml:space="preserve"> </w:t>
            </w:r>
            <w:r w:rsidRPr="00852C59">
              <w:rPr>
                <w:i/>
              </w:rPr>
              <w:t>and</w:t>
            </w:r>
            <w:r w:rsidR="009037DA">
              <w:rPr>
                <w:i/>
              </w:rPr>
              <w:t xml:space="preserve"> </w:t>
            </w:r>
            <w:r w:rsidRPr="00852C59">
              <w:rPr>
                <w:i/>
              </w:rPr>
              <w:t>displayed</w:t>
            </w:r>
            <w:r w:rsidR="009037DA">
              <w:rPr>
                <w:i/>
              </w:rPr>
              <w:t xml:space="preserve"> </w:t>
            </w:r>
            <w:r w:rsidRPr="00852C59">
              <w:rPr>
                <w:i/>
              </w:rPr>
              <w:t>on</w:t>
            </w:r>
            <w:r w:rsidR="009037DA">
              <w:rPr>
                <w:i/>
              </w:rPr>
              <w:t xml:space="preserve"> </w:t>
            </w:r>
            <w:r w:rsidRPr="00852C59">
              <w:rPr>
                <w:i/>
              </w:rPr>
              <w:t>the</w:t>
            </w:r>
            <w:r w:rsidR="009037DA">
              <w:rPr>
                <w:i/>
              </w:rPr>
              <w:t xml:space="preserve"> </w:t>
            </w:r>
            <w:r w:rsidRPr="00852C59">
              <w:rPr>
                <w:i/>
              </w:rPr>
              <w:t>web</w:t>
            </w:r>
            <w:r w:rsidR="009037DA">
              <w:rPr>
                <w:i/>
              </w:rPr>
              <w:t xml:space="preserve"> </w:t>
            </w:r>
            <w:r w:rsidRPr="00852C59">
              <w:rPr>
                <w:i/>
              </w:rPr>
              <w:t>page,</w:t>
            </w:r>
            <w:r w:rsidR="009037DA">
              <w:rPr>
                <w:i/>
              </w:rPr>
              <w:t xml:space="preserve"> </w:t>
            </w:r>
            <w:r w:rsidRPr="00852C59">
              <w:rPr>
                <w:i/>
              </w:rPr>
              <w:t>eliminating</w:t>
            </w:r>
            <w:r w:rsidR="009037DA">
              <w:rPr>
                <w:i/>
              </w:rPr>
              <w:t xml:space="preserve"> </w:t>
            </w:r>
            <w:r w:rsidRPr="00852C59">
              <w:rPr>
                <w:i/>
              </w:rPr>
              <w:t>the</w:t>
            </w:r>
            <w:r w:rsidR="009037DA">
              <w:rPr>
                <w:i/>
              </w:rPr>
              <w:t xml:space="preserve"> </w:t>
            </w:r>
            <w:r w:rsidRPr="00852C59">
              <w:rPr>
                <w:i/>
              </w:rPr>
              <w:t>need</w:t>
            </w:r>
            <w:r w:rsidR="009037DA">
              <w:rPr>
                <w:i/>
              </w:rPr>
              <w:t xml:space="preserve"> </w:t>
            </w:r>
            <w:r w:rsidRPr="00852C59">
              <w:rPr>
                <w:i/>
              </w:rPr>
              <w:t>to</w:t>
            </w:r>
            <w:r w:rsidR="009037DA">
              <w:rPr>
                <w:i/>
              </w:rPr>
              <w:t xml:space="preserve"> </w:t>
            </w:r>
            <w:r w:rsidRPr="00852C59">
              <w:rPr>
                <w:i/>
              </w:rPr>
              <w:t>cache</w:t>
            </w:r>
            <w:r w:rsidR="009037DA">
              <w:rPr>
                <w:i/>
              </w:rPr>
              <w:t xml:space="preserve"> </w:t>
            </w:r>
            <w:r w:rsidRPr="00852C59">
              <w:rPr>
                <w:i/>
              </w:rPr>
              <w:t>data</w:t>
            </w:r>
            <w:r w:rsidR="009037DA">
              <w:rPr>
                <w:i/>
              </w:rPr>
              <w:t xml:space="preserve"> </w:t>
            </w:r>
            <w:r w:rsidRPr="00852C59">
              <w:rPr>
                <w:i/>
              </w:rPr>
              <w:t>in</w:t>
            </w:r>
            <w:r w:rsidR="009037DA">
              <w:rPr>
                <w:i/>
              </w:rPr>
              <w:t xml:space="preserve"> </w:t>
            </w:r>
            <w:r w:rsidRPr="00852C59">
              <w:rPr>
                <w:i/>
              </w:rPr>
              <w:t>the</w:t>
            </w:r>
            <w:r w:rsidR="009037DA">
              <w:rPr>
                <w:i/>
              </w:rPr>
              <w:t xml:space="preserve"> </w:t>
            </w:r>
            <w:r w:rsidR="00820D37">
              <w:rPr>
                <w:i/>
              </w:rPr>
              <w:t>Data</w:t>
            </w:r>
            <w:r w:rsidR="009037DA">
              <w:rPr>
                <w:i/>
              </w:rPr>
              <w:t xml:space="preserve"> </w:t>
            </w:r>
            <w:r w:rsidR="00820D37">
              <w:rPr>
                <w:i/>
              </w:rPr>
              <w:t>Access</w:t>
            </w:r>
            <w:r w:rsidR="009037DA">
              <w:rPr>
                <w:i/>
              </w:rPr>
              <w:t xml:space="preserve"> </w:t>
            </w:r>
            <w:r w:rsidR="00820D37">
              <w:rPr>
                <w:i/>
              </w:rPr>
              <w:t>Layer</w:t>
            </w:r>
            <w:r w:rsidR="009037DA">
              <w:rPr>
                <w:i/>
              </w:rPr>
              <w:t xml:space="preserve"> </w:t>
            </w:r>
            <w:r w:rsidRPr="00852C59">
              <w:rPr>
                <w:i/>
              </w:rPr>
              <w:t>of</w:t>
            </w:r>
            <w:r w:rsidR="009037DA">
              <w:rPr>
                <w:i/>
              </w:rPr>
              <w:t xml:space="preserve"> </w:t>
            </w:r>
            <w:r w:rsidRPr="00852C59">
              <w:rPr>
                <w:i/>
              </w:rPr>
              <w:t>the</w:t>
            </w:r>
            <w:r w:rsidR="009037DA">
              <w:rPr>
                <w:i/>
              </w:rPr>
              <w:t xml:space="preserve"> </w:t>
            </w:r>
            <w:r w:rsidRPr="00852C59">
              <w:rPr>
                <w:i/>
              </w:rPr>
              <w:t>application.</w:t>
            </w:r>
          </w:p>
        </w:tc>
      </w:tr>
    </w:tbl>
    <w:p w:rsidR="000B5111" w:rsidRDefault="000B5111" w:rsidP="008263A2">
      <w:r w:rsidRPr="008263A2">
        <w:t>The</w:t>
      </w:r>
      <w:r w:rsidR="009037DA">
        <w:t xml:space="preserve"> </w:t>
      </w:r>
      <w:r w:rsidRPr="008263A2">
        <w:t>application</w:t>
      </w:r>
      <w:r w:rsidR="009037DA">
        <w:t xml:space="preserve"> </w:t>
      </w:r>
      <w:r w:rsidRPr="008263A2">
        <w:t>program</w:t>
      </w:r>
      <w:r w:rsidR="009037DA">
        <w:t xml:space="preserve"> </w:t>
      </w:r>
      <w:r w:rsidRPr="008263A2">
        <w:t>does</w:t>
      </w:r>
      <w:r w:rsidR="009037DA">
        <w:t xml:space="preserve"> </w:t>
      </w:r>
      <w:r w:rsidRPr="008263A2">
        <w:t>not</w:t>
      </w:r>
      <w:r w:rsidR="009037DA">
        <w:t xml:space="preserve"> </w:t>
      </w:r>
      <w:r w:rsidRPr="008263A2">
        <w:t>maintain</w:t>
      </w:r>
      <w:r w:rsidR="009037DA">
        <w:t xml:space="preserve"> </w:t>
      </w:r>
      <w:r w:rsidRPr="008263A2">
        <w:t>the</w:t>
      </w:r>
      <w:r w:rsidR="009037DA">
        <w:t xml:space="preserve"> </w:t>
      </w:r>
      <w:r w:rsidRPr="008263A2">
        <w:t>state</w:t>
      </w:r>
      <w:r w:rsidR="009037DA">
        <w:t xml:space="preserve"> </w:t>
      </w:r>
      <w:r w:rsidRPr="008263A2">
        <w:t>of</w:t>
      </w:r>
      <w:r w:rsidR="009037DA">
        <w:t xml:space="preserve"> </w:t>
      </w:r>
      <w:r w:rsidRPr="008263A2">
        <w:t>the</w:t>
      </w:r>
      <w:r w:rsidR="009037DA">
        <w:t xml:space="preserve"> </w:t>
      </w:r>
      <w:r w:rsidRPr="008263A2">
        <w:t>cursor.</w:t>
      </w:r>
      <w:r w:rsidR="009037DA">
        <w:t xml:space="preserve">  </w:t>
      </w:r>
      <w:r w:rsidRPr="008263A2">
        <w:t>When</w:t>
      </w:r>
      <w:r w:rsidR="009037DA">
        <w:t xml:space="preserve"> </w:t>
      </w:r>
      <w:r w:rsidRPr="008263A2">
        <w:t>the</w:t>
      </w:r>
      <w:r w:rsidR="009037DA">
        <w:t xml:space="preserve"> </w:t>
      </w:r>
      <w:r w:rsidRPr="008263A2">
        <w:t>next</w:t>
      </w:r>
      <w:r w:rsidR="009037DA">
        <w:t xml:space="preserve"> </w:t>
      </w:r>
      <w:r w:rsidRPr="008263A2">
        <w:t>page</w:t>
      </w:r>
      <w:r w:rsidR="009037DA">
        <w:t xml:space="preserve"> </w:t>
      </w:r>
      <w:r w:rsidRPr="008263A2">
        <w:t>(or</w:t>
      </w:r>
      <w:r w:rsidR="009037DA">
        <w:t xml:space="preserve"> </w:t>
      </w:r>
      <w:r w:rsidRPr="008263A2">
        <w:t>any</w:t>
      </w:r>
      <w:r w:rsidR="009037DA">
        <w:t xml:space="preserve"> </w:t>
      </w:r>
      <w:r w:rsidRPr="008263A2">
        <w:t>other</w:t>
      </w:r>
      <w:r w:rsidR="009037DA">
        <w:t xml:space="preserve"> </w:t>
      </w:r>
      <w:r w:rsidRPr="008263A2">
        <w:t>page)</w:t>
      </w:r>
      <w:r w:rsidR="009037DA">
        <w:t xml:space="preserve"> </w:t>
      </w:r>
      <w:r w:rsidRPr="008263A2">
        <w:t>is</w:t>
      </w:r>
      <w:r w:rsidR="009037DA">
        <w:t xml:space="preserve"> </w:t>
      </w:r>
      <w:r w:rsidRPr="008263A2">
        <w:t>requested,</w:t>
      </w:r>
      <w:r w:rsidR="009037DA">
        <w:t xml:space="preserve"> </w:t>
      </w:r>
      <w:r w:rsidRPr="008263A2">
        <w:t>the</w:t>
      </w:r>
      <w:r w:rsidR="009037DA">
        <w:t xml:space="preserve"> </w:t>
      </w:r>
      <w:r w:rsidRPr="008263A2">
        <w:t>SQL</w:t>
      </w:r>
      <w:r w:rsidR="009037DA">
        <w:t xml:space="preserve"> </w:t>
      </w:r>
      <w:r w:rsidRPr="008263A2">
        <w:t>query</w:t>
      </w:r>
      <w:r w:rsidR="009037DA">
        <w:t xml:space="preserve"> </w:t>
      </w:r>
      <w:r w:rsidRPr="008263A2">
        <w:t>is</w:t>
      </w:r>
      <w:r w:rsidR="009037DA">
        <w:t xml:space="preserve"> </w:t>
      </w:r>
      <w:r w:rsidRPr="008263A2">
        <w:t>run</w:t>
      </w:r>
      <w:r w:rsidR="009037DA">
        <w:t xml:space="preserve"> </w:t>
      </w:r>
      <w:r w:rsidRPr="008263A2">
        <w:t>again</w:t>
      </w:r>
      <w:r w:rsidR="009037DA">
        <w:t xml:space="preserve"> </w:t>
      </w:r>
      <w:r w:rsidRPr="008263A2">
        <w:t>to</w:t>
      </w:r>
      <w:r w:rsidR="009037DA">
        <w:t xml:space="preserve"> </w:t>
      </w:r>
      <w:r w:rsidRPr="008263A2">
        <w:t>request</w:t>
      </w:r>
      <w:r w:rsidR="009037DA">
        <w:t xml:space="preserve"> </w:t>
      </w:r>
      <w:r w:rsidRPr="008263A2">
        <w:t>the</w:t>
      </w:r>
      <w:r w:rsidR="009037DA">
        <w:t xml:space="preserve"> </w:t>
      </w:r>
      <w:r w:rsidRPr="008263A2">
        <w:t>needed</w:t>
      </w:r>
      <w:r w:rsidR="009037DA">
        <w:t xml:space="preserve"> </w:t>
      </w:r>
      <w:r w:rsidRPr="008263A2">
        <w:t>page's</w:t>
      </w:r>
      <w:r w:rsidR="009037DA">
        <w:t xml:space="preserve"> </w:t>
      </w:r>
      <w:r w:rsidRPr="008263A2">
        <w:t>data.</w:t>
      </w:r>
      <w:r w:rsidR="009037DA">
        <w:t xml:space="preserve">  </w:t>
      </w:r>
      <w:r w:rsidRPr="008263A2">
        <w:t>The</w:t>
      </w:r>
      <w:r w:rsidR="009037DA">
        <w:t xml:space="preserve"> </w:t>
      </w:r>
      <w:r w:rsidRPr="008263A2">
        <w:t>query</w:t>
      </w:r>
      <w:r w:rsidR="009037DA">
        <w:t xml:space="preserve"> </w:t>
      </w:r>
      <w:r w:rsidRPr="008263A2">
        <w:t>parameters</w:t>
      </w:r>
      <w:r w:rsidR="009037DA">
        <w:t xml:space="preserve"> </w:t>
      </w:r>
      <w:r w:rsidRPr="008263A2">
        <w:t>include</w:t>
      </w:r>
      <w:r w:rsidR="009037DA">
        <w:t xml:space="preserve"> </w:t>
      </w:r>
      <w:r w:rsidRPr="008263A2">
        <w:t>the</w:t>
      </w:r>
      <w:r w:rsidR="009037DA">
        <w:t xml:space="preserve"> </w:t>
      </w:r>
      <w:r w:rsidRPr="008263A2">
        <w:t>page</w:t>
      </w:r>
      <w:r w:rsidR="009037DA">
        <w:t xml:space="preserve"> </w:t>
      </w:r>
      <w:r w:rsidRPr="008263A2">
        <w:t>number</w:t>
      </w:r>
      <w:r w:rsidR="009037DA">
        <w:t xml:space="preserve"> </w:t>
      </w:r>
      <w:r w:rsidRPr="008263A2">
        <w:t>requested</w:t>
      </w:r>
      <w:r w:rsidR="009037DA">
        <w:t xml:space="preserve"> </w:t>
      </w:r>
      <w:r w:rsidRPr="008263A2">
        <w:t>and</w:t>
      </w:r>
      <w:r w:rsidR="009037DA">
        <w:t xml:space="preserve"> </w:t>
      </w:r>
      <w:r w:rsidRPr="008263A2">
        <w:t>the</w:t>
      </w:r>
      <w:r w:rsidR="009037DA">
        <w:t xml:space="preserve"> </w:t>
      </w:r>
      <w:r w:rsidRPr="008263A2">
        <w:t>batch</w:t>
      </w:r>
      <w:r w:rsidR="009037DA">
        <w:t xml:space="preserve"> </w:t>
      </w:r>
      <w:r w:rsidRPr="008263A2">
        <w:t>size,</w:t>
      </w:r>
      <w:r w:rsidR="009037DA">
        <w:t xml:space="preserve"> </w:t>
      </w:r>
      <w:r w:rsidRPr="008263A2">
        <w:t>which</w:t>
      </w:r>
      <w:r w:rsidR="009037DA">
        <w:t xml:space="preserve"> </w:t>
      </w:r>
      <w:r w:rsidRPr="008263A2">
        <w:t>is</w:t>
      </w:r>
      <w:r w:rsidR="009037DA">
        <w:t xml:space="preserve"> </w:t>
      </w:r>
      <w:r w:rsidRPr="008263A2">
        <w:t>the</w:t>
      </w:r>
      <w:r w:rsidR="009037DA">
        <w:t xml:space="preserve"> </w:t>
      </w:r>
      <w:r w:rsidRPr="008263A2">
        <w:t>number</w:t>
      </w:r>
      <w:r w:rsidR="009037DA">
        <w:t xml:space="preserve"> </w:t>
      </w:r>
      <w:r w:rsidRPr="008263A2">
        <w:t>of</w:t>
      </w:r>
      <w:r w:rsidR="009037DA">
        <w:t xml:space="preserve"> </w:t>
      </w:r>
      <w:r w:rsidRPr="008263A2">
        <w:t>records</w:t>
      </w:r>
      <w:r w:rsidR="009037DA">
        <w:t xml:space="preserve"> </w:t>
      </w:r>
      <w:r w:rsidRPr="008263A2">
        <w:t>per</w:t>
      </w:r>
      <w:r w:rsidR="009037DA">
        <w:t xml:space="preserve"> </w:t>
      </w:r>
      <w:r w:rsidRPr="008263A2">
        <w:t>page.</w:t>
      </w:r>
      <w:r w:rsidR="009037DA">
        <w:t xml:space="preserve">  </w:t>
      </w:r>
      <w:r w:rsidRPr="008263A2">
        <w:t>The</w:t>
      </w:r>
      <w:r w:rsidR="009037DA">
        <w:t xml:space="preserve"> </w:t>
      </w:r>
      <w:r w:rsidRPr="008263A2">
        <w:t>SQL</w:t>
      </w:r>
      <w:r w:rsidR="009037DA">
        <w:t xml:space="preserve"> </w:t>
      </w:r>
      <w:r w:rsidRPr="008263A2">
        <w:t>query</w:t>
      </w:r>
      <w:r w:rsidR="009037DA">
        <w:t xml:space="preserve"> </w:t>
      </w:r>
      <w:r w:rsidRPr="008263A2">
        <w:t>is</w:t>
      </w:r>
      <w:r w:rsidR="009037DA">
        <w:t xml:space="preserve"> </w:t>
      </w:r>
      <w:r w:rsidRPr="008263A2">
        <w:t>re-run</w:t>
      </w:r>
      <w:r w:rsidR="009037DA">
        <w:t xml:space="preserve"> </w:t>
      </w:r>
      <w:r w:rsidRPr="008263A2">
        <w:t>so</w:t>
      </w:r>
      <w:r w:rsidR="009037DA">
        <w:t xml:space="preserve"> </w:t>
      </w:r>
      <w:r w:rsidRPr="008263A2">
        <w:t>that</w:t>
      </w:r>
      <w:r w:rsidR="009037DA">
        <w:t xml:space="preserve"> </w:t>
      </w:r>
      <w:r w:rsidRPr="008263A2">
        <w:t>any</w:t>
      </w:r>
      <w:r w:rsidR="009037DA">
        <w:t xml:space="preserve"> </w:t>
      </w:r>
      <w:r w:rsidRPr="008263A2">
        <w:t>new</w:t>
      </w:r>
      <w:r w:rsidR="009037DA">
        <w:t xml:space="preserve"> </w:t>
      </w:r>
      <w:r w:rsidRPr="008263A2">
        <w:t>records</w:t>
      </w:r>
      <w:r w:rsidR="009037DA">
        <w:t xml:space="preserve"> </w:t>
      </w:r>
      <w:r w:rsidRPr="008263A2">
        <w:t>added</w:t>
      </w:r>
      <w:r w:rsidR="009037DA">
        <w:t xml:space="preserve"> </w:t>
      </w:r>
      <w:r w:rsidRPr="008263A2">
        <w:t>since</w:t>
      </w:r>
      <w:r w:rsidR="009037DA">
        <w:t xml:space="preserve"> </w:t>
      </w:r>
      <w:r w:rsidRPr="008263A2">
        <w:t>the</w:t>
      </w:r>
      <w:r w:rsidR="009037DA">
        <w:t xml:space="preserve"> </w:t>
      </w:r>
      <w:r w:rsidRPr="008263A2">
        <w:t>first</w:t>
      </w:r>
      <w:r w:rsidR="009037DA">
        <w:t xml:space="preserve"> </w:t>
      </w:r>
      <w:r w:rsidRPr="008263A2">
        <w:t>page</w:t>
      </w:r>
      <w:r w:rsidR="009037DA">
        <w:t xml:space="preserve"> </w:t>
      </w:r>
      <w:r w:rsidRPr="008263A2">
        <w:t>was</w:t>
      </w:r>
      <w:r w:rsidR="009037DA">
        <w:t xml:space="preserve"> </w:t>
      </w:r>
      <w:r w:rsidRPr="008263A2">
        <w:t>displayed</w:t>
      </w:r>
      <w:r w:rsidR="009037DA">
        <w:t xml:space="preserve"> </w:t>
      </w:r>
      <w:r w:rsidRPr="008263A2">
        <w:t>are</w:t>
      </w:r>
      <w:r w:rsidR="009037DA">
        <w:t xml:space="preserve"> </w:t>
      </w:r>
      <w:r w:rsidRPr="008263A2">
        <w:t>retrieved.</w:t>
      </w:r>
      <w:r w:rsidR="009037DA">
        <w:t xml:space="preserve">  </w:t>
      </w:r>
      <w:r w:rsidRPr="008263A2">
        <w:t>By</w:t>
      </w:r>
      <w:r w:rsidR="009037DA">
        <w:t xml:space="preserve"> </w:t>
      </w:r>
      <w:r w:rsidRPr="008263A2">
        <w:t>contrast,</w:t>
      </w:r>
      <w:r w:rsidR="009037DA">
        <w:t xml:space="preserve"> </w:t>
      </w:r>
      <w:r w:rsidRPr="008263A2">
        <w:t>if</w:t>
      </w:r>
      <w:r w:rsidR="009037DA">
        <w:t xml:space="preserve"> </w:t>
      </w:r>
      <w:r w:rsidRPr="008263A2">
        <w:t>the</w:t>
      </w:r>
      <w:r w:rsidR="009037DA">
        <w:t xml:space="preserve"> </w:t>
      </w:r>
      <w:r w:rsidRPr="008263A2">
        <w:t>cursor</w:t>
      </w:r>
      <w:r w:rsidR="009037DA">
        <w:t xml:space="preserve"> </w:t>
      </w:r>
      <w:r w:rsidRPr="008263A2">
        <w:t>were</w:t>
      </w:r>
      <w:r w:rsidR="009037DA">
        <w:t xml:space="preserve"> </w:t>
      </w:r>
      <w:r w:rsidRPr="008263A2">
        <w:t>simply</w:t>
      </w:r>
      <w:r w:rsidR="009037DA">
        <w:t xml:space="preserve"> </w:t>
      </w:r>
      <w:r w:rsidRPr="008263A2">
        <w:t>maintained,</w:t>
      </w:r>
      <w:r w:rsidR="009037DA">
        <w:t xml:space="preserve"> </w:t>
      </w:r>
      <w:r w:rsidRPr="008263A2">
        <w:t>any</w:t>
      </w:r>
      <w:r w:rsidR="009037DA">
        <w:t xml:space="preserve"> </w:t>
      </w:r>
      <w:r w:rsidRPr="008263A2">
        <w:t>new</w:t>
      </w:r>
      <w:r w:rsidR="009037DA">
        <w:t xml:space="preserve"> </w:t>
      </w:r>
      <w:r w:rsidRPr="008263A2">
        <w:t>records,</w:t>
      </w:r>
      <w:r w:rsidR="009037DA">
        <w:t xml:space="preserve"> </w:t>
      </w:r>
      <w:r w:rsidRPr="008263A2">
        <w:t>record</w:t>
      </w:r>
      <w:r w:rsidR="009037DA">
        <w:t xml:space="preserve"> </w:t>
      </w:r>
      <w:r w:rsidRPr="008263A2">
        <w:t>updates,</w:t>
      </w:r>
      <w:r w:rsidR="009037DA">
        <w:t xml:space="preserve"> </w:t>
      </w:r>
      <w:r w:rsidRPr="008263A2">
        <w:t>and</w:t>
      </w:r>
      <w:r w:rsidR="009037DA">
        <w:t xml:space="preserve"> </w:t>
      </w:r>
      <w:r w:rsidRPr="008263A2">
        <w:t>record</w:t>
      </w:r>
      <w:r w:rsidR="009037DA">
        <w:t xml:space="preserve"> </w:t>
      </w:r>
      <w:r w:rsidRPr="008263A2">
        <w:t>deletions</w:t>
      </w:r>
      <w:r w:rsidR="009037DA">
        <w:t xml:space="preserve"> </w:t>
      </w:r>
      <w:r w:rsidRPr="008263A2">
        <w:t>would</w:t>
      </w:r>
      <w:r w:rsidR="009037DA">
        <w:t xml:space="preserve"> </w:t>
      </w:r>
      <w:r w:rsidRPr="008263A2">
        <w:t>not</w:t>
      </w:r>
      <w:r w:rsidR="009037DA">
        <w:t xml:space="preserve"> </w:t>
      </w:r>
      <w:r w:rsidRPr="008263A2">
        <w:t>be</w:t>
      </w:r>
      <w:r w:rsidR="009037DA">
        <w:t xml:space="preserve"> </w:t>
      </w:r>
      <w:r w:rsidRPr="008263A2">
        <w:t>reflected</w:t>
      </w:r>
      <w:r w:rsidR="009037DA">
        <w:t xml:space="preserve"> </w:t>
      </w:r>
      <w:r w:rsidRPr="008263A2">
        <w:t>when</w:t>
      </w:r>
      <w:r w:rsidR="009037DA">
        <w:t xml:space="preserve"> </w:t>
      </w:r>
      <w:r w:rsidRPr="008263A2">
        <w:t>going</w:t>
      </w:r>
      <w:r w:rsidR="009037DA">
        <w:t xml:space="preserve"> </w:t>
      </w:r>
      <w:r w:rsidRPr="008263A2">
        <w:t>from</w:t>
      </w:r>
      <w:r w:rsidR="009037DA">
        <w:t xml:space="preserve"> </w:t>
      </w:r>
      <w:r w:rsidRPr="008263A2">
        <w:t>page</w:t>
      </w:r>
      <w:r w:rsidR="009037DA">
        <w:t xml:space="preserve"> </w:t>
      </w:r>
      <w:r w:rsidRPr="008263A2">
        <w:t>to</w:t>
      </w:r>
      <w:r w:rsidR="009037DA">
        <w:t xml:space="preserve"> </w:t>
      </w:r>
      <w:r w:rsidRPr="008263A2">
        <w:t>page.</w:t>
      </w:r>
      <w:r w:rsidR="009037DA">
        <w:t xml:space="preserve">  </w:t>
      </w:r>
      <w:r w:rsidRPr="008263A2">
        <w:t>Moreover,</w:t>
      </w:r>
      <w:r w:rsidR="009037DA">
        <w:t xml:space="preserve"> </w:t>
      </w:r>
      <w:r w:rsidRPr="008263A2">
        <w:t>maintaining</w:t>
      </w:r>
      <w:r w:rsidR="009037DA">
        <w:t xml:space="preserve"> </w:t>
      </w:r>
      <w:r w:rsidRPr="008263A2">
        <w:t>the</w:t>
      </w:r>
      <w:r w:rsidR="009037DA">
        <w:t xml:space="preserve"> </w:t>
      </w:r>
      <w:r w:rsidRPr="008263A2">
        <w:t>cursor</w:t>
      </w:r>
      <w:r w:rsidR="009037DA">
        <w:t xml:space="preserve"> </w:t>
      </w:r>
      <w:r w:rsidRPr="008263A2">
        <w:t>requires</w:t>
      </w:r>
      <w:r w:rsidR="009037DA">
        <w:t xml:space="preserve"> </w:t>
      </w:r>
      <w:r w:rsidRPr="008263A2">
        <w:t>the</w:t>
      </w:r>
      <w:r w:rsidR="009037DA">
        <w:t xml:space="preserve"> </w:t>
      </w:r>
      <w:r w:rsidRPr="008263A2">
        <w:t>application</w:t>
      </w:r>
      <w:r w:rsidR="009037DA">
        <w:t xml:space="preserve"> </w:t>
      </w:r>
      <w:r w:rsidRPr="008263A2">
        <w:t>to</w:t>
      </w:r>
      <w:r w:rsidR="009037DA">
        <w:t xml:space="preserve"> </w:t>
      </w:r>
      <w:r w:rsidRPr="008263A2">
        <w:t>keep</w:t>
      </w:r>
      <w:r w:rsidR="009037DA">
        <w:t xml:space="preserve"> </w:t>
      </w:r>
      <w:r w:rsidRPr="008263A2">
        <w:t>the</w:t>
      </w:r>
      <w:r w:rsidR="009037DA">
        <w:t xml:space="preserve"> </w:t>
      </w:r>
      <w:r w:rsidRPr="008263A2">
        <w:t>database</w:t>
      </w:r>
      <w:r w:rsidR="009037DA">
        <w:t xml:space="preserve"> </w:t>
      </w:r>
      <w:r w:rsidRPr="008263A2">
        <w:t>connection</w:t>
      </w:r>
      <w:r w:rsidR="009037DA">
        <w:t xml:space="preserve"> </w:t>
      </w:r>
      <w:r w:rsidRPr="008263A2">
        <w:t>open,</w:t>
      </w:r>
      <w:r w:rsidR="009037DA">
        <w:t xml:space="preserve"> </w:t>
      </w:r>
      <w:r w:rsidRPr="008263A2">
        <w:t>which</w:t>
      </w:r>
      <w:r w:rsidR="009037DA">
        <w:t xml:space="preserve"> </w:t>
      </w:r>
      <w:r w:rsidRPr="008263A2">
        <w:t>is</w:t>
      </w:r>
      <w:r w:rsidR="009037DA">
        <w:t xml:space="preserve"> </w:t>
      </w:r>
      <w:r w:rsidRPr="008263A2">
        <w:t>not</w:t>
      </w:r>
      <w:r w:rsidR="009037DA">
        <w:t xml:space="preserve"> </w:t>
      </w:r>
      <w:r w:rsidRPr="008263A2">
        <w:t>an</w:t>
      </w:r>
      <w:r w:rsidR="009037DA">
        <w:t xml:space="preserve"> </w:t>
      </w:r>
      <w:r w:rsidRPr="008263A2">
        <w:t>efficient</w:t>
      </w:r>
      <w:r w:rsidR="009037DA">
        <w:t xml:space="preserve"> </w:t>
      </w:r>
      <w:r w:rsidRPr="008263A2">
        <w:t>use</w:t>
      </w:r>
      <w:r w:rsidR="009037DA">
        <w:t xml:space="preserve"> </w:t>
      </w:r>
      <w:r w:rsidRPr="008263A2">
        <w:t>of</w:t>
      </w:r>
      <w:r w:rsidR="009037DA">
        <w:t xml:space="preserve"> </w:t>
      </w:r>
      <w:r w:rsidRPr="008263A2">
        <w:t>the</w:t>
      </w:r>
      <w:r w:rsidR="009037DA">
        <w:t xml:space="preserve"> </w:t>
      </w:r>
      <w:r w:rsidRPr="008263A2">
        <w:t>available</w:t>
      </w:r>
      <w:r w:rsidR="009037DA">
        <w:t xml:space="preserve"> </w:t>
      </w:r>
      <w:r w:rsidRPr="008263A2">
        <w:t>database</w:t>
      </w:r>
      <w:r w:rsidR="009037DA">
        <w:t xml:space="preserve"> </w:t>
      </w:r>
      <w:r w:rsidRPr="008263A2">
        <w:t>connections.</w:t>
      </w:r>
    </w:p>
    <w:p w:rsidR="000B5111" w:rsidRDefault="000B5111" w:rsidP="000B5111">
      <w:pPr>
        <w:pStyle w:val="Heading3"/>
      </w:pPr>
      <w:bookmarkStart w:id="305" w:name="_Toc53046305"/>
      <w:bookmarkStart w:id="306" w:name="_Toc74649077"/>
      <w:bookmarkStart w:id="307" w:name="_Toc78185144"/>
      <w:bookmarkStart w:id="308" w:name="_Toc82414560"/>
      <w:bookmarkStart w:id="309" w:name="_Toc105586972"/>
      <w:bookmarkStart w:id="310" w:name="_Ref414884092"/>
      <w:bookmarkStart w:id="311" w:name="_Toc414885736"/>
      <w:r>
        <w:t>ADO</w:t>
      </w:r>
      <w:r w:rsidR="009037DA">
        <w:t xml:space="preserve"> </w:t>
      </w:r>
      <w:proofErr w:type="spellStart"/>
      <w:r>
        <w:t>DataSets</w:t>
      </w:r>
      <w:bookmarkEnd w:id="305"/>
      <w:bookmarkEnd w:id="306"/>
      <w:bookmarkEnd w:id="307"/>
      <w:bookmarkEnd w:id="308"/>
      <w:bookmarkEnd w:id="309"/>
      <w:bookmarkEnd w:id="310"/>
      <w:bookmarkEnd w:id="311"/>
      <w:proofErr w:type="spellEnd"/>
    </w:p>
    <w:p w:rsidR="000B5111" w:rsidRDefault="007048F2" w:rsidP="00A0434F">
      <w:r w:rsidRPr="00A0434F">
        <w:fldChar w:fldCharType="begin"/>
      </w:r>
      <w:r w:rsidR="000B5111" w:rsidRPr="00A0434F">
        <w:instrText>xe</w:instrText>
      </w:r>
      <w:r w:rsidR="009037DA">
        <w:instrText xml:space="preserve"> </w:instrText>
      </w:r>
      <w:r w:rsidR="000B5111" w:rsidRPr="00A0434F">
        <w:instrText>"ADO:DataSet</w:instrText>
      </w:r>
      <w:r w:rsidR="009037DA">
        <w:instrText xml:space="preserve"> </w:instrText>
      </w:r>
      <w:r w:rsidR="000B5111" w:rsidRPr="00A0434F">
        <w:instrText>class"</w:instrText>
      </w:r>
      <w:r w:rsidRPr="00A0434F">
        <w:fldChar w:fldCharType="end"/>
      </w:r>
      <w:r w:rsidRPr="00A0434F">
        <w:fldChar w:fldCharType="begin"/>
      </w:r>
      <w:r w:rsidR="000B5111" w:rsidRPr="00A0434F">
        <w:instrText>xe</w:instrText>
      </w:r>
      <w:r w:rsidR="009037DA">
        <w:instrText xml:space="preserve"> </w:instrText>
      </w:r>
      <w:r w:rsidR="000B5111" w:rsidRPr="00A0434F">
        <w:instrText>".NET:ADO</w:instrText>
      </w:r>
      <w:r w:rsidR="009037DA">
        <w:instrText xml:space="preserve"> </w:instrText>
      </w:r>
      <w:r w:rsidR="000B5111" w:rsidRPr="00A0434F">
        <w:instrText>DataSet</w:instrText>
      </w:r>
      <w:r w:rsidR="009037DA">
        <w:instrText xml:space="preserve"> </w:instrText>
      </w:r>
      <w:r w:rsidR="000B5111" w:rsidRPr="00A0434F">
        <w:instrText>class"</w:instrText>
      </w:r>
      <w:r w:rsidRPr="00A0434F">
        <w:fldChar w:fldCharType="end"/>
      </w:r>
      <w:r w:rsidRPr="00A0434F">
        <w:fldChar w:fldCharType="begin"/>
      </w:r>
      <w:r w:rsidR="000B5111" w:rsidRPr="00A0434F">
        <w:instrText>xe</w:instrText>
      </w:r>
      <w:r w:rsidR="009037DA">
        <w:instrText xml:space="preserve"> </w:instrText>
      </w:r>
      <w:r w:rsidR="000B5111" w:rsidRPr="00A0434F">
        <w:instrText>"DataSets:ADO</w:instrText>
      </w:r>
      <w:r w:rsidR="009037DA">
        <w:instrText xml:space="preserve"> </w:instrText>
      </w:r>
      <w:r w:rsidR="000B5111" w:rsidRPr="00A0434F">
        <w:instrText>classes"</w:instrText>
      </w:r>
      <w:r w:rsidRPr="00A0434F">
        <w:fldChar w:fldCharType="end"/>
      </w:r>
      <w:r w:rsidRPr="00A0434F">
        <w:fldChar w:fldCharType="begin"/>
      </w:r>
      <w:r w:rsidR="000B5111" w:rsidRPr="00A0434F">
        <w:instrText>xe</w:instrText>
      </w:r>
      <w:r w:rsidR="009037DA">
        <w:instrText xml:space="preserve"> </w:instrText>
      </w:r>
      <w:r w:rsidR="000B5111" w:rsidRPr="00A0434F">
        <w:instrText>".NET:DataGrid</w:instrText>
      </w:r>
      <w:r w:rsidR="009037DA">
        <w:instrText xml:space="preserve"> </w:instrText>
      </w:r>
      <w:r w:rsidR="000B5111" w:rsidRPr="00A0434F">
        <w:instrText>controls"</w:instrText>
      </w:r>
      <w:r w:rsidRPr="00A0434F">
        <w:fldChar w:fldCharType="end"/>
      </w:r>
      <w:r w:rsidRPr="00A0434F">
        <w:fldChar w:fldCharType="begin"/>
      </w:r>
      <w:r w:rsidR="000B5111" w:rsidRPr="00A0434F">
        <w:instrText>xe</w:instrText>
      </w:r>
      <w:r w:rsidR="009037DA">
        <w:instrText xml:space="preserve"> </w:instrText>
      </w:r>
      <w:r w:rsidR="000B5111" w:rsidRPr="00A0434F">
        <w:instrText>"DataGrid</w:instrText>
      </w:r>
      <w:r w:rsidR="009037DA">
        <w:instrText xml:space="preserve"> </w:instrText>
      </w:r>
      <w:r w:rsidR="000B5111" w:rsidRPr="00A0434F">
        <w:instrText>controls"</w:instrText>
      </w:r>
      <w:r w:rsidRPr="00A0434F">
        <w:fldChar w:fldCharType="end"/>
      </w:r>
      <w:r w:rsidRPr="00A0434F">
        <w:fldChar w:fldCharType="begin"/>
      </w:r>
      <w:r w:rsidR="000B5111" w:rsidRPr="00A0434F">
        <w:instrText>xe</w:instrText>
      </w:r>
      <w:r w:rsidR="009037DA">
        <w:instrText xml:space="preserve"> </w:instrText>
      </w:r>
      <w:r w:rsidR="000B5111" w:rsidRPr="00A0434F">
        <w:instrText>".NET:Repeater</w:instrText>
      </w:r>
      <w:r w:rsidR="009037DA">
        <w:instrText xml:space="preserve"> </w:instrText>
      </w:r>
      <w:r w:rsidR="000B5111" w:rsidRPr="00A0434F">
        <w:instrText>controls"</w:instrText>
      </w:r>
      <w:r w:rsidRPr="00A0434F">
        <w:fldChar w:fldCharType="end"/>
      </w:r>
      <w:r w:rsidRPr="00A0434F">
        <w:fldChar w:fldCharType="begin"/>
      </w:r>
      <w:r w:rsidR="000B5111" w:rsidRPr="00A0434F">
        <w:instrText>xe</w:instrText>
      </w:r>
      <w:r w:rsidR="009037DA">
        <w:instrText xml:space="preserve"> </w:instrText>
      </w:r>
      <w:r w:rsidR="000B5111" w:rsidRPr="00A0434F">
        <w:instrText>"Repeater</w:instrText>
      </w:r>
      <w:r w:rsidR="009037DA">
        <w:instrText xml:space="preserve"> </w:instrText>
      </w:r>
      <w:r w:rsidR="000B5111" w:rsidRPr="00A0434F">
        <w:instrText>controls</w:instrText>
      </w:r>
      <w:r w:rsidR="00C03284" w:rsidRPr="00A0434F">
        <w:instrText>:ADO</w:instrText>
      </w:r>
      <w:r w:rsidR="009037DA">
        <w:instrText xml:space="preserve"> </w:instrText>
      </w:r>
      <w:r w:rsidR="00C03284" w:rsidRPr="00A0434F">
        <w:instrText>DataSets</w:instrText>
      </w:r>
      <w:r w:rsidR="000B5111" w:rsidRPr="00A0434F">
        <w:instrText>"</w:instrText>
      </w:r>
      <w:r w:rsidRPr="00A0434F">
        <w:fldChar w:fldCharType="end"/>
      </w:r>
      <w:r w:rsidR="000B5111" w:rsidRPr="00A0434F">
        <w:t>Iron</w:t>
      </w:r>
      <w:r w:rsidR="009037DA">
        <w:t xml:space="preserve"> </w:t>
      </w:r>
      <w:r w:rsidR="000B5111" w:rsidRPr="00A0434F">
        <w:t>Speed</w:t>
      </w:r>
      <w:r w:rsidR="009037DA">
        <w:t xml:space="preserve"> </w:t>
      </w:r>
      <w:r w:rsidR="000B5111" w:rsidRPr="00A0434F">
        <w:t>Designer</w:t>
      </w:r>
      <w:r w:rsidR="009037DA">
        <w:t xml:space="preserve"> </w:t>
      </w:r>
      <w:r w:rsidR="000B5111" w:rsidRPr="00A0434F">
        <w:t>table</w:t>
      </w:r>
      <w:r w:rsidR="009037DA">
        <w:t xml:space="preserve"> </w:t>
      </w:r>
      <w:r w:rsidR="000B5111" w:rsidRPr="00A0434F">
        <w:t>view</w:t>
      </w:r>
      <w:r w:rsidR="009037DA">
        <w:t xml:space="preserve"> </w:t>
      </w:r>
      <w:r w:rsidR="000B5111" w:rsidRPr="00A0434F">
        <w:t>components</w:t>
      </w:r>
      <w:r w:rsidR="009037DA">
        <w:t xml:space="preserve"> </w:t>
      </w:r>
      <w:r w:rsidR="000B5111" w:rsidRPr="00A0434F">
        <w:t>have</w:t>
      </w:r>
      <w:r w:rsidR="009037DA">
        <w:t xml:space="preserve"> </w:t>
      </w:r>
      <w:r w:rsidR="000B5111" w:rsidRPr="00A0434F">
        <w:t>"built</w:t>
      </w:r>
      <w:r w:rsidR="009037DA">
        <w:t xml:space="preserve"> </w:t>
      </w:r>
      <w:r w:rsidR="000B5111" w:rsidRPr="00A0434F">
        <w:t>in"</w:t>
      </w:r>
      <w:r w:rsidR="009037DA">
        <w:t xml:space="preserve"> </w:t>
      </w:r>
      <w:r w:rsidR="000B5111" w:rsidRPr="00A0434F">
        <w:t>support</w:t>
      </w:r>
      <w:r w:rsidR="009037DA">
        <w:t xml:space="preserve"> </w:t>
      </w:r>
      <w:r w:rsidR="000B5111" w:rsidRPr="00A0434F">
        <w:t>for</w:t>
      </w:r>
      <w:r w:rsidR="009037DA">
        <w:t xml:space="preserve"> </w:t>
      </w:r>
      <w:r w:rsidR="000B5111" w:rsidRPr="00A0434F">
        <w:t>paging,</w:t>
      </w:r>
      <w:r w:rsidR="009037DA">
        <w:t xml:space="preserve"> </w:t>
      </w:r>
      <w:r w:rsidR="000B5111" w:rsidRPr="00A0434F">
        <w:t>sorting,</w:t>
      </w:r>
      <w:r w:rsidR="009037DA">
        <w:t xml:space="preserve"> </w:t>
      </w:r>
      <w:r w:rsidR="000B5111" w:rsidRPr="00A0434F">
        <w:t>and</w:t>
      </w:r>
      <w:r w:rsidR="009037DA">
        <w:t xml:space="preserve"> </w:t>
      </w:r>
      <w:r w:rsidR="000B5111" w:rsidRPr="00A0434F">
        <w:t>filtering.</w:t>
      </w:r>
      <w:r w:rsidR="009037DA">
        <w:t xml:space="preserve">  </w:t>
      </w:r>
      <w:r w:rsidR="000B5111" w:rsidRPr="00A0434F">
        <w:t>This</w:t>
      </w:r>
      <w:r w:rsidR="009037DA">
        <w:t xml:space="preserve"> </w:t>
      </w:r>
      <w:r w:rsidR="000B5111" w:rsidRPr="00A0434F">
        <w:t>is</w:t>
      </w:r>
      <w:r w:rsidR="009037DA">
        <w:t xml:space="preserve"> </w:t>
      </w:r>
      <w:r w:rsidR="000B5111" w:rsidRPr="00A0434F">
        <w:t>a</w:t>
      </w:r>
      <w:r w:rsidR="009037DA">
        <w:t xml:space="preserve"> </w:t>
      </w:r>
      <w:r w:rsidR="000B5111" w:rsidRPr="00A0434F">
        <w:t>custom</w:t>
      </w:r>
      <w:r w:rsidR="009037DA">
        <w:t xml:space="preserve"> </w:t>
      </w:r>
      <w:r w:rsidR="000B5111" w:rsidRPr="00A0434F">
        <w:t>feature</w:t>
      </w:r>
      <w:r w:rsidR="009037DA">
        <w:t xml:space="preserve"> </w:t>
      </w:r>
      <w:r w:rsidR="00D40448">
        <w:t>created by</w:t>
      </w:r>
      <w:r w:rsidR="009037DA">
        <w:t xml:space="preserve"> </w:t>
      </w:r>
      <w:r w:rsidR="000B5111" w:rsidRPr="00A0434F">
        <w:t>Iron</w:t>
      </w:r>
      <w:r w:rsidR="009037DA">
        <w:t xml:space="preserve"> </w:t>
      </w:r>
      <w:r w:rsidR="000B5111" w:rsidRPr="00A0434F">
        <w:t>Speed</w:t>
      </w:r>
      <w:r w:rsidR="009037DA">
        <w:t xml:space="preserve"> </w:t>
      </w:r>
      <w:r w:rsidR="000B5111" w:rsidRPr="00A0434F">
        <w:t>Designer</w:t>
      </w:r>
      <w:r w:rsidR="009037DA">
        <w:t xml:space="preserve"> </w:t>
      </w:r>
      <w:r w:rsidR="000B5111" w:rsidRPr="00A0434F">
        <w:t>since</w:t>
      </w:r>
      <w:r w:rsidR="009037DA">
        <w:t xml:space="preserve"> </w:t>
      </w:r>
      <w:r w:rsidR="000B5111" w:rsidRPr="00A0434F">
        <w:t>the</w:t>
      </w:r>
      <w:r w:rsidR="009037DA">
        <w:t xml:space="preserve"> </w:t>
      </w:r>
      <w:r w:rsidR="000B5111" w:rsidRPr="00A0434F">
        <w:t>underlying</w:t>
      </w:r>
      <w:r w:rsidR="009037DA">
        <w:t xml:space="preserve"> </w:t>
      </w:r>
      <w:r w:rsidR="00D40448">
        <w:t>ASP</w:t>
      </w:r>
      <w:r w:rsidR="000B5111" w:rsidRPr="00A0434F">
        <w:t>.NET</w:t>
      </w:r>
      <w:r w:rsidR="009037DA">
        <w:t xml:space="preserve"> </w:t>
      </w:r>
      <w:r w:rsidR="000B5111" w:rsidRPr="00A0434F">
        <w:t>Repeater</w:t>
      </w:r>
      <w:r w:rsidR="009037DA">
        <w:t xml:space="preserve"> </w:t>
      </w:r>
      <w:r w:rsidR="000B5111" w:rsidRPr="00A0434F">
        <w:t>control</w:t>
      </w:r>
      <w:r w:rsidR="009037DA">
        <w:t xml:space="preserve"> </w:t>
      </w:r>
      <w:r w:rsidR="000B5111" w:rsidRPr="00A0434F">
        <w:t>does</w:t>
      </w:r>
      <w:r w:rsidR="009037DA">
        <w:t xml:space="preserve"> </w:t>
      </w:r>
      <w:r w:rsidR="000B5111" w:rsidRPr="00A0434F">
        <w:t>not</w:t>
      </w:r>
      <w:r w:rsidR="009037DA">
        <w:t xml:space="preserve"> </w:t>
      </w:r>
      <w:r w:rsidR="000B5111" w:rsidRPr="00A0434F">
        <w:t>provide</w:t>
      </w:r>
      <w:r w:rsidR="009037DA">
        <w:t xml:space="preserve"> </w:t>
      </w:r>
      <w:r w:rsidR="000B5111" w:rsidRPr="00A0434F">
        <w:t>this</w:t>
      </w:r>
      <w:r w:rsidR="009037DA">
        <w:t xml:space="preserve"> </w:t>
      </w:r>
      <w:r w:rsidR="000B5111" w:rsidRPr="00A0434F">
        <w:t>support.</w:t>
      </w:r>
      <w:r w:rsidR="009037DA">
        <w:t xml:space="preserve">  </w:t>
      </w:r>
      <w:r w:rsidR="000B5111" w:rsidRPr="00A0434F">
        <w:t>Instead,</w:t>
      </w:r>
      <w:r w:rsidR="009037DA">
        <w:t xml:space="preserve"> </w:t>
      </w:r>
      <w:r w:rsidR="000B5111" w:rsidRPr="00A0434F">
        <w:t>Iron</w:t>
      </w:r>
      <w:r w:rsidR="009037DA">
        <w:t xml:space="preserve"> </w:t>
      </w:r>
      <w:r w:rsidR="000B5111" w:rsidRPr="00A0434F">
        <w:t>Speed</w:t>
      </w:r>
      <w:r w:rsidR="009037DA">
        <w:t xml:space="preserve"> </w:t>
      </w:r>
      <w:r w:rsidR="000B5111" w:rsidRPr="00A0434F">
        <w:t>Designer</w:t>
      </w:r>
      <w:r w:rsidR="009037DA">
        <w:t xml:space="preserve"> </w:t>
      </w:r>
      <w:r w:rsidR="00D8250A">
        <w:t>creates</w:t>
      </w:r>
      <w:r w:rsidR="009037DA">
        <w:t xml:space="preserve"> </w:t>
      </w:r>
      <w:r w:rsidR="000B5111" w:rsidRPr="00A0434F">
        <w:t>its</w:t>
      </w:r>
      <w:r w:rsidR="009037DA">
        <w:t xml:space="preserve"> </w:t>
      </w:r>
      <w:r w:rsidR="000B5111" w:rsidRPr="00A0434F">
        <w:t>own</w:t>
      </w:r>
      <w:r w:rsidR="009037DA">
        <w:t xml:space="preserve"> </w:t>
      </w:r>
      <w:r w:rsidR="000B5111" w:rsidRPr="00A0434F">
        <w:t>data</w:t>
      </w:r>
      <w:r w:rsidR="009037DA">
        <w:t xml:space="preserve"> </w:t>
      </w:r>
      <w:r w:rsidR="000B5111" w:rsidRPr="00A0434F">
        <w:t>access</w:t>
      </w:r>
      <w:r w:rsidR="009037DA">
        <w:t xml:space="preserve"> </w:t>
      </w:r>
      <w:r w:rsidR="000B5111" w:rsidRPr="00A0434F">
        <w:t>object</w:t>
      </w:r>
      <w:r w:rsidR="009037DA">
        <w:t xml:space="preserve"> </w:t>
      </w:r>
      <w:r w:rsidR="000B5111" w:rsidRPr="00A0434F">
        <w:t>class</w:t>
      </w:r>
      <w:r w:rsidR="009037DA">
        <w:t xml:space="preserve"> </w:t>
      </w:r>
      <w:r w:rsidR="000B5111" w:rsidRPr="00A0434F">
        <w:t>and</w:t>
      </w:r>
      <w:r w:rsidR="009037DA">
        <w:t xml:space="preserve"> </w:t>
      </w:r>
      <w:r w:rsidR="000B5111" w:rsidRPr="00A0434F">
        <w:t>does</w:t>
      </w:r>
      <w:r w:rsidR="009037DA">
        <w:t xml:space="preserve"> </w:t>
      </w:r>
      <w:r w:rsidR="000B5111" w:rsidRPr="00A0434F">
        <w:t>not</w:t>
      </w:r>
      <w:r w:rsidR="009037DA">
        <w:t xml:space="preserve"> </w:t>
      </w:r>
      <w:r w:rsidR="000B5111" w:rsidRPr="00A0434F">
        <w:t>use</w:t>
      </w:r>
      <w:r w:rsidR="009037DA">
        <w:t xml:space="preserve"> </w:t>
      </w:r>
      <w:r w:rsidR="000B5111" w:rsidRPr="00A0434F">
        <w:t>the</w:t>
      </w:r>
      <w:r w:rsidR="009037DA">
        <w:t xml:space="preserve"> </w:t>
      </w:r>
      <w:r w:rsidR="000B5111" w:rsidRPr="00A0434F">
        <w:t>default</w:t>
      </w:r>
      <w:r w:rsidR="009037DA">
        <w:t xml:space="preserve"> </w:t>
      </w:r>
      <w:r w:rsidR="000B5111" w:rsidRPr="00A0434F">
        <w:t>ADO</w:t>
      </w:r>
      <w:r w:rsidR="009037DA">
        <w:t xml:space="preserve"> </w:t>
      </w:r>
      <w:proofErr w:type="spellStart"/>
      <w:r w:rsidR="000B5111" w:rsidRPr="00A0434F">
        <w:t>DataSet</w:t>
      </w:r>
      <w:proofErr w:type="spellEnd"/>
      <w:r w:rsidR="009037DA">
        <w:t xml:space="preserve"> </w:t>
      </w:r>
      <w:r w:rsidR="000B5111" w:rsidRPr="00A0434F">
        <w:t>class</w:t>
      </w:r>
      <w:r w:rsidR="009037DA">
        <w:t xml:space="preserve"> </w:t>
      </w:r>
      <w:r w:rsidR="000B5111" w:rsidRPr="00A0434F">
        <w:t>provided</w:t>
      </w:r>
      <w:r w:rsidR="009037DA">
        <w:t xml:space="preserve"> </w:t>
      </w:r>
      <w:r w:rsidR="000B5111" w:rsidRPr="00A0434F">
        <w:t>in</w:t>
      </w:r>
      <w:r w:rsidR="009037DA">
        <w:t xml:space="preserve"> </w:t>
      </w:r>
      <w:r w:rsidR="000B5111" w:rsidRPr="00A0434F">
        <w:t>the</w:t>
      </w:r>
      <w:r w:rsidR="009037DA">
        <w:t xml:space="preserve"> </w:t>
      </w:r>
      <w:r w:rsidR="002F60A2">
        <w:t>.NET</w:t>
      </w:r>
      <w:r w:rsidR="009037DA">
        <w:t xml:space="preserve"> </w:t>
      </w:r>
      <w:r w:rsidR="002F60A2">
        <w:t>Framework</w:t>
      </w:r>
      <w:r w:rsidR="000B5111" w:rsidRPr="00A0434F">
        <w:t>,</w:t>
      </w:r>
      <w:r w:rsidR="009037DA">
        <w:t xml:space="preserve"> </w:t>
      </w:r>
      <w:r w:rsidR="000B5111" w:rsidRPr="00A0434F">
        <w:t>which</w:t>
      </w:r>
      <w:r w:rsidR="009037DA">
        <w:t xml:space="preserve"> </w:t>
      </w:r>
      <w:r w:rsidR="000B5111" w:rsidRPr="00A0434F">
        <w:t>supports</w:t>
      </w:r>
      <w:r w:rsidR="009037DA">
        <w:t xml:space="preserve"> </w:t>
      </w:r>
      <w:r w:rsidR="000B5111" w:rsidRPr="00A0434F">
        <w:t>only</w:t>
      </w:r>
      <w:r w:rsidR="009037DA">
        <w:t xml:space="preserve"> </w:t>
      </w:r>
      <w:r w:rsidR="000B5111" w:rsidRPr="00A0434F">
        <w:t>in-memory</w:t>
      </w:r>
      <w:r w:rsidR="009037DA">
        <w:t xml:space="preserve"> </w:t>
      </w:r>
      <w:r w:rsidR="000B5111" w:rsidRPr="00A0434F">
        <w:t>paging.</w:t>
      </w:r>
      <w:r w:rsidR="009037DA">
        <w:t xml:space="preserve">  </w:t>
      </w:r>
      <w:r w:rsidR="000B5111" w:rsidRPr="00A0434F">
        <w:t>Unlike</w:t>
      </w:r>
      <w:r w:rsidR="009037DA">
        <w:t xml:space="preserve"> </w:t>
      </w:r>
      <w:r w:rsidR="000B5111" w:rsidRPr="00A0434F">
        <w:t>.NET</w:t>
      </w:r>
      <w:r w:rsidR="009037DA">
        <w:t xml:space="preserve"> </w:t>
      </w:r>
      <w:proofErr w:type="spellStart"/>
      <w:r w:rsidR="000B5111" w:rsidRPr="00A0434F">
        <w:t>DataGrids</w:t>
      </w:r>
      <w:proofErr w:type="spellEnd"/>
      <w:r w:rsidR="000B5111" w:rsidRPr="00A0434F">
        <w:t>,</w:t>
      </w:r>
      <w:r w:rsidR="009037DA">
        <w:t xml:space="preserve"> </w:t>
      </w:r>
      <w:r w:rsidR="000B5111" w:rsidRPr="00A0434F">
        <w:t>paging,</w:t>
      </w:r>
      <w:r w:rsidR="009037DA">
        <w:t xml:space="preserve"> </w:t>
      </w:r>
      <w:r w:rsidR="000B5111" w:rsidRPr="00A0434F">
        <w:t>sorting,</w:t>
      </w:r>
      <w:r w:rsidR="009037DA">
        <w:t xml:space="preserve"> </w:t>
      </w:r>
      <w:r w:rsidR="000B5111" w:rsidRPr="00A0434F">
        <w:t>and</w:t>
      </w:r>
      <w:r w:rsidR="009037DA">
        <w:t xml:space="preserve"> </w:t>
      </w:r>
      <w:r w:rsidR="000B5111" w:rsidRPr="00A0434F">
        <w:t>filtering</w:t>
      </w:r>
      <w:r w:rsidR="009037DA">
        <w:t xml:space="preserve"> </w:t>
      </w:r>
      <w:r w:rsidR="000B5111" w:rsidRPr="00A0434F">
        <w:t>in</w:t>
      </w:r>
      <w:r w:rsidR="009037DA">
        <w:t xml:space="preserve"> </w:t>
      </w:r>
      <w:r w:rsidR="000B5111" w:rsidRPr="00A0434F">
        <w:t>applications</w:t>
      </w:r>
      <w:r w:rsidR="009037DA">
        <w:t xml:space="preserve"> </w:t>
      </w:r>
      <w:r w:rsidR="00D40448">
        <w:t>built with</w:t>
      </w:r>
      <w:r w:rsidR="009037DA">
        <w:t xml:space="preserve"> </w:t>
      </w:r>
      <w:r w:rsidR="000B5111" w:rsidRPr="00A0434F">
        <w:t>Iron</w:t>
      </w:r>
      <w:r w:rsidR="009037DA">
        <w:t xml:space="preserve"> </w:t>
      </w:r>
      <w:r w:rsidR="000B5111" w:rsidRPr="00A0434F">
        <w:t>Speed</w:t>
      </w:r>
      <w:r w:rsidR="009037DA">
        <w:t xml:space="preserve"> </w:t>
      </w:r>
      <w:r w:rsidR="000B5111" w:rsidRPr="00A0434F">
        <w:t>Designer</w:t>
      </w:r>
      <w:r w:rsidR="009037DA">
        <w:t xml:space="preserve"> </w:t>
      </w:r>
      <w:r w:rsidR="000B5111" w:rsidRPr="00A0434F">
        <w:t>are</w:t>
      </w:r>
      <w:r w:rsidR="009037DA">
        <w:t xml:space="preserve"> </w:t>
      </w:r>
      <w:r w:rsidR="000B5111" w:rsidRPr="00A0434F">
        <w:t>done</w:t>
      </w:r>
      <w:r w:rsidR="009037DA">
        <w:t xml:space="preserve"> </w:t>
      </w:r>
      <w:r w:rsidR="000B5111" w:rsidRPr="00A0434F">
        <w:t>directly</w:t>
      </w:r>
      <w:r w:rsidR="009037DA">
        <w:t xml:space="preserve"> </w:t>
      </w:r>
      <w:r w:rsidR="000B5111" w:rsidRPr="00A0434F">
        <w:t>in</w:t>
      </w:r>
      <w:r w:rsidR="009037DA">
        <w:t xml:space="preserve"> </w:t>
      </w:r>
      <w:r w:rsidR="000B5111" w:rsidRPr="00A0434F">
        <w:t>the</w:t>
      </w:r>
      <w:r w:rsidR="009037DA">
        <w:t xml:space="preserve"> </w:t>
      </w:r>
      <w:r w:rsidR="000B5111" w:rsidRPr="00A0434F">
        <w:t>database,</w:t>
      </w:r>
      <w:r w:rsidR="009037DA">
        <w:t xml:space="preserve"> </w:t>
      </w:r>
      <w:r w:rsidR="000B5111" w:rsidRPr="00A0434F">
        <w:t>meaning</w:t>
      </w:r>
      <w:r w:rsidR="009037DA">
        <w:t xml:space="preserve"> </w:t>
      </w:r>
      <w:r w:rsidR="000B5111" w:rsidRPr="00A0434F">
        <w:t>that</w:t>
      </w:r>
      <w:r w:rsidR="009037DA">
        <w:t xml:space="preserve"> </w:t>
      </w:r>
      <w:r w:rsidR="000B5111" w:rsidRPr="00A0434F">
        <w:t>only</w:t>
      </w:r>
      <w:r w:rsidR="009037DA">
        <w:t xml:space="preserve"> </w:t>
      </w:r>
      <w:r w:rsidR="000B5111" w:rsidRPr="00A0434F">
        <w:t>matching</w:t>
      </w:r>
      <w:r w:rsidR="009037DA">
        <w:t xml:space="preserve"> </w:t>
      </w:r>
      <w:r w:rsidR="000B5111" w:rsidRPr="00A0434F">
        <w:t>records</w:t>
      </w:r>
      <w:r w:rsidR="009037DA">
        <w:t xml:space="preserve"> </w:t>
      </w:r>
      <w:r w:rsidR="000B5111" w:rsidRPr="00A0434F">
        <w:t>need</w:t>
      </w:r>
      <w:r w:rsidR="009037DA">
        <w:t xml:space="preserve"> </w:t>
      </w:r>
      <w:r w:rsidR="000B5111" w:rsidRPr="00A0434F">
        <w:t>to</w:t>
      </w:r>
      <w:r w:rsidR="009037DA">
        <w:t xml:space="preserve"> </w:t>
      </w:r>
      <w:r w:rsidR="000B5111" w:rsidRPr="00A0434F">
        <w:t>be</w:t>
      </w:r>
      <w:r w:rsidR="009037DA">
        <w:t xml:space="preserve"> </w:t>
      </w:r>
      <w:r w:rsidR="000B5111" w:rsidRPr="00A0434F">
        <w:t>sent</w:t>
      </w:r>
      <w:r w:rsidR="009037DA">
        <w:t xml:space="preserve"> </w:t>
      </w:r>
      <w:r w:rsidR="000B5111" w:rsidRPr="00A0434F">
        <w:t>to</w:t>
      </w:r>
      <w:r w:rsidR="009037DA">
        <w:t xml:space="preserve"> </w:t>
      </w:r>
      <w:r w:rsidR="000B5111" w:rsidRPr="00A0434F">
        <w:t>the</w:t>
      </w:r>
      <w:r w:rsidR="009037DA">
        <w:t xml:space="preserve"> </w:t>
      </w:r>
      <w:r w:rsidR="00820D37">
        <w:t>Data</w:t>
      </w:r>
      <w:r w:rsidR="009037DA">
        <w:t xml:space="preserve"> </w:t>
      </w:r>
      <w:r w:rsidR="00820D37">
        <w:t>Access</w:t>
      </w:r>
      <w:r w:rsidR="009037DA">
        <w:t xml:space="preserve"> </w:t>
      </w:r>
      <w:r w:rsidR="00820D37">
        <w:t>Layer</w:t>
      </w:r>
      <w:r w:rsidR="000B5111" w:rsidRPr="00A0434F">
        <w:t>.</w:t>
      </w:r>
      <w:r w:rsidR="009037DA">
        <w:t xml:space="preserve">  </w:t>
      </w:r>
      <w:r w:rsidR="000B5111" w:rsidRPr="00A0434F">
        <w:t>Also,</w:t>
      </w:r>
      <w:r w:rsidR="009037DA">
        <w:t xml:space="preserve"> </w:t>
      </w:r>
      <w:r w:rsidR="000B5111" w:rsidRPr="00A0434F">
        <w:t>Iron</w:t>
      </w:r>
      <w:r w:rsidR="009037DA">
        <w:t xml:space="preserve"> </w:t>
      </w:r>
      <w:r w:rsidR="000B5111" w:rsidRPr="00A0434F">
        <w:t>Speed</w:t>
      </w:r>
      <w:r w:rsidR="009037DA">
        <w:t xml:space="preserve"> </w:t>
      </w:r>
      <w:r w:rsidR="000B5111" w:rsidRPr="00A0434F">
        <w:t>Designer</w:t>
      </w:r>
      <w:r w:rsidR="009037DA">
        <w:t xml:space="preserve"> </w:t>
      </w:r>
      <w:r w:rsidR="00D8250A">
        <w:t>creates</w:t>
      </w:r>
      <w:r w:rsidR="009037DA">
        <w:t xml:space="preserve"> </w:t>
      </w:r>
      <w:r w:rsidR="000B5111" w:rsidRPr="00A0434F">
        <w:t>a</w:t>
      </w:r>
      <w:r w:rsidR="009037DA">
        <w:t xml:space="preserve"> </w:t>
      </w:r>
      <w:r w:rsidR="000B5111" w:rsidRPr="00A0434F">
        <w:t>set</w:t>
      </w:r>
      <w:r w:rsidR="009037DA">
        <w:t xml:space="preserve"> </w:t>
      </w:r>
      <w:r w:rsidR="000B5111" w:rsidRPr="00A0434F">
        <w:t>of</w:t>
      </w:r>
      <w:r w:rsidR="009037DA">
        <w:t xml:space="preserve"> </w:t>
      </w:r>
      <w:r w:rsidR="000B5111" w:rsidRPr="00A0434F">
        <w:t>filter</w:t>
      </w:r>
      <w:r w:rsidR="009037DA">
        <w:t xml:space="preserve"> </w:t>
      </w:r>
      <w:r w:rsidR="000B5111" w:rsidRPr="00A0434F">
        <w:t>controls</w:t>
      </w:r>
      <w:r w:rsidR="009037DA">
        <w:t xml:space="preserve"> </w:t>
      </w:r>
      <w:r w:rsidR="000B5111" w:rsidRPr="00A0434F">
        <w:t>that</w:t>
      </w:r>
      <w:r w:rsidR="009037DA">
        <w:t xml:space="preserve"> </w:t>
      </w:r>
      <w:r w:rsidR="000B5111" w:rsidRPr="00A0434F">
        <w:t>can</w:t>
      </w:r>
      <w:r w:rsidR="009037DA">
        <w:t xml:space="preserve"> </w:t>
      </w:r>
      <w:r w:rsidR="000B5111" w:rsidRPr="00A0434F">
        <w:t>be</w:t>
      </w:r>
      <w:r w:rsidR="009037DA">
        <w:t xml:space="preserve"> </w:t>
      </w:r>
      <w:r w:rsidR="000B5111" w:rsidRPr="00A0434F">
        <w:t>used</w:t>
      </w:r>
      <w:r w:rsidR="009037DA">
        <w:t xml:space="preserve"> </w:t>
      </w:r>
      <w:r w:rsidR="000B5111" w:rsidRPr="00A0434F">
        <w:t>with</w:t>
      </w:r>
      <w:r w:rsidR="009037DA">
        <w:t xml:space="preserve"> </w:t>
      </w:r>
      <w:r w:rsidR="000B5111" w:rsidRPr="00A0434F">
        <w:t>table</w:t>
      </w:r>
      <w:r w:rsidR="009037DA">
        <w:t xml:space="preserve"> </w:t>
      </w:r>
      <w:r w:rsidR="000B5111" w:rsidRPr="00A0434F">
        <w:t>view</w:t>
      </w:r>
      <w:r w:rsidR="009037DA">
        <w:t xml:space="preserve"> </w:t>
      </w:r>
      <w:r w:rsidR="000B5111" w:rsidRPr="00A0434F">
        <w:t>components</w:t>
      </w:r>
      <w:r w:rsidR="009037DA">
        <w:t xml:space="preserve"> </w:t>
      </w:r>
      <w:r w:rsidR="000B5111" w:rsidRPr="00A0434F">
        <w:t>that</w:t>
      </w:r>
      <w:r w:rsidR="009037DA">
        <w:t xml:space="preserve"> </w:t>
      </w:r>
      <w:r w:rsidR="000B5111" w:rsidRPr="00A0434F">
        <w:t>allow</w:t>
      </w:r>
      <w:r w:rsidR="009037DA">
        <w:t xml:space="preserve"> </w:t>
      </w:r>
      <w:r w:rsidR="000B5111" w:rsidRPr="00A0434F">
        <w:t>the</w:t>
      </w:r>
      <w:r w:rsidR="009037DA">
        <w:t xml:space="preserve"> </w:t>
      </w:r>
      <w:r w:rsidR="000B5111" w:rsidRPr="00A0434F">
        <w:t>end</w:t>
      </w:r>
      <w:r w:rsidR="009037DA">
        <w:t xml:space="preserve"> </w:t>
      </w:r>
      <w:r w:rsidR="000B5111" w:rsidRPr="00A0434F">
        <w:t>user</w:t>
      </w:r>
      <w:r w:rsidR="009037DA">
        <w:t xml:space="preserve"> </w:t>
      </w:r>
      <w:r w:rsidR="000B5111" w:rsidRPr="00A0434F">
        <w:t>to</w:t>
      </w:r>
      <w:r w:rsidR="009037DA">
        <w:t xml:space="preserve"> </w:t>
      </w:r>
      <w:r w:rsidR="000B5111" w:rsidRPr="00A0434F">
        <w:t>modify</w:t>
      </w:r>
      <w:r w:rsidR="009037DA">
        <w:t xml:space="preserve"> </w:t>
      </w:r>
      <w:r w:rsidR="000B5111" w:rsidRPr="00A0434F">
        <w:t>the</w:t>
      </w:r>
      <w:r w:rsidR="009037DA">
        <w:t xml:space="preserve"> </w:t>
      </w:r>
      <w:r w:rsidR="000B5111" w:rsidRPr="00A0434F">
        <w:t>filtering</w:t>
      </w:r>
      <w:r w:rsidR="009037DA">
        <w:t xml:space="preserve"> </w:t>
      </w:r>
      <w:r w:rsidR="000B5111" w:rsidRPr="00A0434F">
        <w:t>in</w:t>
      </w:r>
      <w:r w:rsidR="009037DA">
        <w:t xml:space="preserve"> </w:t>
      </w:r>
      <w:r w:rsidR="000B5111" w:rsidRPr="00A0434F">
        <w:t>the</w:t>
      </w:r>
      <w:r w:rsidR="009037DA">
        <w:t xml:space="preserve"> </w:t>
      </w:r>
      <w:r w:rsidR="000B5111" w:rsidRPr="00A0434F">
        <w:t>application</w:t>
      </w:r>
      <w:r w:rsidR="009037DA">
        <w:t xml:space="preserve"> </w:t>
      </w:r>
      <w:r w:rsidR="000B5111" w:rsidRPr="00A0434F">
        <w:t>at</w:t>
      </w:r>
      <w:r w:rsidR="009037DA">
        <w:t xml:space="preserve"> </w:t>
      </w:r>
      <w:r w:rsidR="00F463DF">
        <w:t>run-time</w:t>
      </w:r>
      <w:r w:rsidR="000B5111" w:rsidRPr="00A0434F">
        <w:t>.</w:t>
      </w:r>
      <w:r w:rsidR="009037DA">
        <w:t xml:space="preserve">  </w:t>
      </w:r>
      <w:r w:rsidR="000B5111" w:rsidRPr="00A0434F">
        <w:t>In</w:t>
      </w:r>
      <w:r w:rsidR="009037DA">
        <w:t xml:space="preserve"> </w:t>
      </w:r>
      <w:r w:rsidR="000B5111" w:rsidRPr="00A0434F">
        <w:t>contrast,</w:t>
      </w:r>
      <w:r w:rsidR="009037DA">
        <w:t xml:space="preserve"> </w:t>
      </w:r>
      <w:proofErr w:type="spellStart"/>
      <w:r w:rsidR="000B5111" w:rsidRPr="00A0434F">
        <w:t>DataGrid</w:t>
      </w:r>
      <w:proofErr w:type="spellEnd"/>
      <w:r w:rsidR="009037DA">
        <w:t xml:space="preserve"> </w:t>
      </w:r>
      <w:r w:rsidR="000B5111" w:rsidRPr="00A0434F">
        <w:t>filtering</w:t>
      </w:r>
      <w:r w:rsidR="009037DA">
        <w:t xml:space="preserve"> </w:t>
      </w:r>
      <w:r w:rsidR="000B5111" w:rsidRPr="00A0434F">
        <w:t>normally</w:t>
      </w:r>
      <w:r w:rsidR="009037DA">
        <w:t xml:space="preserve"> </w:t>
      </w:r>
      <w:r w:rsidR="000B5111" w:rsidRPr="00A0434F">
        <w:t>requires</w:t>
      </w:r>
      <w:r w:rsidR="009037DA">
        <w:t xml:space="preserve"> </w:t>
      </w:r>
      <w:r w:rsidR="000B5111" w:rsidRPr="00A0434F">
        <w:t>the</w:t>
      </w:r>
      <w:r w:rsidR="009037DA">
        <w:t xml:space="preserve"> </w:t>
      </w:r>
      <w:r w:rsidR="000B5111" w:rsidRPr="00A0434F">
        <w:t>developer</w:t>
      </w:r>
      <w:r w:rsidR="009037DA">
        <w:t xml:space="preserve"> </w:t>
      </w:r>
      <w:r w:rsidR="000B5111" w:rsidRPr="00A0434F">
        <w:t>to</w:t>
      </w:r>
      <w:r w:rsidR="009037DA">
        <w:t xml:space="preserve"> </w:t>
      </w:r>
      <w:r w:rsidR="000B5111" w:rsidRPr="00A0434F">
        <w:t>write</w:t>
      </w:r>
      <w:r w:rsidR="009037DA">
        <w:t xml:space="preserve"> </w:t>
      </w:r>
      <w:r w:rsidR="000B5111" w:rsidRPr="00A0434F">
        <w:t>extra</w:t>
      </w:r>
      <w:r w:rsidR="009037DA">
        <w:t xml:space="preserve"> </w:t>
      </w:r>
      <w:r w:rsidR="000B5111" w:rsidRPr="00A0434F">
        <w:t>code.</w:t>
      </w:r>
    </w:p>
    <w:p w:rsidR="000B5111" w:rsidRDefault="000B5111" w:rsidP="000B5111">
      <w:pPr>
        <w:pStyle w:val="Heading3"/>
      </w:pPr>
      <w:bookmarkStart w:id="312" w:name="_Toc53046306"/>
      <w:bookmarkStart w:id="313" w:name="_Toc74649078"/>
      <w:bookmarkStart w:id="314" w:name="_Toc78185145"/>
      <w:bookmarkStart w:id="315" w:name="_Toc82414561"/>
      <w:bookmarkStart w:id="316" w:name="_Ref82433356"/>
      <w:bookmarkStart w:id="317" w:name="_Toc105586973"/>
      <w:bookmarkStart w:id="318" w:name="_Toc414885737"/>
      <w:r>
        <w:t>.NET</w:t>
      </w:r>
      <w:r w:rsidR="009037DA">
        <w:t xml:space="preserve"> </w:t>
      </w:r>
      <w:r>
        <w:t>Data</w:t>
      </w:r>
      <w:r w:rsidR="009037DA">
        <w:t xml:space="preserve"> </w:t>
      </w:r>
      <w:r>
        <w:t>Application</w:t>
      </w:r>
      <w:r w:rsidR="009037DA">
        <w:t xml:space="preserve"> </w:t>
      </w:r>
      <w:r>
        <w:t>Blocks</w:t>
      </w:r>
      <w:bookmarkEnd w:id="312"/>
      <w:bookmarkEnd w:id="313"/>
      <w:bookmarkEnd w:id="314"/>
      <w:bookmarkEnd w:id="315"/>
      <w:bookmarkEnd w:id="316"/>
      <w:bookmarkEnd w:id="317"/>
      <w:bookmarkEnd w:id="318"/>
    </w:p>
    <w:p w:rsidR="000B5111" w:rsidRPr="00A0434F" w:rsidRDefault="007048F2" w:rsidP="00A0434F">
      <w:r w:rsidRPr="00A0434F">
        <w:fldChar w:fldCharType="begin"/>
      </w:r>
      <w:r w:rsidR="000B5111" w:rsidRPr="00A0434F">
        <w:instrText>xe</w:instrText>
      </w:r>
      <w:r w:rsidR="009037DA">
        <w:instrText xml:space="preserve"> </w:instrText>
      </w:r>
      <w:r w:rsidR="000B5111" w:rsidRPr="00A0434F">
        <w:instrText>".NET</w:instrText>
      </w:r>
      <w:r w:rsidR="009037DA">
        <w:instrText xml:space="preserve"> </w:instrText>
      </w:r>
      <w:r w:rsidR="000B5111" w:rsidRPr="00A0434F">
        <w:instrText>Data</w:instrText>
      </w:r>
      <w:r w:rsidR="009037DA">
        <w:instrText xml:space="preserve"> </w:instrText>
      </w:r>
      <w:r w:rsidR="000B5111" w:rsidRPr="00A0434F">
        <w:instrText>Application</w:instrText>
      </w:r>
      <w:r w:rsidR="009037DA">
        <w:instrText xml:space="preserve"> </w:instrText>
      </w:r>
      <w:r w:rsidR="000B5111" w:rsidRPr="00A0434F">
        <w:instrText>Blocks"</w:instrText>
      </w:r>
      <w:r w:rsidRPr="00A0434F">
        <w:fldChar w:fldCharType="end"/>
      </w:r>
      <w:r w:rsidRPr="00A0434F">
        <w:fldChar w:fldCharType="begin"/>
      </w:r>
      <w:r w:rsidR="000B5111" w:rsidRPr="00A0434F">
        <w:instrText>xe</w:instrText>
      </w:r>
      <w:r w:rsidR="009037DA">
        <w:instrText xml:space="preserve"> </w:instrText>
      </w:r>
      <w:r w:rsidR="000B5111" w:rsidRPr="00A0434F">
        <w:instrText>".NET:Data</w:instrText>
      </w:r>
      <w:r w:rsidR="009037DA">
        <w:instrText xml:space="preserve"> </w:instrText>
      </w:r>
      <w:r w:rsidR="000B5111" w:rsidRPr="00A0434F">
        <w:instrText>application</w:instrText>
      </w:r>
      <w:r w:rsidR="009037DA">
        <w:instrText xml:space="preserve"> </w:instrText>
      </w:r>
      <w:r w:rsidR="000B5111" w:rsidRPr="00A0434F">
        <w:instrText>blocks"</w:instrText>
      </w:r>
      <w:r w:rsidRPr="00A0434F">
        <w:fldChar w:fldCharType="end"/>
      </w:r>
      <w:r w:rsidRPr="00A0434F">
        <w:fldChar w:fldCharType="begin"/>
      </w:r>
      <w:r w:rsidR="000B5111" w:rsidRPr="00A0434F">
        <w:instrText>xe</w:instrText>
      </w:r>
      <w:r w:rsidR="009037DA">
        <w:instrText xml:space="preserve"> </w:instrText>
      </w:r>
      <w:r w:rsidR="000B5111" w:rsidRPr="00A0434F">
        <w:instrText>"Data</w:instrText>
      </w:r>
      <w:r w:rsidR="009037DA">
        <w:instrText xml:space="preserve"> </w:instrText>
      </w:r>
      <w:r w:rsidR="000B5111" w:rsidRPr="00A0434F">
        <w:instrText>application</w:instrText>
      </w:r>
      <w:r w:rsidR="009037DA">
        <w:instrText xml:space="preserve"> </w:instrText>
      </w:r>
      <w:r w:rsidR="000B5111" w:rsidRPr="00A0434F">
        <w:instrText>blocks"</w:instrText>
      </w:r>
      <w:r w:rsidRPr="00A0434F">
        <w:fldChar w:fldCharType="end"/>
      </w:r>
      <w:r w:rsidRPr="00A0434F">
        <w:fldChar w:fldCharType="begin"/>
      </w:r>
      <w:r w:rsidR="000B5111" w:rsidRPr="00A0434F">
        <w:instrText>xe</w:instrText>
      </w:r>
      <w:r w:rsidR="009037DA">
        <w:instrText xml:space="preserve"> </w:instrText>
      </w:r>
      <w:r w:rsidR="000B5111" w:rsidRPr="00A0434F">
        <w:instrText>".NET:DataSets"</w:instrText>
      </w:r>
      <w:r w:rsidRPr="00A0434F">
        <w:fldChar w:fldCharType="end"/>
      </w:r>
      <w:r w:rsidRPr="00A0434F">
        <w:fldChar w:fldCharType="begin"/>
      </w:r>
      <w:r w:rsidR="000B5111" w:rsidRPr="00A0434F">
        <w:instrText>xe</w:instrText>
      </w:r>
      <w:r w:rsidR="009037DA">
        <w:instrText xml:space="preserve"> </w:instrText>
      </w:r>
      <w:r w:rsidR="000B5111" w:rsidRPr="00A0434F">
        <w:instrText>"DataSets:.NET</w:instrText>
      </w:r>
      <w:r w:rsidR="009037DA">
        <w:instrText xml:space="preserve"> </w:instrText>
      </w:r>
      <w:r w:rsidR="000B5111" w:rsidRPr="00A0434F">
        <w:instrText>Data</w:instrText>
      </w:r>
      <w:r w:rsidR="009037DA">
        <w:instrText xml:space="preserve"> </w:instrText>
      </w:r>
      <w:r w:rsidR="000B5111" w:rsidRPr="00A0434F">
        <w:instrText>Application</w:instrText>
      </w:r>
      <w:r w:rsidR="009037DA">
        <w:instrText xml:space="preserve"> </w:instrText>
      </w:r>
      <w:r w:rsidR="000B5111" w:rsidRPr="00A0434F">
        <w:instrText>Blocks"</w:instrText>
      </w:r>
      <w:r w:rsidRPr="00A0434F">
        <w:fldChar w:fldCharType="end"/>
      </w:r>
      <w:r w:rsidR="000B5111" w:rsidRPr="00A0434F">
        <w:t>The</w:t>
      </w:r>
      <w:r w:rsidR="009037DA">
        <w:t xml:space="preserve"> </w:t>
      </w:r>
      <w:r w:rsidR="000B5111" w:rsidRPr="00A0434F">
        <w:t>Data</w:t>
      </w:r>
      <w:r w:rsidR="009037DA">
        <w:t xml:space="preserve"> </w:t>
      </w:r>
      <w:r w:rsidR="000B5111" w:rsidRPr="00A0434F">
        <w:t>Application</w:t>
      </w:r>
      <w:r w:rsidR="009037DA">
        <w:t xml:space="preserve"> </w:t>
      </w:r>
      <w:r w:rsidR="000B5111" w:rsidRPr="00A0434F">
        <w:t>Blocks</w:t>
      </w:r>
      <w:r w:rsidR="009037DA">
        <w:t xml:space="preserve"> </w:t>
      </w:r>
      <w:r w:rsidR="000B5111" w:rsidRPr="00A0434F">
        <w:t>functionality</w:t>
      </w:r>
      <w:r w:rsidR="009037DA">
        <w:t xml:space="preserve"> </w:t>
      </w:r>
      <w:r w:rsidR="000B5111" w:rsidRPr="00A0434F">
        <w:t>in</w:t>
      </w:r>
      <w:r w:rsidR="009037DA">
        <w:t xml:space="preserve"> </w:t>
      </w:r>
      <w:r w:rsidR="000B5111" w:rsidRPr="00A0434F">
        <w:t>.NET</w:t>
      </w:r>
      <w:r w:rsidR="009037DA">
        <w:t xml:space="preserve"> </w:t>
      </w:r>
      <w:r w:rsidR="000B5111" w:rsidRPr="00A0434F">
        <w:t>is</w:t>
      </w:r>
      <w:r w:rsidR="009037DA">
        <w:t xml:space="preserve"> </w:t>
      </w:r>
      <w:r w:rsidR="000B5111" w:rsidRPr="00A0434F">
        <w:t>an</w:t>
      </w:r>
      <w:r w:rsidR="009037DA">
        <w:t xml:space="preserve"> </w:t>
      </w:r>
      <w:r w:rsidR="000B5111" w:rsidRPr="00A0434F">
        <w:t>optional</w:t>
      </w:r>
      <w:r w:rsidR="009037DA">
        <w:t xml:space="preserve"> </w:t>
      </w:r>
      <w:r w:rsidR="000B5111" w:rsidRPr="00A0434F">
        <w:t>.NET</w:t>
      </w:r>
      <w:r w:rsidR="009037DA">
        <w:t xml:space="preserve"> </w:t>
      </w:r>
      <w:r w:rsidR="000B5111" w:rsidRPr="00A0434F">
        <w:t>component</w:t>
      </w:r>
      <w:r w:rsidR="009037DA">
        <w:t xml:space="preserve"> </w:t>
      </w:r>
      <w:r w:rsidR="000B5111" w:rsidRPr="00A0434F">
        <w:t>that</w:t>
      </w:r>
      <w:r w:rsidR="009037DA">
        <w:t xml:space="preserve"> </w:t>
      </w:r>
      <w:r w:rsidR="000B5111" w:rsidRPr="00A0434F">
        <w:t>can</w:t>
      </w:r>
      <w:r w:rsidR="009037DA">
        <w:t xml:space="preserve"> </w:t>
      </w:r>
      <w:r w:rsidR="000B5111" w:rsidRPr="00A0434F">
        <w:t>be</w:t>
      </w:r>
      <w:r w:rsidR="009037DA">
        <w:t xml:space="preserve"> </w:t>
      </w:r>
      <w:r w:rsidR="000B5111" w:rsidRPr="00A0434F">
        <w:t>used</w:t>
      </w:r>
      <w:r w:rsidR="009037DA">
        <w:t xml:space="preserve"> </w:t>
      </w:r>
      <w:r w:rsidR="000B5111" w:rsidRPr="00A0434F">
        <w:t>to</w:t>
      </w:r>
      <w:r w:rsidR="009037DA">
        <w:t xml:space="preserve"> </w:t>
      </w:r>
      <w:r w:rsidR="000B5111" w:rsidRPr="00A0434F">
        <w:t>simplify</w:t>
      </w:r>
      <w:r w:rsidR="009037DA">
        <w:t xml:space="preserve"> </w:t>
      </w:r>
      <w:r w:rsidR="000B5111" w:rsidRPr="00A0434F">
        <w:t>certain</w:t>
      </w:r>
      <w:r w:rsidR="009037DA">
        <w:t xml:space="preserve"> </w:t>
      </w:r>
      <w:r w:rsidR="000B5111" w:rsidRPr="00A0434F">
        <w:t>types</w:t>
      </w:r>
      <w:r w:rsidR="009037DA">
        <w:t xml:space="preserve"> </w:t>
      </w:r>
      <w:r w:rsidR="000B5111" w:rsidRPr="00A0434F">
        <w:t>of</w:t>
      </w:r>
      <w:r w:rsidR="009037DA">
        <w:t xml:space="preserve"> </w:t>
      </w:r>
      <w:r w:rsidR="000B5111" w:rsidRPr="00A0434F">
        <w:t>common</w:t>
      </w:r>
      <w:r w:rsidR="009037DA">
        <w:t xml:space="preserve"> </w:t>
      </w:r>
      <w:r w:rsidR="000B5111" w:rsidRPr="00A0434F">
        <w:t>database</w:t>
      </w:r>
      <w:r w:rsidR="009037DA">
        <w:t xml:space="preserve"> </w:t>
      </w:r>
      <w:r w:rsidR="000B5111" w:rsidRPr="00A0434F">
        <w:t>operations.</w:t>
      </w:r>
      <w:r w:rsidR="009037DA">
        <w:t xml:space="preserve">  </w:t>
      </w:r>
      <w:r w:rsidR="000B5111" w:rsidRPr="00A0434F">
        <w:t>There</w:t>
      </w:r>
      <w:r w:rsidR="009037DA">
        <w:t xml:space="preserve"> </w:t>
      </w:r>
      <w:r w:rsidR="000B5111" w:rsidRPr="00A0434F">
        <w:t>are</w:t>
      </w:r>
      <w:r w:rsidR="009037DA">
        <w:t xml:space="preserve"> </w:t>
      </w:r>
      <w:r w:rsidR="003E63FA">
        <w:t>several</w:t>
      </w:r>
      <w:r w:rsidR="009037DA">
        <w:t xml:space="preserve"> </w:t>
      </w:r>
      <w:r w:rsidR="000B5111" w:rsidRPr="00A0434F">
        <w:t>limitations</w:t>
      </w:r>
      <w:r w:rsidR="009037DA">
        <w:t xml:space="preserve"> </w:t>
      </w:r>
      <w:r w:rsidR="000B5111" w:rsidRPr="00A0434F">
        <w:t>of</w:t>
      </w:r>
      <w:r w:rsidR="009037DA">
        <w:t xml:space="preserve"> </w:t>
      </w:r>
      <w:r w:rsidR="000B5111" w:rsidRPr="00A0434F">
        <w:t>this</w:t>
      </w:r>
      <w:r w:rsidR="009037DA">
        <w:t xml:space="preserve"> </w:t>
      </w:r>
      <w:r w:rsidR="000B5111" w:rsidRPr="00A0434F">
        <w:t>.NET</w:t>
      </w:r>
      <w:r w:rsidR="009037DA">
        <w:t xml:space="preserve"> </w:t>
      </w:r>
      <w:r w:rsidR="000B5111" w:rsidRPr="00A0434F">
        <w:t>component</w:t>
      </w:r>
      <w:r w:rsidR="009037DA">
        <w:t xml:space="preserve"> </w:t>
      </w:r>
      <w:r w:rsidR="000B5111" w:rsidRPr="00A0434F">
        <w:t>including</w:t>
      </w:r>
      <w:r w:rsidR="009037DA">
        <w:t xml:space="preserve"> </w:t>
      </w:r>
      <w:r w:rsidR="000B5111" w:rsidRPr="00A0434F">
        <w:t>that</w:t>
      </w:r>
      <w:r w:rsidR="009037DA">
        <w:t xml:space="preserve"> </w:t>
      </w:r>
      <w:r w:rsidR="000B5111" w:rsidRPr="00A0434F">
        <w:t>it</w:t>
      </w:r>
      <w:r w:rsidR="009037DA">
        <w:t xml:space="preserve"> </w:t>
      </w:r>
      <w:r w:rsidR="000B5111" w:rsidRPr="00A0434F">
        <w:t>only</w:t>
      </w:r>
      <w:r w:rsidR="009037DA">
        <w:t xml:space="preserve"> </w:t>
      </w:r>
      <w:r w:rsidR="000B5111" w:rsidRPr="00A0434F">
        <w:t>supports</w:t>
      </w:r>
      <w:r w:rsidR="009037DA">
        <w:t xml:space="preserve"> </w:t>
      </w:r>
      <w:r w:rsidR="000B5111" w:rsidRPr="00A0434F">
        <w:t>Microsoft</w:t>
      </w:r>
      <w:r w:rsidR="009037DA">
        <w:t xml:space="preserve"> </w:t>
      </w:r>
      <w:r w:rsidR="000B5111" w:rsidRPr="00A0434F">
        <w:t>SQL</w:t>
      </w:r>
      <w:r w:rsidR="009037DA">
        <w:t xml:space="preserve"> </w:t>
      </w:r>
      <w:r w:rsidR="000B5111" w:rsidRPr="00A0434F">
        <w:t>Server</w:t>
      </w:r>
      <w:r w:rsidR="009037DA">
        <w:t xml:space="preserve"> </w:t>
      </w:r>
      <w:r w:rsidR="000B5111" w:rsidRPr="00A0434F">
        <w:t>and</w:t>
      </w:r>
      <w:r w:rsidR="009037DA">
        <w:t xml:space="preserve"> </w:t>
      </w:r>
      <w:r w:rsidR="000B5111" w:rsidRPr="00A0434F">
        <w:t>is</w:t>
      </w:r>
      <w:r w:rsidR="009037DA">
        <w:t xml:space="preserve"> </w:t>
      </w:r>
      <w:r w:rsidR="000B5111" w:rsidRPr="00A0434F">
        <w:t>based</w:t>
      </w:r>
      <w:r w:rsidR="009037DA">
        <w:t xml:space="preserve"> </w:t>
      </w:r>
      <w:r w:rsidR="000B5111" w:rsidRPr="00A0434F">
        <w:t>on</w:t>
      </w:r>
      <w:r w:rsidR="009037DA">
        <w:t xml:space="preserve"> </w:t>
      </w:r>
      <w:r w:rsidR="000B5111" w:rsidRPr="00A0434F">
        <w:t>.NET</w:t>
      </w:r>
      <w:r w:rsidR="009037DA">
        <w:t xml:space="preserve"> </w:t>
      </w:r>
      <w:proofErr w:type="spellStart"/>
      <w:r w:rsidR="000B5111" w:rsidRPr="00A0434F">
        <w:t>DataSets</w:t>
      </w:r>
      <w:proofErr w:type="spellEnd"/>
      <w:r w:rsidR="000B5111" w:rsidRPr="00A0434F">
        <w:t>.</w:t>
      </w:r>
      <w:r w:rsidR="009037DA">
        <w:t xml:space="preserve">  </w:t>
      </w:r>
      <w:r w:rsidR="000B5111" w:rsidRPr="00A0434F">
        <w:t>The</w:t>
      </w:r>
      <w:r w:rsidR="009037DA">
        <w:t xml:space="preserve"> </w:t>
      </w:r>
      <w:proofErr w:type="spellStart"/>
      <w:r w:rsidR="000B5111" w:rsidRPr="00A0434F">
        <w:t>DataSets</w:t>
      </w:r>
      <w:proofErr w:type="spellEnd"/>
      <w:r w:rsidR="009037DA">
        <w:t xml:space="preserve"> </w:t>
      </w:r>
      <w:r w:rsidR="000B5111" w:rsidRPr="00A0434F">
        <w:t>class</w:t>
      </w:r>
      <w:r w:rsidR="009037DA">
        <w:t xml:space="preserve"> </w:t>
      </w:r>
      <w:r w:rsidR="000B5111" w:rsidRPr="00A0434F">
        <w:t>in</w:t>
      </w:r>
      <w:r w:rsidR="009037DA">
        <w:t xml:space="preserve"> </w:t>
      </w:r>
      <w:r w:rsidR="000B5111" w:rsidRPr="00A0434F">
        <w:t>.NET</w:t>
      </w:r>
      <w:r w:rsidR="009037DA">
        <w:t xml:space="preserve"> </w:t>
      </w:r>
      <w:r w:rsidR="000B5111" w:rsidRPr="00A0434F">
        <w:t>provides</w:t>
      </w:r>
      <w:r w:rsidR="009037DA">
        <w:t xml:space="preserve"> </w:t>
      </w:r>
      <w:r w:rsidR="000B5111" w:rsidRPr="00A0434F">
        <w:t>limited</w:t>
      </w:r>
      <w:r w:rsidR="009037DA">
        <w:t xml:space="preserve"> </w:t>
      </w:r>
      <w:r w:rsidR="000B5111" w:rsidRPr="00A0434F">
        <w:t>functionality,</w:t>
      </w:r>
      <w:r w:rsidR="009037DA">
        <w:t xml:space="preserve"> </w:t>
      </w:r>
      <w:r w:rsidR="000B5111" w:rsidRPr="00A0434F">
        <w:t>such</w:t>
      </w:r>
      <w:r w:rsidR="009037DA">
        <w:t xml:space="preserve"> </w:t>
      </w:r>
      <w:r w:rsidR="000B5111" w:rsidRPr="00A0434F">
        <w:t>as</w:t>
      </w:r>
      <w:r w:rsidR="009037DA">
        <w:t xml:space="preserve"> </w:t>
      </w:r>
      <w:r w:rsidR="000B5111" w:rsidRPr="00A0434F">
        <w:t>retrieving</w:t>
      </w:r>
      <w:r w:rsidR="009037DA">
        <w:t xml:space="preserve"> </w:t>
      </w:r>
      <w:r w:rsidR="000B5111" w:rsidRPr="00A0434F">
        <w:t>all</w:t>
      </w:r>
      <w:r w:rsidR="009037DA">
        <w:t xml:space="preserve"> </w:t>
      </w:r>
      <w:r w:rsidR="000B5111" w:rsidRPr="00A0434F">
        <w:t>the</w:t>
      </w:r>
      <w:r w:rsidR="009037DA">
        <w:t xml:space="preserve"> </w:t>
      </w:r>
      <w:r w:rsidR="000B5111" w:rsidRPr="00A0434F">
        <w:t>selected</w:t>
      </w:r>
      <w:r w:rsidR="009037DA">
        <w:t xml:space="preserve"> </w:t>
      </w:r>
      <w:r w:rsidR="000B5111" w:rsidRPr="00A0434F">
        <w:t>records</w:t>
      </w:r>
      <w:r w:rsidR="009037DA">
        <w:t xml:space="preserve"> </w:t>
      </w:r>
      <w:r w:rsidR="000B5111" w:rsidRPr="00A0434F">
        <w:t>from</w:t>
      </w:r>
      <w:r w:rsidR="009037DA">
        <w:t xml:space="preserve"> </w:t>
      </w:r>
      <w:r w:rsidR="000B5111" w:rsidRPr="00A0434F">
        <w:t>a</w:t>
      </w:r>
      <w:r w:rsidR="009037DA">
        <w:t xml:space="preserve"> </w:t>
      </w:r>
      <w:r w:rsidR="000B5111" w:rsidRPr="00A0434F">
        <w:t>query</w:t>
      </w:r>
      <w:r w:rsidR="009037DA">
        <w:t xml:space="preserve"> </w:t>
      </w:r>
      <w:r w:rsidR="000B5111" w:rsidRPr="00A0434F">
        <w:t>into</w:t>
      </w:r>
      <w:r w:rsidR="009037DA">
        <w:t xml:space="preserve"> </w:t>
      </w:r>
      <w:r w:rsidR="000B5111" w:rsidRPr="00A0434F">
        <w:t>memory</w:t>
      </w:r>
      <w:r w:rsidR="009037DA">
        <w:t xml:space="preserve"> </w:t>
      </w:r>
      <w:r w:rsidR="000B5111" w:rsidRPr="00A0434F">
        <w:t>for</w:t>
      </w:r>
      <w:r w:rsidR="009037DA">
        <w:t xml:space="preserve"> </w:t>
      </w:r>
      <w:r w:rsidR="000B5111" w:rsidRPr="00A0434F">
        <w:t>paging.</w:t>
      </w:r>
      <w:r w:rsidR="009037DA">
        <w:t xml:space="preserve">  </w:t>
      </w:r>
      <w:r w:rsidR="000B5111" w:rsidRPr="00A0434F">
        <w:t>For</w:t>
      </w:r>
      <w:r w:rsidR="009037DA">
        <w:t xml:space="preserve"> </w:t>
      </w:r>
      <w:r w:rsidR="000B5111" w:rsidRPr="00A0434F">
        <w:t>these</w:t>
      </w:r>
      <w:r w:rsidR="009037DA">
        <w:t xml:space="preserve"> </w:t>
      </w:r>
      <w:r w:rsidR="000B5111" w:rsidRPr="00A0434F">
        <w:t>reasons,</w:t>
      </w:r>
      <w:r w:rsidR="009037DA">
        <w:t xml:space="preserve"> </w:t>
      </w:r>
      <w:r w:rsidR="000B5111" w:rsidRPr="00A0434F">
        <w:t>Iron</w:t>
      </w:r>
      <w:r w:rsidR="009037DA">
        <w:t xml:space="preserve"> </w:t>
      </w:r>
      <w:r w:rsidR="000B5111" w:rsidRPr="00A0434F">
        <w:t>Speed</w:t>
      </w:r>
      <w:r w:rsidR="009037DA">
        <w:t xml:space="preserve"> </w:t>
      </w:r>
      <w:r w:rsidR="000B5111" w:rsidRPr="00A0434F">
        <w:t>Designer</w:t>
      </w:r>
      <w:r w:rsidR="009037DA">
        <w:t xml:space="preserve"> </w:t>
      </w:r>
      <w:r w:rsidR="000B5111" w:rsidRPr="00A0434F">
        <w:t>does</w:t>
      </w:r>
      <w:r w:rsidR="009037DA">
        <w:t xml:space="preserve"> </w:t>
      </w:r>
      <w:r w:rsidR="000B5111" w:rsidRPr="00A0434F">
        <w:t>not</w:t>
      </w:r>
      <w:r w:rsidR="009037DA">
        <w:t xml:space="preserve"> </w:t>
      </w:r>
      <w:r w:rsidR="00820229">
        <w:t>create</w:t>
      </w:r>
      <w:r w:rsidR="009037DA">
        <w:t xml:space="preserve"> </w:t>
      </w:r>
      <w:r w:rsidR="000B5111" w:rsidRPr="00A0434F">
        <w:t>applications</w:t>
      </w:r>
      <w:r w:rsidR="009037DA">
        <w:t xml:space="preserve"> </w:t>
      </w:r>
      <w:r w:rsidR="000B5111" w:rsidRPr="00A0434F">
        <w:t>that</w:t>
      </w:r>
      <w:r w:rsidR="009037DA">
        <w:t xml:space="preserve"> </w:t>
      </w:r>
      <w:r w:rsidR="000B5111" w:rsidRPr="00A0434F">
        <w:t>use</w:t>
      </w:r>
      <w:r w:rsidR="009037DA">
        <w:t xml:space="preserve"> </w:t>
      </w:r>
      <w:r w:rsidR="000B5111" w:rsidRPr="00A0434F">
        <w:t>the</w:t>
      </w:r>
      <w:r w:rsidR="009037DA">
        <w:t xml:space="preserve"> </w:t>
      </w:r>
      <w:r w:rsidR="000B5111" w:rsidRPr="00A0434F">
        <w:t>optional</w:t>
      </w:r>
      <w:r w:rsidR="009037DA">
        <w:t xml:space="preserve"> </w:t>
      </w:r>
      <w:r w:rsidR="000B5111" w:rsidRPr="00A0434F">
        <w:t>.NET</w:t>
      </w:r>
      <w:r w:rsidR="009037DA">
        <w:t xml:space="preserve"> </w:t>
      </w:r>
      <w:r w:rsidR="000B5111" w:rsidRPr="00A0434F">
        <w:t>Data</w:t>
      </w:r>
      <w:r w:rsidR="009037DA">
        <w:t xml:space="preserve"> </w:t>
      </w:r>
      <w:r w:rsidR="000B5111" w:rsidRPr="00A0434F">
        <w:t>Application</w:t>
      </w:r>
      <w:r w:rsidR="009037DA">
        <w:t xml:space="preserve"> </w:t>
      </w:r>
      <w:r w:rsidR="000B5111" w:rsidRPr="00A0434F">
        <w:t>Blocks</w:t>
      </w:r>
      <w:r w:rsidR="009037DA">
        <w:t xml:space="preserve"> </w:t>
      </w:r>
      <w:r w:rsidR="000B5111" w:rsidRPr="00A0434F">
        <w:t>functionality.</w:t>
      </w:r>
    </w:p>
    <w:p w:rsidR="000B5111" w:rsidRPr="00A0434F" w:rsidRDefault="000B5111" w:rsidP="00A0434F">
      <w:r w:rsidRPr="00A0434F">
        <w:t>Iron</w:t>
      </w:r>
      <w:r w:rsidR="009037DA">
        <w:t xml:space="preserve"> </w:t>
      </w:r>
      <w:r w:rsidRPr="00A0434F">
        <w:t>Speed</w:t>
      </w:r>
      <w:r w:rsidR="009037DA">
        <w:t xml:space="preserve"> </w:t>
      </w:r>
      <w:r w:rsidRPr="00A0434F">
        <w:t>Designer</w:t>
      </w:r>
      <w:r w:rsidR="009037DA">
        <w:t xml:space="preserve"> </w:t>
      </w:r>
      <w:r w:rsidRPr="00A0434F">
        <w:t>actually</w:t>
      </w:r>
      <w:r w:rsidR="009037DA">
        <w:t xml:space="preserve"> </w:t>
      </w:r>
      <w:r w:rsidRPr="00A0434F">
        <w:t>surpasses</w:t>
      </w:r>
      <w:r w:rsidR="009037DA">
        <w:t xml:space="preserve"> </w:t>
      </w:r>
      <w:r w:rsidRPr="00A0434F">
        <w:t>the</w:t>
      </w:r>
      <w:r w:rsidR="009037DA">
        <w:t xml:space="preserve"> </w:t>
      </w:r>
      <w:r w:rsidRPr="00A0434F">
        <w:t>functionality</w:t>
      </w:r>
      <w:r w:rsidR="009037DA">
        <w:t xml:space="preserve"> </w:t>
      </w:r>
      <w:r w:rsidRPr="00A0434F">
        <w:t>provided</w:t>
      </w:r>
      <w:r w:rsidR="009037DA">
        <w:t xml:space="preserve"> </w:t>
      </w:r>
      <w:r w:rsidRPr="00A0434F">
        <w:t>by</w:t>
      </w:r>
      <w:r w:rsidR="009037DA">
        <w:t xml:space="preserve"> </w:t>
      </w:r>
      <w:r w:rsidRPr="00A0434F">
        <w:t>Data</w:t>
      </w:r>
      <w:r w:rsidR="009037DA">
        <w:t xml:space="preserve"> </w:t>
      </w:r>
      <w:r w:rsidRPr="00A0434F">
        <w:t>Application</w:t>
      </w:r>
      <w:r w:rsidR="009037DA">
        <w:t xml:space="preserve"> </w:t>
      </w:r>
      <w:r w:rsidRPr="00A0434F">
        <w:t>Blocks.</w:t>
      </w:r>
      <w:r w:rsidR="009037DA">
        <w:t xml:space="preserve">  </w:t>
      </w:r>
      <w:r w:rsidRPr="00A0434F">
        <w:t>It</w:t>
      </w:r>
      <w:r w:rsidR="009037DA">
        <w:t xml:space="preserve"> </w:t>
      </w:r>
      <w:r w:rsidRPr="00A0434F">
        <w:t>provides</w:t>
      </w:r>
      <w:r w:rsidR="009037DA">
        <w:t xml:space="preserve"> </w:t>
      </w:r>
      <w:r w:rsidRPr="00A0434F">
        <w:t>the</w:t>
      </w:r>
      <w:r w:rsidR="009037DA">
        <w:t xml:space="preserve"> </w:t>
      </w:r>
      <w:r w:rsidRPr="00A0434F">
        <w:t>same</w:t>
      </w:r>
      <w:r w:rsidR="009037DA">
        <w:t xml:space="preserve"> </w:t>
      </w:r>
      <w:r w:rsidRPr="00A0434F">
        <w:t>reusability</w:t>
      </w:r>
      <w:r w:rsidR="009037DA">
        <w:t xml:space="preserve"> </w:t>
      </w:r>
      <w:r w:rsidRPr="00A0434F">
        <w:t>and</w:t>
      </w:r>
      <w:r w:rsidR="009037DA">
        <w:t xml:space="preserve"> </w:t>
      </w:r>
      <w:r w:rsidRPr="00A0434F">
        <w:t>ease</w:t>
      </w:r>
      <w:r w:rsidR="009037DA">
        <w:t xml:space="preserve"> </w:t>
      </w:r>
      <w:r w:rsidRPr="00A0434F">
        <w:t>of</w:t>
      </w:r>
      <w:r w:rsidR="009037DA">
        <w:t xml:space="preserve"> </w:t>
      </w:r>
      <w:r w:rsidRPr="00A0434F">
        <w:t>use,</w:t>
      </w:r>
      <w:r w:rsidR="009037DA">
        <w:t xml:space="preserve"> </w:t>
      </w:r>
      <w:r w:rsidRPr="00A0434F">
        <w:t>as</w:t>
      </w:r>
      <w:r w:rsidR="009037DA">
        <w:t xml:space="preserve"> </w:t>
      </w:r>
      <w:r w:rsidRPr="00A0434F">
        <w:t>well</w:t>
      </w:r>
      <w:r w:rsidR="009037DA">
        <w:t xml:space="preserve"> </w:t>
      </w:r>
      <w:r w:rsidRPr="00A0434F">
        <w:t>as</w:t>
      </w:r>
      <w:r w:rsidR="009037DA">
        <w:t xml:space="preserve"> </w:t>
      </w:r>
      <w:r w:rsidR="003E63FA">
        <w:t>several</w:t>
      </w:r>
      <w:r w:rsidR="009037DA">
        <w:t xml:space="preserve"> </w:t>
      </w:r>
      <w:r w:rsidRPr="00A0434F">
        <w:t>other</w:t>
      </w:r>
      <w:r w:rsidR="009037DA">
        <w:t xml:space="preserve"> </w:t>
      </w:r>
      <w:r w:rsidRPr="00A0434F">
        <w:t>features</w:t>
      </w:r>
      <w:r w:rsidR="009037DA">
        <w:t xml:space="preserve"> </w:t>
      </w:r>
      <w:r w:rsidRPr="00A0434F">
        <w:t>that</w:t>
      </w:r>
      <w:r w:rsidR="009037DA">
        <w:t xml:space="preserve"> </w:t>
      </w:r>
      <w:r w:rsidRPr="00A0434F">
        <w:t>enable</w:t>
      </w:r>
      <w:r w:rsidR="009037DA">
        <w:t xml:space="preserve"> </w:t>
      </w:r>
      <w:r w:rsidRPr="00A0434F">
        <w:t>you</w:t>
      </w:r>
      <w:r w:rsidR="009037DA">
        <w:t xml:space="preserve"> </w:t>
      </w:r>
      <w:r w:rsidRPr="00A0434F">
        <w:t>to</w:t>
      </w:r>
      <w:r w:rsidR="009037DA">
        <w:t xml:space="preserve"> </w:t>
      </w:r>
      <w:r w:rsidRPr="00A0434F">
        <w:t>build</w:t>
      </w:r>
      <w:r w:rsidR="009037DA">
        <w:t xml:space="preserve"> </w:t>
      </w:r>
      <w:r w:rsidRPr="00A0434F">
        <w:t>applications</w:t>
      </w:r>
      <w:r w:rsidR="009037DA">
        <w:t xml:space="preserve"> </w:t>
      </w:r>
      <w:r w:rsidRPr="00A0434F">
        <w:t>much</w:t>
      </w:r>
      <w:r w:rsidR="009037DA">
        <w:t xml:space="preserve"> </w:t>
      </w:r>
      <w:r w:rsidRPr="00A0434F">
        <w:t>faster.</w:t>
      </w:r>
      <w:r w:rsidR="009037DA">
        <w:t xml:space="preserve">  </w:t>
      </w:r>
      <w:r w:rsidRPr="00A0434F">
        <w:t>Our</w:t>
      </w:r>
      <w:r w:rsidR="009037DA">
        <w:t xml:space="preserve"> </w:t>
      </w:r>
      <w:r w:rsidR="00F31136">
        <w:t>Data</w:t>
      </w:r>
      <w:r w:rsidR="009037DA">
        <w:t xml:space="preserve"> </w:t>
      </w:r>
      <w:r w:rsidR="00F31136">
        <w:t>Access</w:t>
      </w:r>
      <w:r w:rsidR="009037DA">
        <w:t xml:space="preserve"> </w:t>
      </w:r>
      <w:r w:rsidR="00F31136">
        <w:t>L</w:t>
      </w:r>
      <w:r w:rsidRPr="00A0434F">
        <w:t>ayer</w:t>
      </w:r>
      <w:r w:rsidR="009037DA">
        <w:t xml:space="preserve"> </w:t>
      </w:r>
      <w:r w:rsidRPr="00A0434F">
        <w:t>provides</w:t>
      </w:r>
      <w:r w:rsidR="009037DA">
        <w:t xml:space="preserve"> </w:t>
      </w:r>
      <w:r w:rsidRPr="00A0434F">
        <w:t>better</w:t>
      </w:r>
      <w:r w:rsidR="009037DA">
        <w:t xml:space="preserve"> </w:t>
      </w:r>
      <w:r w:rsidRPr="00A0434F">
        <w:t>control</w:t>
      </w:r>
      <w:r w:rsidR="009037DA">
        <w:t xml:space="preserve"> </w:t>
      </w:r>
      <w:r w:rsidRPr="00A0434F">
        <w:t>over</w:t>
      </w:r>
      <w:r w:rsidR="009037DA">
        <w:t xml:space="preserve"> </w:t>
      </w:r>
      <w:r w:rsidRPr="00A0434F">
        <w:t>records</w:t>
      </w:r>
      <w:r w:rsidR="009037DA">
        <w:t xml:space="preserve"> </w:t>
      </w:r>
      <w:r w:rsidRPr="00A0434F">
        <w:t>being</w:t>
      </w:r>
      <w:r w:rsidR="009037DA">
        <w:t xml:space="preserve"> </w:t>
      </w:r>
      <w:r w:rsidRPr="00A0434F">
        <w:t>retrieved</w:t>
      </w:r>
      <w:r w:rsidR="009037DA">
        <w:t xml:space="preserve"> </w:t>
      </w:r>
      <w:r w:rsidRPr="00A0434F">
        <w:t>as</w:t>
      </w:r>
      <w:r w:rsidR="009037DA">
        <w:t xml:space="preserve"> </w:t>
      </w:r>
      <w:r w:rsidRPr="00A0434F">
        <w:t>well</w:t>
      </w:r>
      <w:r w:rsidR="009037DA">
        <w:t xml:space="preserve"> </w:t>
      </w:r>
      <w:r w:rsidRPr="00A0434F">
        <w:t>as</w:t>
      </w:r>
      <w:r w:rsidR="009037DA">
        <w:t xml:space="preserve"> </w:t>
      </w:r>
      <w:r w:rsidRPr="00A0434F">
        <w:t>strongly</w:t>
      </w:r>
      <w:r w:rsidR="009037DA">
        <w:t xml:space="preserve"> </w:t>
      </w:r>
      <w:r w:rsidRPr="00A0434F">
        <w:t>typed</w:t>
      </w:r>
      <w:r w:rsidR="009037DA">
        <w:t xml:space="preserve"> </w:t>
      </w:r>
      <w:r w:rsidRPr="00A0434F">
        <w:t>data</w:t>
      </w:r>
      <w:r w:rsidR="009037DA">
        <w:t xml:space="preserve"> </w:t>
      </w:r>
      <w:r w:rsidRPr="00A0434F">
        <w:t>sets</w:t>
      </w:r>
      <w:r w:rsidR="009037DA">
        <w:t xml:space="preserve"> </w:t>
      </w:r>
      <w:r w:rsidRPr="00A0434F">
        <w:t>so</w:t>
      </w:r>
      <w:r w:rsidR="009037DA">
        <w:t xml:space="preserve"> </w:t>
      </w:r>
      <w:r w:rsidRPr="00A0434F">
        <w:t>you</w:t>
      </w:r>
      <w:r w:rsidR="009037DA">
        <w:t xml:space="preserve"> </w:t>
      </w:r>
      <w:r w:rsidRPr="00A0434F">
        <w:t>can</w:t>
      </w:r>
      <w:r w:rsidR="009037DA">
        <w:t xml:space="preserve"> </w:t>
      </w:r>
      <w:r w:rsidRPr="00A0434F">
        <w:t>create</w:t>
      </w:r>
      <w:r w:rsidR="009037DA">
        <w:t xml:space="preserve"> </w:t>
      </w:r>
      <w:r w:rsidRPr="00A0434F">
        <w:t>robust</w:t>
      </w:r>
      <w:r w:rsidR="009037DA">
        <w:t xml:space="preserve"> </w:t>
      </w:r>
      <w:r w:rsidRPr="00A0434F">
        <w:t>applications.</w:t>
      </w:r>
    </w:p>
    <w:p w:rsidR="000B5111" w:rsidRPr="00A0434F" w:rsidRDefault="000B5111" w:rsidP="00A0434F">
      <w:r w:rsidRPr="00A0434F">
        <w:t>For</w:t>
      </w:r>
      <w:r w:rsidR="009037DA">
        <w:t xml:space="preserve"> </w:t>
      </w:r>
      <w:r w:rsidRPr="00A0434F">
        <w:t>more</w:t>
      </w:r>
      <w:r w:rsidR="009037DA">
        <w:t xml:space="preserve"> </w:t>
      </w:r>
      <w:r w:rsidRPr="00A0434F">
        <w:t>information</w:t>
      </w:r>
      <w:r w:rsidR="009037DA">
        <w:t xml:space="preserve"> </w:t>
      </w:r>
      <w:r w:rsidRPr="00A0434F">
        <w:t>on</w:t>
      </w:r>
      <w:r w:rsidR="009037DA">
        <w:t xml:space="preserve"> </w:t>
      </w:r>
      <w:r w:rsidRPr="00A0434F">
        <w:t>.NET</w:t>
      </w:r>
      <w:r w:rsidR="009037DA">
        <w:t xml:space="preserve"> </w:t>
      </w:r>
      <w:r w:rsidRPr="00A0434F">
        <w:t>Data</w:t>
      </w:r>
      <w:r w:rsidR="009037DA">
        <w:t xml:space="preserve"> </w:t>
      </w:r>
      <w:r w:rsidRPr="00A0434F">
        <w:t>Application</w:t>
      </w:r>
      <w:r w:rsidR="009037DA">
        <w:t xml:space="preserve"> </w:t>
      </w:r>
      <w:r w:rsidRPr="00A0434F">
        <w:t>Blocks,</w:t>
      </w:r>
      <w:r w:rsidR="009037DA">
        <w:t xml:space="preserve"> </w:t>
      </w:r>
      <w:r w:rsidRPr="00A0434F">
        <w:t>see:</w:t>
      </w:r>
    </w:p>
    <w:p w:rsidR="000B5111" w:rsidRPr="00A0434F" w:rsidRDefault="000B5111" w:rsidP="00A0434F">
      <w:r w:rsidRPr="00A0434F">
        <w:t>http://msdn.microsoft.com/library/default.asp?url=/library/en-us/dnbda/html/daab-rm</w:t>
      </w:r>
    </w:p>
    <w:p w:rsidR="000B5111" w:rsidRDefault="000B5111" w:rsidP="00574333"/>
    <w:p w:rsidR="0013745B" w:rsidRDefault="0013745B" w:rsidP="0013745B">
      <w:pPr>
        <w:pStyle w:val="Heading3"/>
      </w:pPr>
      <w:bookmarkStart w:id="319" w:name="_Ref163280060"/>
      <w:bookmarkStart w:id="320" w:name="_Toc414885738"/>
      <w:r>
        <w:t>ODBC</w:t>
      </w:r>
      <w:r w:rsidR="009037DA">
        <w:t xml:space="preserve"> </w:t>
      </w:r>
      <w:r>
        <w:t>Driver</w:t>
      </w:r>
      <w:r w:rsidR="009037DA">
        <w:t xml:space="preserve"> </w:t>
      </w:r>
      <w:r>
        <w:t>Support</w:t>
      </w:r>
      <w:bookmarkEnd w:id="319"/>
      <w:bookmarkEnd w:id="320"/>
    </w:p>
    <w:p w:rsidR="0013745B" w:rsidRDefault="0013745B" w:rsidP="0013745B">
      <w:r>
        <w:t>You</w:t>
      </w:r>
      <w:r w:rsidR="009037DA">
        <w:t xml:space="preserve"> </w:t>
      </w:r>
      <w:r>
        <w:t>might</w:t>
      </w:r>
      <w:r w:rsidR="009037DA">
        <w:t xml:space="preserve"> </w:t>
      </w:r>
      <w:r>
        <w:t>ask,</w:t>
      </w:r>
      <w:r w:rsidR="009037DA">
        <w:t xml:space="preserve"> </w:t>
      </w:r>
      <w:r>
        <w:t>“Why</w:t>
      </w:r>
      <w:r w:rsidR="009037DA">
        <w:t xml:space="preserve"> </w:t>
      </w:r>
      <w:r>
        <w:t>doesn’t</w:t>
      </w:r>
      <w:r w:rsidR="009037DA">
        <w:t xml:space="preserve"> </w:t>
      </w:r>
      <w:r>
        <w:t>Iron</w:t>
      </w:r>
      <w:r w:rsidR="009037DA">
        <w:t xml:space="preserve"> </w:t>
      </w:r>
      <w:r>
        <w:t>Speed</w:t>
      </w:r>
      <w:r w:rsidR="009037DA">
        <w:t xml:space="preserve"> </w:t>
      </w:r>
      <w:r>
        <w:t>Designer</w:t>
      </w:r>
      <w:r w:rsidR="009037DA">
        <w:t xml:space="preserve"> </w:t>
      </w:r>
      <w:r>
        <w:t>use</w:t>
      </w:r>
      <w:r w:rsidR="009037DA">
        <w:t xml:space="preserve"> </w:t>
      </w:r>
      <w:r>
        <w:t>ODBC</w:t>
      </w:r>
      <w:r w:rsidR="009037DA">
        <w:t xml:space="preserve"> </w:t>
      </w:r>
      <w:r>
        <w:t>to</w:t>
      </w:r>
      <w:r w:rsidR="009037DA">
        <w:t xml:space="preserve"> </w:t>
      </w:r>
      <w:r>
        <w:t>support</w:t>
      </w:r>
      <w:r w:rsidR="009037DA">
        <w:t xml:space="preserve"> </w:t>
      </w:r>
      <w:r>
        <w:t>all</w:t>
      </w:r>
      <w:r w:rsidR="009037DA">
        <w:t xml:space="preserve"> </w:t>
      </w:r>
      <w:r>
        <w:t>databases?”</w:t>
      </w:r>
      <w:r w:rsidR="009037DA">
        <w:t xml:space="preserve">  </w:t>
      </w:r>
      <w:r>
        <w:t>There</w:t>
      </w:r>
      <w:r w:rsidR="009037DA">
        <w:t xml:space="preserve"> </w:t>
      </w:r>
      <w:r>
        <w:t>are</w:t>
      </w:r>
      <w:r w:rsidR="009037DA">
        <w:t xml:space="preserve"> </w:t>
      </w:r>
      <w:r>
        <w:t>several</w:t>
      </w:r>
      <w:r w:rsidR="009037DA">
        <w:t xml:space="preserve"> </w:t>
      </w:r>
      <w:r>
        <w:t>reasons.</w:t>
      </w:r>
    </w:p>
    <w:p w:rsidR="0013745B" w:rsidRDefault="0013745B" w:rsidP="0013745B">
      <w:pPr>
        <w:pStyle w:val="Heading5"/>
      </w:pPr>
      <w:r>
        <w:t>Schema</w:t>
      </w:r>
      <w:r w:rsidR="009037DA">
        <w:t xml:space="preserve"> </w:t>
      </w:r>
      <w:r>
        <w:t>querying</w:t>
      </w:r>
      <w:r w:rsidR="009037DA">
        <w:t xml:space="preserve"> </w:t>
      </w:r>
      <w:r>
        <w:t>is</w:t>
      </w:r>
      <w:r w:rsidR="009037DA">
        <w:t xml:space="preserve"> </w:t>
      </w:r>
      <w:r>
        <w:t>not</w:t>
      </w:r>
      <w:r w:rsidR="009037DA">
        <w:t xml:space="preserve"> </w:t>
      </w:r>
      <w:r>
        <w:t>supported</w:t>
      </w:r>
      <w:r w:rsidR="009037DA">
        <w:t xml:space="preserve"> </w:t>
      </w:r>
      <w:r>
        <w:t>by</w:t>
      </w:r>
      <w:r w:rsidR="009037DA">
        <w:t xml:space="preserve"> </w:t>
      </w:r>
      <w:r>
        <w:t>ODBC</w:t>
      </w:r>
    </w:p>
    <w:p w:rsidR="0013745B" w:rsidRDefault="0013745B" w:rsidP="0013745B">
      <w:r>
        <w:t>Iron</w:t>
      </w:r>
      <w:r w:rsidR="009037DA">
        <w:t xml:space="preserve"> </w:t>
      </w:r>
      <w:r>
        <w:t>Speed</w:t>
      </w:r>
      <w:r w:rsidR="009037DA">
        <w:t xml:space="preserve"> </w:t>
      </w:r>
      <w:r>
        <w:t>Designer</w:t>
      </w:r>
      <w:r w:rsidR="009037DA">
        <w:t xml:space="preserve"> </w:t>
      </w:r>
      <w:r>
        <w:t>uses</w:t>
      </w:r>
      <w:r w:rsidR="009037DA">
        <w:t xml:space="preserve"> </w:t>
      </w:r>
      <w:r>
        <w:t>the</w:t>
      </w:r>
      <w:r w:rsidR="009037DA">
        <w:t xml:space="preserve"> </w:t>
      </w:r>
      <w:proofErr w:type="spellStart"/>
      <w:proofErr w:type="gramStart"/>
      <w:r>
        <w:t>GetOLEDBSchemaTable</w:t>
      </w:r>
      <w:proofErr w:type="spellEnd"/>
      <w:r>
        <w:t>(</w:t>
      </w:r>
      <w:proofErr w:type="gramEnd"/>
      <w:r>
        <w:t>)</w:t>
      </w:r>
      <w:r w:rsidR="009037DA">
        <w:t xml:space="preserve"> </w:t>
      </w:r>
      <w:r>
        <w:t>method</w:t>
      </w:r>
      <w:r w:rsidR="009037DA">
        <w:t xml:space="preserve"> </w:t>
      </w:r>
      <w:r>
        <w:t>in</w:t>
      </w:r>
      <w:r w:rsidR="009037DA">
        <w:t xml:space="preserve"> </w:t>
      </w:r>
      <w:r>
        <w:t>OLEDB</w:t>
      </w:r>
      <w:r w:rsidR="009037DA">
        <w:t xml:space="preserve"> </w:t>
      </w:r>
      <w:r>
        <w:t>to</w:t>
      </w:r>
      <w:r w:rsidR="009037DA">
        <w:t xml:space="preserve"> </w:t>
      </w:r>
      <w:r>
        <w:t>query</w:t>
      </w:r>
      <w:r w:rsidR="009037DA">
        <w:t xml:space="preserve"> </w:t>
      </w:r>
      <w:r>
        <w:t>the</w:t>
      </w:r>
      <w:r w:rsidR="009037DA">
        <w:t xml:space="preserve"> </w:t>
      </w:r>
      <w:r>
        <w:t>database</w:t>
      </w:r>
      <w:r w:rsidR="009037DA">
        <w:t xml:space="preserve"> </w:t>
      </w:r>
      <w:r>
        <w:t>for</w:t>
      </w:r>
      <w:r w:rsidR="009037DA">
        <w:t xml:space="preserve"> </w:t>
      </w:r>
      <w:r>
        <w:t>its</w:t>
      </w:r>
      <w:r w:rsidR="009037DA">
        <w:t xml:space="preserve"> </w:t>
      </w:r>
      <w:r>
        <w:t>schema.</w:t>
      </w:r>
      <w:r w:rsidR="009037DA">
        <w:t xml:space="preserve">  </w:t>
      </w:r>
      <w:r>
        <w:t>Iron</w:t>
      </w:r>
      <w:r w:rsidR="009037DA">
        <w:t xml:space="preserve"> </w:t>
      </w:r>
      <w:r>
        <w:t>Speed</w:t>
      </w:r>
      <w:r w:rsidR="009037DA">
        <w:t xml:space="preserve"> </w:t>
      </w:r>
      <w:r>
        <w:t>Designer</w:t>
      </w:r>
      <w:r w:rsidR="009037DA">
        <w:t xml:space="preserve"> </w:t>
      </w:r>
      <w:r>
        <w:t>needs</w:t>
      </w:r>
      <w:r w:rsidR="009037DA">
        <w:t xml:space="preserve"> </w:t>
      </w:r>
      <w:r>
        <w:t>the</w:t>
      </w:r>
      <w:r w:rsidR="009037DA">
        <w:t xml:space="preserve"> </w:t>
      </w:r>
      <w:r>
        <w:t>database</w:t>
      </w:r>
      <w:r w:rsidR="009037DA">
        <w:t xml:space="preserve"> </w:t>
      </w:r>
      <w:r>
        <w:t>schema</w:t>
      </w:r>
      <w:r w:rsidR="009037DA">
        <w:t xml:space="preserve"> </w:t>
      </w:r>
      <w:r>
        <w:t>information</w:t>
      </w:r>
      <w:r w:rsidR="009037DA">
        <w:t xml:space="preserve"> </w:t>
      </w:r>
      <w:r>
        <w:t>in</w:t>
      </w:r>
      <w:r w:rsidR="009037DA">
        <w:t xml:space="preserve"> </w:t>
      </w:r>
      <w:r>
        <w:t>order</w:t>
      </w:r>
      <w:r w:rsidR="009037DA">
        <w:t xml:space="preserve"> </w:t>
      </w:r>
      <w:r>
        <w:t>to</w:t>
      </w:r>
      <w:r w:rsidR="009037DA">
        <w:t xml:space="preserve"> </w:t>
      </w:r>
      <w:r w:rsidR="00820229">
        <w:t>create</w:t>
      </w:r>
      <w:r w:rsidR="009037DA">
        <w:t xml:space="preserve"> </w:t>
      </w:r>
      <w:r>
        <w:t>the</w:t>
      </w:r>
      <w:r w:rsidR="009037DA">
        <w:t xml:space="preserve"> </w:t>
      </w:r>
      <w:r>
        <w:t>Data</w:t>
      </w:r>
      <w:r w:rsidR="009037DA">
        <w:t xml:space="preserve"> </w:t>
      </w:r>
      <w:r>
        <w:t>Access</w:t>
      </w:r>
      <w:r w:rsidR="009037DA">
        <w:t xml:space="preserve"> </w:t>
      </w:r>
      <w:r>
        <w:t>Layer</w:t>
      </w:r>
      <w:r w:rsidR="009037DA">
        <w:t xml:space="preserve"> </w:t>
      </w:r>
      <w:r>
        <w:t>classes</w:t>
      </w:r>
      <w:r w:rsidR="009037DA">
        <w:t xml:space="preserve"> </w:t>
      </w:r>
      <w:r>
        <w:t>for</w:t>
      </w:r>
      <w:r w:rsidR="009037DA">
        <w:t xml:space="preserve"> </w:t>
      </w:r>
      <w:r>
        <w:t>your</w:t>
      </w:r>
      <w:r w:rsidR="009037DA">
        <w:t xml:space="preserve"> </w:t>
      </w:r>
      <w:r>
        <w:t>application.</w:t>
      </w:r>
      <w:r w:rsidR="009037DA">
        <w:t xml:space="preserve">  </w:t>
      </w:r>
      <w:r>
        <w:t>Such</w:t>
      </w:r>
      <w:r w:rsidR="009037DA">
        <w:t xml:space="preserve"> </w:t>
      </w:r>
      <w:r>
        <w:t>a</w:t>
      </w:r>
      <w:r w:rsidR="009037DA">
        <w:t xml:space="preserve"> </w:t>
      </w:r>
      <w:r>
        <w:t>schema</w:t>
      </w:r>
      <w:r w:rsidR="009037DA">
        <w:t xml:space="preserve"> </w:t>
      </w:r>
      <w:r>
        <w:t>querying</w:t>
      </w:r>
      <w:r w:rsidR="009037DA">
        <w:t xml:space="preserve"> </w:t>
      </w:r>
      <w:r>
        <w:t>mechanism</w:t>
      </w:r>
      <w:r w:rsidR="009037DA">
        <w:t xml:space="preserve"> </w:t>
      </w:r>
      <w:r>
        <w:t>is</w:t>
      </w:r>
      <w:r w:rsidR="009037DA">
        <w:t xml:space="preserve"> </w:t>
      </w:r>
      <w:r>
        <w:t>not</w:t>
      </w:r>
      <w:r w:rsidR="009037DA">
        <w:t xml:space="preserve"> </w:t>
      </w:r>
      <w:r>
        <w:t>available</w:t>
      </w:r>
      <w:r w:rsidR="009037DA">
        <w:t xml:space="preserve"> </w:t>
      </w:r>
      <w:r>
        <w:t>in</w:t>
      </w:r>
      <w:r w:rsidR="009037DA">
        <w:t xml:space="preserve"> </w:t>
      </w:r>
      <w:r>
        <w:t>ODBC.</w:t>
      </w:r>
    </w:p>
    <w:p w:rsidR="0013745B" w:rsidRDefault="0013745B" w:rsidP="0013745B">
      <w:r>
        <w:t>In</w:t>
      </w:r>
      <w:r w:rsidR="009037DA">
        <w:t xml:space="preserve"> </w:t>
      </w:r>
      <w:r>
        <w:t>fact,</w:t>
      </w:r>
      <w:r w:rsidR="009037DA">
        <w:t xml:space="preserve"> </w:t>
      </w:r>
      <w:r>
        <w:t>many</w:t>
      </w:r>
      <w:r w:rsidR="009037DA">
        <w:t xml:space="preserve"> </w:t>
      </w:r>
      <w:r>
        <w:t>databases</w:t>
      </w:r>
      <w:r w:rsidR="009037DA">
        <w:t xml:space="preserve"> </w:t>
      </w:r>
      <w:r>
        <w:t>do</w:t>
      </w:r>
      <w:r w:rsidR="009037DA">
        <w:t xml:space="preserve"> </w:t>
      </w:r>
      <w:r>
        <w:t>not</w:t>
      </w:r>
      <w:r w:rsidR="009037DA">
        <w:t xml:space="preserve"> </w:t>
      </w:r>
      <w:r>
        <w:t>even</w:t>
      </w:r>
      <w:r w:rsidR="009037DA">
        <w:t xml:space="preserve"> </w:t>
      </w:r>
      <w:r>
        <w:t>provide</w:t>
      </w:r>
      <w:r w:rsidR="009037DA">
        <w:t xml:space="preserve"> </w:t>
      </w:r>
      <w:r>
        <w:t>a</w:t>
      </w:r>
      <w:r w:rsidR="009037DA">
        <w:t xml:space="preserve"> </w:t>
      </w:r>
      <w:proofErr w:type="spellStart"/>
      <w:proofErr w:type="gramStart"/>
      <w:r>
        <w:t>GetOLEDBSchemaTable</w:t>
      </w:r>
      <w:proofErr w:type="spellEnd"/>
      <w:r>
        <w:t>(</w:t>
      </w:r>
      <w:proofErr w:type="gramEnd"/>
      <w:r>
        <w:t>)</w:t>
      </w:r>
      <w:r w:rsidR="009037DA">
        <w:t xml:space="preserve"> </w:t>
      </w:r>
      <w:r>
        <w:t>method</w:t>
      </w:r>
      <w:r w:rsidR="009037DA">
        <w:t xml:space="preserve"> </w:t>
      </w:r>
      <w:r>
        <w:t>for</w:t>
      </w:r>
      <w:r w:rsidR="009037DA">
        <w:t xml:space="preserve"> </w:t>
      </w:r>
      <w:r>
        <w:t>schema</w:t>
      </w:r>
      <w:r w:rsidR="009037DA">
        <w:t xml:space="preserve"> </w:t>
      </w:r>
      <w:r>
        <w:t>querying,</w:t>
      </w:r>
      <w:r w:rsidR="009037DA">
        <w:t xml:space="preserve"> </w:t>
      </w:r>
      <w:r>
        <w:t>so</w:t>
      </w:r>
      <w:r w:rsidR="009037DA">
        <w:t xml:space="preserve"> </w:t>
      </w:r>
      <w:r>
        <w:t>we</w:t>
      </w:r>
      <w:r w:rsidR="009037DA">
        <w:t xml:space="preserve"> </w:t>
      </w:r>
      <w:r>
        <w:t>must</w:t>
      </w:r>
      <w:r w:rsidR="009037DA">
        <w:t xml:space="preserve"> </w:t>
      </w:r>
      <w:r>
        <w:t>write</w:t>
      </w:r>
      <w:r w:rsidR="009037DA">
        <w:t xml:space="preserve"> </w:t>
      </w:r>
      <w:r>
        <w:t>custom</w:t>
      </w:r>
      <w:r w:rsidR="009037DA">
        <w:t xml:space="preserve"> </w:t>
      </w:r>
      <w:r>
        <w:t>schema</w:t>
      </w:r>
      <w:r w:rsidR="009037DA">
        <w:t xml:space="preserve"> </w:t>
      </w:r>
      <w:r>
        <w:t>querying</w:t>
      </w:r>
      <w:r w:rsidR="009037DA">
        <w:t xml:space="preserve"> </w:t>
      </w:r>
      <w:r>
        <w:t>code</w:t>
      </w:r>
      <w:r w:rsidR="009037DA">
        <w:t xml:space="preserve"> </w:t>
      </w:r>
      <w:r>
        <w:t>for</w:t>
      </w:r>
      <w:r w:rsidR="009037DA">
        <w:t xml:space="preserve"> </w:t>
      </w:r>
      <w:r>
        <w:t>these</w:t>
      </w:r>
      <w:r w:rsidR="009037DA">
        <w:t xml:space="preserve"> </w:t>
      </w:r>
      <w:r>
        <w:t>databases.</w:t>
      </w:r>
      <w:r w:rsidR="009037DA">
        <w:t xml:space="preserve">  </w:t>
      </w:r>
      <w:r>
        <w:t>Specifically,</w:t>
      </w:r>
      <w:r w:rsidR="009037DA">
        <w:t xml:space="preserve"> </w:t>
      </w:r>
      <w:r>
        <w:t>Iron</w:t>
      </w:r>
      <w:r w:rsidR="009037DA">
        <w:t xml:space="preserve"> </w:t>
      </w:r>
      <w:r>
        <w:t>Speed</w:t>
      </w:r>
      <w:r w:rsidR="009037DA">
        <w:t xml:space="preserve"> </w:t>
      </w:r>
      <w:r>
        <w:t>Designer</w:t>
      </w:r>
      <w:r w:rsidR="009037DA">
        <w:t xml:space="preserve"> </w:t>
      </w:r>
      <w:r>
        <w:t>queries</w:t>
      </w:r>
      <w:r w:rsidR="009037DA">
        <w:t xml:space="preserve"> </w:t>
      </w:r>
      <w:r>
        <w:t>for</w:t>
      </w:r>
      <w:r w:rsidR="009037DA">
        <w:t xml:space="preserve"> </w:t>
      </w:r>
      <w:r>
        <w:t>information</w:t>
      </w:r>
      <w:r w:rsidR="009037DA">
        <w:t xml:space="preserve"> </w:t>
      </w:r>
      <w:r>
        <w:t>about:</w:t>
      </w:r>
    </w:p>
    <w:p w:rsidR="0013745B" w:rsidRPr="00683D79" w:rsidRDefault="0013745B" w:rsidP="00475C7A">
      <w:pPr>
        <w:numPr>
          <w:ilvl w:val="0"/>
          <w:numId w:val="34"/>
        </w:numPr>
      </w:pPr>
      <w:r w:rsidRPr="00683D79">
        <w:t>Tables</w:t>
      </w:r>
    </w:p>
    <w:p w:rsidR="0013745B" w:rsidRPr="00683D79" w:rsidRDefault="0013745B" w:rsidP="00475C7A">
      <w:pPr>
        <w:numPr>
          <w:ilvl w:val="0"/>
          <w:numId w:val="34"/>
        </w:numPr>
      </w:pPr>
      <w:r w:rsidRPr="00683D79">
        <w:t>Columns</w:t>
      </w:r>
      <w:r w:rsidR="009037DA">
        <w:t xml:space="preserve"> </w:t>
      </w:r>
      <w:r w:rsidRPr="00683D79">
        <w:t>(fields</w:t>
      </w:r>
      <w:r w:rsidR="009037DA">
        <w:t xml:space="preserve"> </w:t>
      </w:r>
      <w:r w:rsidRPr="00683D79">
        <w:t>in</w:t>
      </w:r>
      <w:r w:rsidR="009037DA">
        <w:t xml:space="preserve"> </w:t>
      </w:r>
      <w:r w:rsidRPr="00683D79">
        <w:t>tables)</w:t>
      </w:r>
    </w:p>
    <w:p w:rsidR="0013745B" w:rsidRPr="00683D79" w:rsidRDefault="0013745B" w:rsidP="00475C7A">
      <w:pPr>
        <w:numPr>
          <w:ilvl w:val="0"/>
          <w:numId w:val="34"/>
        </w:numPr>
      </w:pPr>
      <w:r w:rsidRPr="00683D79">
        <w:t>Primary</w:t>
      </w:r>
      <w:r w:rsidR="009037DA">
        <w:t xml:space="preserve"> </w:t>
      </w:r>
      <w:r w:rsidRPr="00683D79">
        <w:t>keys</w:t>
      </w:r>
    </w:p>
    <w:p w:rsidR="0013745B" w:rsidRPr="00683D79" w:rsidRDefault="0013745B" w:rsidP="00475C7A">
      <w:pPr>
        <w:numPr>
          <w:ilvl w:val="0"/>
          <w:numId w:val="34"/>
        </w:numPr>
      </w:pPr>
      <w:r w:rsidRPr="00683D79">
        <w:t>Foreign</w:t>
      </w:r>
      <w:r w:rsidR="009037DA">
        <w:t xml:space="preserve"> </w:t>
      </w:r>
      <w:r w:rsidRPr="00683D79">
        <w:t>keys</w:t>
      </w:r>
    </w:p>
    <w:p w:rsidR="0013745B" w:rsidRPr="00683D79" w:rsidRDefault="0013745B" w:rsidP="00475C7A">
      <w:pPr>
        <w:numPr>
          <w:ilvl w:val="0"/>
          <w:numId w:val="34"/>
        </w:numPr>
      </w:pPr>
      <w:r w:rsidRPr="00683D79">
        <w:t>Constants</w:t>
      </w:r>
      <w:r w:rsidR="009037DA">
        <w:t xml:space="preserve"> </w:t>
      </w:r>
      <w:r w:rsidRPr="00683D79">
        <w:t>used</w:t>
      </w:r>
      <w:r w:rsidR="009037DA">
        <w:t xml:space="preserve"> </w:t>
      </w:r>
      <w:r w:rsidRPr="00683D79">
        <w:t>as</w:t>
      </w:r>
      <w:r w:rsidR="009037DA">
        <w:t xml:space="preserve"> </w:t>
      </w:r>
      <w:r w:rsidRPr="00683D79">
        <w:t>database</w:t>
      </w:r>
      <w:r w:rsidR="009037DA">
        <w:t xml:space="preserve"> </w:t>
      </w:r>
      <w:r w:rsidRPr="00683D79">
        <w:t>defaults</w:t>
      </w:r>
    </w:p>
    <w:p w:rsidR="0013745B" w:rsidRDefault="0013745B" w:rsidP="0013745B">
      <w:pPr>
        <w:pStyle w:val="Heading5"/>
      </w:pPr>
      <w:r>
        <w:t>SQL</w:t>
      </w:r>
      <w:r w:rsidR="009037DA">
        <w:t xml:space="preserve"> </w:t>
      </w:r>
      <w:r>
        <w:t>syntax</w:t>
      </w:r>
      <w:r w:rsidR="009037DA">
        <w:t xml:space="preserve"> </w:t>
      </w:r>
      <w:r>
        <w:t>varies</w:t>
      </w:r>
      <w:r w:rsidR="009037DA">
        <w:t xml:space="preserve"> </w:t>
      </w:r>
      <w:r>
        <w:t>from</w:t>
      </w:r>
      <w:r w:rsidR="009037DA">
        <w:t xml:space="preserve"> </w:t>
      </w:r>
      <w:r>
        <w:t>database</w:t>
      </w:r>
      <w:r w:rsidR="009037DA">
        <w:t xml:space="preserve"> </w:t>
      </w:r>
      <w:r>
        <w:t>to</w:t>
      </w:r>
      <w:r w:rsidR="009037DA">
        <w:t xml:space="preserve"> </w:t>
      </w:r>
      <w:r>
        <w:t>database</w:t>
      </w:r>
    </w:p>
    <w:p w:rsidR="0013745B" w:rsidRDefault="0013745B" w:rsidP="0013745B">
      <w:r>
        <w:t>Iron</w:t>
      </w:r>
      <w:r w:rsidR="009037DA">
        <w:t xml:space="preserve"> </w:t>
      </w:r>
      <w:r>
        <w:t>Speed</w:t>
      </w:r>
      <w:r w:rsidR="009037DA">
        <w:t xml:space="preserve"> </w:t>
      </w:r>
      <w:r>
        <w:t>Designer</w:t>
      </w:r>
      <w:r w:rsidR="009037DA">
        <w:t xml:space="preserve"> </w:t>
      </w:r>
      <w:r w:rsidR="00D8250A">
        <w:t>creates</w:t>
      </w:r>
      <w:r w:rsidR="009037DA">
        <w:t xml:space="preserve"> </w:t>
      </w:r>
      <w:r>
        <w:t>SQL</w:t>
      </w:r>
      <w:r w:rsidR="009037DA">
        <w:t xml:space="preserve"> </w:t>
      </w:r>
      <w:r>
        <w:t>for</w:t>
      </w:r>
      <w:r w:rsidR="009037DA">
        <w:t xml:space="preserve"> </w:t>
      </w:r>
      <w:r>
        <w:t>your</w:t>
      </w:r>
      <w:r w:rsidR="009037DA">
        <w:t xml:space="preserve"> </w:t>
      </w:r>
      <w:r>
        <w:t>application.</w:t>
      </w:r>
      <w:r w:rsidR="009037DA">
        <w:t xml:space="preserve">  </w:t>
      </w:r>
      <w:r>
        <w:t>Unfortunately,</w:t>
      </w:r>
      <w:r w:rsidR="009037DA">
        <w:t xml:space="preserve"> </w:t>
      </w:r>
      <w:r>
        <w:t>the</w:t>
      </w:r>
      <w:r w:rsidR="009037DA">
        <w:t xml:space="preserve"> </w:t>
      </w:r>
      <w:r>
        <w:t>SQL</w:t>
      </w:r>
      <w:r w:rsidR="009037DA">
        <w:t xml:space="preserve"> </w:t>
      </w:r>
      <w:r>
        <w:t>language</w:t>
      </w:r>
      <w:r w:rsidR="009037DA">
        <w:t xml:space="preserve"> </w:t>
      </w:r>
      <w:r>
        <w:t>syntax</w:t>
      </w:r>
      <w:r w:rsidR="009037DA">
        <w:t xml:space="preserve"> </w:t>
      </w:r>
      <w:r>
        <w:t>varies</w:t>
      </w:r>
      <w:r w:rsidR="009037DA">
        <w:t xml:space="preserve"> </w:t>
      </w:r>
      <w:r>
        <w:t>from</w:t>
      </w:r>
      <w:r w:rsidR="009037DA">
        <w:t xml:space="preserve"> </w:t>
      </w:r>
      <w:r>
        <w:t>database</w:t>
      </w:r>
      <w:r w:rsidR="009037DA">
        <w:t xml:space="preserve"> </w:t>
      </w:r>
      <w:r>
        <w:t>to</w:t>
      </w:r>
      <w:r w:rsidR="009037DA">
        <w:t xml:space="preserve"> </w:t>
      </w:r>
      <w:r>
        <w:t>database,</w:t>
      </w:r>
      <w:r w:rsidR="009037DA">
        <w:t xml:space="preserve"> </w:t>
      </w:r>
      <w:r>
        <w:t>requiring</w:t>
      </w:r>
      <w:r w:rsidR="009037DA">
        <w:t xml:space="preserve"> </w:t>
      </w:r>
      <w:r>
        <w:t>us</w:t>
      </w:r>
      <w:r w:rsidR="009037DA">
        <w:t xml:space="preserve"> </w:t>
      </w:r>
      <w:r>
        <w:t>to</w:t>
      </w:r>
      <w:r w:rsidR="009037DA">
        <w:t xml:space="preserve"> </w:t>
      </w:r>
      <w:r>
        <w:t>implement</w:t>
      </w:r>
      <w:r w:rsidR="009037DA">
        <w:t xml:space="preserve"> </w:t>
      </w:r>
      <w:r>
        <w:t>custom</w:t>
      </w:r>
      <w:r w:rsidR="009037DA">
        <w:t xml:space="preserve"> </w:t>
      </w:r>
      <w:r>
        <w:t>SQL</w:t>
      </w:r>
      <w:r w:rsidR="009037DA">
        <w:t xml:space="preserve"> </w:t>
      </w:r>
      <w:r>
        <w:t>for</w:t>
      </w:r>
      <w:r w:rsidR="009037DA">
        <w:t xml:space="preserve"> </w:t>
      </w:r>
      <w:r>
        <w:t>each</w:t>
      </w:r>
      <w:r w:rsidR="009037DA">
        <w:t xml:space="preserve"> </w:t>
      </w:r>
      <w:r>
        <w:t>database.</w:t>
      </w:r>
      <w:r w:rsidR="009037DA">
        <w:t xml:space="preserve">  </w:t>
      </w:r>
      <w:r>
        <w:t>One</w:t>
      </w:r>
      <w:r w:rsidR="009037DA">
        <w:t xml:space="preserve"> </w:t>
      </w:r>
      <w:r>
        <w:t>simple</w:t>
      </w:r>
      <w:r w:rsidR="009037DA">
        <w:t xml:space="preserve"> </w:t>
      </w:r>
      <w:r>
        <w:t>example</w:t>
      </w:r>
      <w:r w:rsidR="009037DA">
        <w:t xml:space="preserve"> </w:t>
      </w:r>
      <w:r>
        <w:t>of</w:t>
      </w:r>
      <w:r w:rsidR="009037DA">
        <w:t xml:space="preserve"> </w:t>
      </w:r>
      <w:r>
        <w:t>SQL</w:t>
      </w:r>
      <w:r w:rsidR="009037DA">
        <w:t xml:space="preserve"> </w:t>
      </w:r>
      <w:r>
        <w:t>syntax</w:t>
      </w:r>
      <w:r w:rsidR="009037DA">
        <w:t xml:space="preserve"> </w:t>
      </w:r>
      <w:r>
        <w:t>variance</w:t>
      </w:r>
      <w:r w:rsidR="009037DA">
        <w:t xml:space="preserve"> </w:t>
      </w:r>
      <w:r>
        <w:t>is</w:t>
      </w:r>
      <w:r w:rsidR="009037DA">
        <w:t xml:space="preserve"> </w:t>
      </w:r>
      <w:r>
        <w:t>the</w:t>
      </w:r>
      <w:r w:rsidR="009037DA">
        <w:t xml:space="preserve"> </w:t>
      </w:r>
      <w:r>
        <w:t>characters</w:t>
      </w:r>
      <w:r w:rsidR="009037DA">
        <w:t xml:space="preserve"> </w:t>
      </w:r>
      <w:r>
        <w:t>used</w:t>
      </w:r>
      <w:r w:rsidR="009037DA">
        <w:t xml:space="preserve"> </w:t>
      </w:r>
      <w:r>
        <w:t>to</w:t>
      </w:r>
      <w:r w:rsidR="009037DA">
        <w:t xml:space="preserve"> </w:t>
      </w:r>
      <w:r>
        <w:t>enclose</w:t>
      </w:r>
      <w:r w:rsidR="009037DA">
        <w:t xml:space="preserve"> </w:t>
      </w:r>
      <w:r>
        <w:t>table</w:t>
      </w:r>
      <w:r w:rsidR="009037DA">
        <w:t xml:space="preserve"> </w:t>
      </w:r>
      <w:r>
        <w:t>names: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239"/>
        <w:gridCol w:w="3851"/>
      </w:tblGrid>
      <w:tr w:rsidR="0013745B">
        <w:trPr>
          <w:tblHeader/>
        </w:trPr>
        <w:tc>
          <w:tcPr>
            <w:tcW w:w="2239" w:type="dxa"/>
            <w:tcBorders>
              <w:top w:val="single" w:sz="12" w:space="0" w:color="FFFFFF"/>
              <w:left w:val="single" w:sz="12" w:space="0" w:color="FFFFFF"/>
              <w:bottom w:val="single" w:sz="12" w:space="0" w:color="FFFFFF"/>
              <w:right w:val="single" w:sz="12" w:space="0" w:color="FFFFFF"/>
            </w:tcBorders>
            <w:shd w:val="clear" w:color="auto" w:fill="808080"/>
          </w:tcPr>
          <w:p w:rsidR="0013745B" w:rsidRDefault="0013745B" w:rsidP="0013745B">
            <w:pPr>
              <w:pStyle w:val="TableHeading"/>
            </w:pPr>
            <w:r>
              <w:t>Database</w:t>
            </w:r>
          </w:p>
        </w:tc>
        <w:tc>
          <w:tcPr>
            <w:tcW w:w="3851" w:type="dxa"/>
            <w:tcBorders>
              <w:top w:val="single" w:sz="12" w:space="0" w:color="FFFFFF"/>
              <w:left w:val="single" w:sz="12" w:space="0" w:color="FFFFFF"/>
              <w:bottom w:val="single" w:sz="12" w:space="0" w:color="FFFFFF"/>
              <w:right w:val="single" w:sz="12" w:space="0" w:color="FFFFFF"/>
            </w:tcBorders>
            <w:shd w:val="clear" w:color="auto" w:fill="808080"/>
          </w:tcPr>
          <w:p w:rsidR="0013745B" w:rsidRDefault="0013745B" w:rsidP="0013745B">
            <w:pPr>
              <w:pStyle w:val="TableHeading"/>
            </w:pPr>
            <w:r>
              <w:t>Table</w:t>
            </w:r>
            <w:r w:rsidR="009037DA">
              <w:t xml:space="preserve"> </w:t>
            </w:r>
            <w:r>
              <w:t>Name</w:t>
            </w:r>
            <w:r w:rsidR="009037DA">
              <w:t xml:space="preserve"> </w:t>
            </w:r>
            <w:r>
              <w:t>Syntax</w:t>
            </w:r>
          </w:p>
        </w:tc>
      </w:tr>
      <w:tr w:rsidR="0013745B" w:rsidRPr="00904289">
        <w:tc>
          <w:tcPr>
            <w:tcW w:w="2239" w:type="dxa"/>
            <w:tcBorders>
              <w:top w:val="single" w:sz="12" w:space="0" w:color="FFFFFF"/>
              <w:left w:val="single" w:sz="12" w:space="0" w:color="FFFFFF"/>
              <w:bottom w:val="single" w:sz="12" w:space="0" w:color="FFFFFF"/>
              <w:right w:val="single" w:sz="12" w:space="0" w:color="FFFFFF"/>
            </w:tcBorders>
            <w:shd w:val="clear" w:color="auto" w:fill="E0E0E0"/>
          </w:tcPr>
          <w:p w:rsidR="0013745B" w:rsidRPr="00904289" w:rsidRDefault="0013745B" w:rsidP="0013745B">
            <w:r>
              <w:t>Microsoft</w:t>
            </w:r>
            <w:r w:rsidR="009037DA">
              <w:t xml:space="preserve"> </w:t>
            </w:r>
            <w:r>
              <w:t>SQL</w:t>
            </w:r>
            <w:r w:rsidR="009037DA">
              <w:t xml:space="preserve"> </w:t>
            </w:r>
            <w:r>
              <w:t>Server</w:t>
            </w:r>
          </w:p>
        </w:tc>
        <w:tc>
          <w:tcPr>
            <w:tcW w:w="3851" w:type="dxa"/>
            <w:tcBorders>
              <w:top w:val="single" w:sz="12" w:space="0" w:color="FFFFFF"/>
              <w:left w:val="single" w:sz="12" w:space="0" w:color="FFFFFF"/>
              <w:bottom w:val="single" w:sz="12" w:space="0" w:color="FFFFFF"/>
              <w:right w:val="single" w:sz="12" w:space="0" w:color="FFFFFF"/>
            </w:tcBorders>
            <w:shd w:val="clear" w:color="auto" w:fill="E0E0E0"/>
          </w:tcPr>
          <w:p w:rsidR="0013745B" w:rsidRPr="00904289" w:rsidRDefault="0013745B" w:rsidP="0013745B">
            <w:r>
              <w:t>[Customers]</w:t>
            </w:r>
            <w:r w:rsidR="009037DA">
              <w:t xml:space="preserve">  </w:t>
            </w:r>
            <w:r>
              <w:t>(Square</w:t>
            </w:r>
            <w:r w:rsidR="009037DA">
              <w:t xml:space="preserve"> </w:t>
            </w:r>
            <w:r>
              <w:t>brackets)</w:t>
            </w:r>
          </w:p>
        </w:tc>
      </w:tr>
      <w:tr w:rsidR="0013745B" w:rsidRPr="00904289">
        <w:tc>
          <w:tcPr>
            <w:tcW w:w="2239" w:type="dxa"/>
            <w:tcBorders>
              <w:top w:val="single" w:sz="12" w:space="0" w:color="FFFFFF"/>
              <w:left w:val="single" w:sz="12" w:space="0" w:color="FFFFFF"/>
              <w:bottom w:val="single" w:sz="12" w:space="0" w:color="FFFFFF"/>
              <w:right w:val="single" w:sz="12" w:space="0" w:color="FFFFFF"/>
            </w:tcBorders>
            <w:shd w:val="clear" w:color="auto" w:fill="E0E0E0"/>
          </w:tcPr>
          <w:p w:rsidR="0013745B" w:rsidRDefault="0013745B" w:rsidP="0013745B">
            <w:r>
              <w:t>Oracle</w:t>
            </w:r>
          </w:p>
        </w:tc>
        <w:tc>
          <w:tcPr>
            <w:tcW w:w="3851" w:type="dxa"/>
            <w:tcBorders>
              <w:top w:val="single" w:sz="12" w:space="0" w:color="FFFFFF"/>
              <w:left w:val="single" w:sz="12" w:space="0" w:color="FFFFFF"/>
              <w:bottom w:val="single" w:sz="12" w:space="0" w:color="FFFFFF"/>
              <w:right w:val="single" w:sz="12" w:space="0" w:color="FFFFFF"/>
            </w:tcBorders>
            <w:shd w:val="clear" w:color="auto" w:fill="E0E0E0"/>
          </w:tcPr>
          <w:p w:rsidR="0013745B" w:rsidRDefault="0013745B" w:rsidP="0013745B">
            <w:r>
              <w:t>“Customers”</w:t>
            </w:r>
            <w:r w:rsidR="009037DA">
              <w:t xml:space="preserve">  </w:t>
            </w:r>
            <w:r>
              <w:t>(Double</w:t>
            </w:r>
            <w:r w:rsidR="009037DA">
              <w:t xml:space="preserve"> </w:t>
            </w:r>
            <w:r>
              <w:t>quote</w:t>
            </w:r>
            <w:r w:rsidR="009037DA">
              <w:t xml:space="preserve"> </w:t>
            </w:r>
            <w:r>
              <w:t>characters)</w:t>
            </w:r>
          </w:p>
        </w:tc>
      </w:tr>
      <w:tr w:rsidR="0013745B" w:rsidRPr="00904289">
        <w:tc>
          <w:tcPr>
            <w:tcW w:w="2239" w:type="dxa"/>
            <w:tcBorders>
              <w:top w:val="single" w:sz="12" w:space="0" w:color="FFFFFF"/>
              <w:left w:val="single" w:sz="12" w:space="0" w:color="FFFFFF"/>
              <w:bottom w:val="single" w:sz="12" w:space="0" w:color="FFFFFF"/>
              <w:right w:val="single" w:sz="12" w:space="0" w:color="FFFFFF"/>
            </w:tcBorders>
            <w:shd w:val="clear" w:color="auto" w:fill="E0E0E0"/>
          </w:tcPr>
          <w:p w:rsidR="0013745B" w:rsidRDefault="0013745B" w:rsidP="0013745B">
            <w:r>
              <w:t>Microsoft</w:t>
            </w:r>
            <w:r w:rsidR="009037DA">
              <w:t xml:space="preserve"> </w:t>
            </w:r>
            <w:r>
              <w:t>Access</w:t>
            </w:r>
          </w:p>
        </w:tc>
        <w:tc>
          <w:tcPr>
            <w:tcW w:w="3851" w:type="dxa"/>
            <w:tcBorders>
              <w:top w:val="single" w:sz="12" w:space="0" w:color="FFFFFF"/>
              <w:left w:val="single" w:sz="12" w:space="0" w:color="FFFFFF"/>
              <w:bottom w:val="single" w:sz="12" w:space="0" w:color="FFFFFF"/>
              <w:right w:val="single" w:sz="12" w:space="0" w:color="FFFFFF"/>
            </w:tcBorders>
            <w:shd w:val="clear" w:color="auto" w:fill="E0E0E0"/>
          </w:tcPr>
          <w:p w:rsidR="0013745B" w:rsidRDefault="0013745B" w:rsidP="0013745B">
            <w:r>
              <w:t>‘Customers’</w:t>
            </w:r>
            <w:r w:rsidR="009037DA">
              <w:t xml:space="preserve">  </w:t>
            </w:r>
            <w:r>
              <w:t>(Single</w:t>
            </w:r>
            <w:r w:rsidR="009037DA">
              <w:t xml:space="preserve"> </w:t>
            </w:r>
            <w:r>
              <w:t>quote</w:t>
            </w:r>
            <w:r w:rsidR="009037DA">
              <w:t xml:space="preserve"> </w:t>
            </w:r>
            <w:r>
              <w:t>characters)</w:t>
            </w:r>
          </w:p>
        </w:tc>
      </w:tr>
      <w:tr w:rsidR="0013745B" w:rsidRPr="00904289">
        <w:tc>
          <w:tcPr>
            <w:tcW w:w="2239" w:type="dxa"/>
            <w:tcBorders>
              <w:top w:val="single" w:sz="12" w:space="0" w:color="FFFFFF"/>
              <w:left w:val="single" w:sz="12" w:space="0" w:color="FFFFFF"/>
              <w:bottom w:val="single" w:sz="12" w:space="0" w:color="FFFFFF"/>
              <w:right w:val="single" w:sz="12" w:space="0" w:color="FFFFFF"/>
            </w:tcBorders>
            <w:shd w:val="clear" w:color="auto" w:fill="E0E0E0"/>
          </w:tcPr>
          <w:p w:rsidR="0013745B" w:rsidRDefault="0013745B" w:rsidP="0013745B">
            <w:r>
              <w:t>MySQL</w:t>
            </w:r>
          </w:p>
        </w:tc>
        <w:tc>
          <w:tcPr>
            <w:tcW w:w="3851" w:type="dxa"/>
            <w:tcBorders>
              <w:top w:val="single" w:sz="12" w:space="0" w:color="FFFFFF"/>
              <w:left w:val="single" w:sz="12" w:space="0" w:color="FFFFFF"/>
              <w:bottom w:val="single" w:sz="12" w:space="0" w:color="FFFFFF"/>
              <w:right w:val="single" w:sz="12" w:space="0" w:color="FFFFFF"/>
            </w:tcBorders>
            <w:shd w:val="clear" w:color="auto" w:fill="E0E0E0"/>
          </w:tcPr>
          <w:p w:rsidR="0013745B" w:rsidRDefault="0013745B" w:rsidP="0013745B">
            <w:r>
              <w:t>`Customers`</w:t>
            </w:r>
            <w:r w:rsidR="009037DA">
              <w:t xml:space="preserve">  </w:t>
            </w:r>
            <w:r>
              <w:t>(Accent</w:t>
            </w:r>
            <w:r w:rsidR="009037DA">
              <w:t xml:space="preserve"> </w:t>
            </w:r>
            <w:r>
              <w:t>grave</w:t>
            </w:r>
            <w:r w:rsidR="009037DA">
              <w:t xml:space="preserve"> </w:t>
            </w:r>
            <w:r>
              <w:t>characters)</w:t>
            </w:r>
          </w:p>
        </w:tc>
      </w:tr>
    </w:tbl>
    <w:p w:rsidR="0013745B" w:rsidRPr="0016524B" w:rsidRDefault="0013745B" w:rsidP="0013745B">
      <w:r>
        <w:t>Because</w:t>
      </w:r>
      <w:r w:rsidR="009037DA">
        <w:t xml:space="preserve"> </w:t>
      </w:r>
      <w:r>
        <w:t>of</w:t>
      </w:r>
      <w:r w:rsidR="009037DA">
        <w:t xml:space="preserve"> </w:t>
      </w:r>
      <w:r>
        <w:t>this</w:t>
      </w:r>
      <w:r w:rsidR="009037DA">
        <w:t xml:space="preserve"> </w:t>
      </w:r>
      <w:r>
        <w:t>SQL</w:t>
      </w:r>
      <w:r w:rsidR="009037DA">
        <w:t xml:space="preserve"> </w:t>
      </w:r>
      <w:r>
        <w:t>syntax</w:t>
      </w:r>
      <w:r w:rsidR="009037DA">
        <w:t xml:space="preserve"> </w:t>
      </w:r>
      <w:r>
        <w:t>variance,</w:t>
      </w:r>
      <w:r w:rsidR="009037DA">
        <w:t xml:space="preserve"> </w:t>
      </w:r>
      <w:r>
        <w:t>it</w:t>
      </w:r>
      <w:r w:rsidR="009037DA">
        <w:t xml:space="preserve"> </w:t>
      </w:r>
      <w:r>
        <w:t>is</w:t>
      </w:r>
      <w:r w:rsidR="009037DA">
        <w:t xml:space="preserve"> </w:t>
      </w:r>
      <w:r>
        <w:t>impossible</w:t>
      </w:r>
      <w:r w:rsidR="009037DA">
        <w:t xml:space="preserve"> </w:t>
      </w:r>
      <w:r>
        <w:t>to</w:t>
      </w:r>
      <w:r w:rsidR="009037DA">
        <w:t xml:space="preserve"> </w:t>
      </w:r>
      <w:r>
        <w:t>use</w:t>
      </w:r>
      <w:r w:rsidR="009037DA">
        <w:t xml:space="preserve"> </w:t>
      </w:r>
      <w:r>
        <w:t>a</w:t>
      </w:r>
      <w:r w:rsidR="009037DA">
        <w:t xml:space="preserve"> </w:t>
      </w:r>
      <w:r>
        <w:t>single</w:t>
      </w:r>
      <w:r w:rsidR="009037DA">
        <w:t xml:space="preserve"> </w:t>
      </w:r>
      <w:r>
        <w:t>generic</w:t>
      </w:r>
      <w:r w:rsidR="009037DA">
        <w:t xml:space="preserve"> </w:t>
      </w:r>
      <w:r>
        <w:t>database</w:t>
      </w:r>
      <w:r w:rsidR="009037DA">
        <w:t xml:space="preserve"> </w:t>
      </w:r>
      <w:r>
        <w:t>driver</w:t>
      </w:r>
      <w:r w:rsidR="009037DA">
        <w:t xml:space="preserve"> </w:t>
      </w:r>
      <w:r>
        <w:t>approach.</w:t>
      </w:r>
    </w:p>
    <w:p w:rsidR="0013745B" w:rsidRDefault="0013745B" w:rsidP="0013745B"/>
    <w:p w:rsidR="00B17631" w:rsidRDefault="00B17631" w:rsidP="00636038">
      <w:pPr>
        <w:pStyle w:val="Heading2"/>
        <w:numPr>
          <w:ilvl w:val="0"/>
          <w:numId w:val="0"/>
        </w:numPr>
      </w:pPr>
      <w:bookmarkStart w:id="321" w:name="_Ref92188948"/>
      <w:bookmarkStart w:id="322" w:name="_Toc105586985"/>
      <w:bookmarkStart w:id="323" w:name="_Toc414885739"/>
      <w:bookmarkEnd w:id="119"/>
      <w:r>
        <w:t>Application</w:t>
      </w:r>
      <w:r w:rsidR="009037DA">
        <w:t xml:space="preserve"> </w:t>
      </w:r>
      <w:r>
        <w:t>Folder</w:t>
      </w:r>
      <w:r w:rsidR="009037DA">
        <w:t xml:space="preserve"> </w:t>
      </w:r>
      <w:r>
        <w:t>Organization</w:t>
      </w:r>
      <w:bookmarkEnd w:id="120"/>
      <w:bookmarkEnd w:id="121"/>
      <w:bookmarkEnd w:id="321"/>
      <w:bookmarkEnd w:id="322"/>
      <w:bookmarkEnd w:id="323"/>
    </w:p>
    <w:p w:rsidR="00B17631" w:rsidRPr="00A0434F" w:rsidRDefault="007048F2" w:rsidP="00A0434F">
      <w:r w:rsidRPr="00A0434F">
        <w:fldChar w:fldCharType="begin"/>
      </w:r>
      <w:r w:rsidR="00B17631" w:rsidRPr="00A0434F">
        <w:instrText>xe</w:instrText>
      </w:r>
      <w:r w:rsidR="009037DA">
        <w:instrText xml:space="preserve"> </w:instrText>
      </w:r>
      <w:r w:rsidR="00B17631" w:rsidRPr="00A0434F">
        <w:instrText>"Application</w:instrText>
      </w:r>
      <w:r w:rsidR="009037DA">
        <w:instrText xml:space="preserve"> </w:instrText>
      </w:r>
      <w:r w:rsidR="00B17631" w:rsidRPr="00A0434F">
        <w:instrText>Folder</w:instrText>
      </w:r>
      <w:r w:rsidR="009037DA">
        <w:instrText xml:space="preserve"> </w:instrText>
      </w:r>
      <w:r w:rsidR="00B17631" w:rsidRPr="00A0434F">
        <w:instrText>Organization"</w:instrText>
      </w:r>
      <w:r w:rsidRPr="00A0434F">
        <w:fldChar w:fldCharType="end"/>
      </w:r>
      <w:r w:rsidRPr="00A0434F">
        <w:fldChar w:fldCharType="begin"/>
      </w:r>
      <w:r w:rsidR="00B17631" w:rsidRPr="00A0434F">
        <w:instrText>xe</w:instrText>
      </w:r>
      <w:r w:rsidR="009037DA">
        <w:instrText xml:space="preserve"> </w:instrText>
      </w:r>
      <w:r w:rsidR="00B17631" w:rsidRPr="00A0434F">
        <w:instrText>"File</w:instrText>
      </w:r>
      <w:r w:rsidR="009037DA">
        <w:instrText xml:space="preserve"> </w:instrText>
      </w:r>
      <w:r w:rsidR="00B17631" w:rsidRPr="00A0434F">
        <w:instrText>organization"</w:instrText>
      </w:r>
      <w:r w:rsidRPr="00A0434F">
        <w:fldChar w:fldCharType="end"/>
      </w:r>
      <w:r w:rsidRPr="00A0434F">
        <w:fldChar w:fldCharType="begin"/>
      </w:r>
      <w:r w:rsidR="00B17631" w:rsidRPr="00A0434F">
        <w:instrText>xe</w:instrText>
      </w:r>
      <w:r w:rsidR="009037DA">
        <w:instrText xml:space="preserve"> </w:instrText>
      </w:r>
      <w:r w:rsidR="00B17631" w:rsidRPr="00A0434F">
        <w:instrText>"Folder</w:instrText>
      </w:r>
      <w:r w:rsidR="009037DA">
        <w:instrText xml:space="preserve"> </w:instrText>
      </w:r>
      <w:r w:rsidR="00B17631" w:rsidRPr="00A0434F">
        <w:instrText>organization"</w:instrText>
      </w:r>
      <w:r w:rsidRPr="00A0434F">
        <w:fldChar w:fldCharType="end"/>
      </w:r>
      <w:r w:rsidR="00B17631" w:rsidRPr="00A0434F">
        <w:t>Iron</w:t>
      </w:r>
      <w:r w:rsidR="009037DA">
        <w:t xml:space="preserve"> </w:t>
      </w:r>
      <w:r w:rsidR="00B17631" w:rsidRPr="00A0434F">
        <w:t>Speed</w:t>
      </w:r>
      <w:r w:rsidR="009037DA">
        <w:t xml:space="preserve"> </w:t>
      </w:r>
      <w:r w:rsidR="00B17631" w:rsidRPr="00A0434F">
        <w:t>Designer</w:t>
      </w:r>
      <w:r w:rsidR="009037DA">
        <w:t xml:space="preserve"> </w:t>
      </w:r>
      <w:r w:rsidR="00D8250A">
        <w:t>creates</w:t>
      </w:r>
      <w:r w:rsidR="009037DA">
        <w:t xml:space="preserve"> </w:t>
      </w:r>
      <w:r w:rsidR="00B17631" w:rsidRPr="00A0434F">
        <w:t>your</w:t>
      </w:r>
      <w:r w:rsidR="009037DA">
        <w:t xml:space="preserve"> </w:t>
      </w:r>
      <w:r w:rsidR="00B17631" w:rsidRPr="00A0434F">
        <w:t>application’s</w:t>
      </w:r>
      <w:r w:rsidR="009037DA">
        <w:t xml:space="preserve"> </w:t>
      </w:r>
      <w:r w:rsidR="00B17631" w:rsidRPr="00A0434F">
        <w:t>source</w:t>
      </w:r>
      <w:r w:rsidR="009037DA">
        <w:t xml:space="preserve"> </w:t>
      </w:r>
      <w:r w:rsidR="00B17631" w:rsidRPr="00A0434F">
        <w:t>code</w:t>
      </w:r>
      <w:r w:rsidR="009037DA">
        <w:t xml:space="preserve"> </w:t>
      </w:r>
      <w:r w:rsidR="00B17631" w:rsidRPr="00A0434F">
        <w:t>and</w:t>
      </w:r>
      <w:r w:rsidR="009037DA">
        <w:t xml:space="preserve"> </w:t>
      </w:r>
      <w:r w:rsidR="00B17631" w:rsidRPr="00A0434F">
        <w:t>related</w:t>
      </w:r>
      <w:r w:rsidR="009037DA">
        <w:t xml:space="preserve"> </w:t>
      </w:r>
      <w:r w:rsidR="00B17631" w:rsidRPr="00A0434F">
        <w:t>files</w:t>
      </w:r>
      <w:r w:rsidR="009037DA">
        <w:t xml:space="preserve"> </w:t>
      </w:r>
      <w:r w:rsidR="00B17631" w:rsidRPr="00A0434F">
        <w:t>in</w:t>
      </w:r>
      <w:r w:rsidR="009037DA">
        <w:t xml:space="preserve"> </w:t>
      </w:r>
      <w:r w:rsidR="00B17631" w:rsidRPr="00A0434F">
        <w:t>a</w:t>
      </w:r>
      <w:r w:rsidR="009037DA">
        <w:t xml:space="preserve"> </w:t>
      </w:r>
      <w:r w:rsidR="00B17631" w:rsidRPr="00A0434F">
        <w:t>well-organized</w:t>
      </w:r>
      <w:r w:rsidR="009037DA">
        <w:t xml:space="preserve"> </w:t>
      </w:r>
      <w:r w:rsidR="00B17631" w:rsidRPr="00A0434F">
        <w:t>file</w:t>
      </w:r>
      <w:r w:rsidR="009037DA">
        <w:t xml:space="preserve"> </w:t>
      </w:r>
      <w:r w:rsidR="00B17631" w:rsidRPr="00A0434F">
        <w:t>system</w:t>
      </w:r>
      <w:r w:rsidR="009037DA">
        <w:t xml:space="preserve"> </w:t>
      </w:r>
      <w:r w:rsidR="00B17631" w:rsidRPr="00A0434F">
        <w:t>hierarchy.</w:t>
      </w:r>
      <w:r w:rsidR="009037DA">
        <w:t xml:space="preserve">  </w:t>
      </w:r>
      <w:r w:rsidR="00B17631" w:rsidRPr="00A0434F">
        <w:t>You</w:t>
      </w:r>
      <w:r w:rsidR="009037DA">
        <w:t xml:space="preserve"> </w:t>
      </w:r>
      <w:r w:rsidR="00B17631" w:rsidRPr="00A0434F">
        <w:t>can</w:t>
      </w:r>
      <w:r w:rsidR="009037DA">
        <w:t xml:space="preserve"> </w:t>
      </w:r>
      <w:r w:rsidR="00B17631" w:rsidRPr="00A0434F">
        <w:t>specify</w:t>
      </w:r>
      <w:r w:rsidR="009037DA">
        <w:t xml:space="preserve"> </w:t>
      </w:r>
      <w:r w:rsidR="00B17631" w:rsidRPr="00A0434F">
        <w:t>the</w:t>
      </w:r>
      <w:r w:rsidR="009037DA">
        <w:t xml:space="preserve"> </w:t>
      </w:r>
      <w:r w:rsidR="00B17631" w:rsidRPr="00A0434F">
        <w:t>application</w:t>
      </w:r>
      <w:r w:rsidR="009037DA">
        <w:t xml:space="preserve"> </w:t>
      </w:r>
      <w:r w:rsidR="00B17631" w:rsidRPr="00A0434F">
        <w:t>folder</w:t>
      </w:r>
      <w:r w:rsidR="009037DA">
        <w:t xml:space="preserve"> </w:t>
      </w:r>
      <w:r w:rsidR="00B17631" w:rsidRPr="00A0434F">
        <w:t>where</w:t>
      </w:r>
      <w:r w:rsidR="009037DA">
        <w:t xml:space="preserve"> </w:t>
      </w:r>
      <w:r w:rsidR="00060B24" w:rsidRPr="00A0434F">
        <w:t>web</w:t>
      </w:r>
      <w:r w:rsidR="009037DA">
        <w:t xml:space="preserve"> </w:t>
      </w:r>
      <w:r w:rsidR="00060B24" w:rsidRPr="00A0434F">
        <w:t>pages</w:t>
      </w:r>
      <w:r w:rsidR="009037DA">
        <w:t xml:space="preserve"> </w:t>
      </w:r>
      <w:r w:rsidR="00DB7021">
        <w:t xml:space="preserve">and source code </w:t>
      </w:r>
      <w:r w:rsidR="00060B24" w:rsidRPr="00A0434F">
        <w:t>are</w:t>
      </w:r>
      <w:r w:rsidR="009037DA">
        <w:t xml:space="preserve"> </w:t>
      </w:r>
      <w:r w:rsidR="00060B24" w:rsidRPr="00A0434F">
        <w:t>created</w:t>
      </w:r>
      <w:r w:rsidR="00B17631" w:rsidRPr="00A0434F">
        <w:t>.</w:t>
      </w:r>
      <w:r w:rsidR="009037DA">
        <w:t xml:space="preserve">  </w:t>
      </w:r>
      <w:r w:rsidR="00B17631" w:rsidRPr="00A0434F">
        <w:t>Each</w:t>
      </w:r>
      <w:r w:rsidR="009037DA">
        <w:t xml:space="preserve"> </w:t>
      </w:r>
      <w:r w:rsidR="00B17631" w:rsidRPr="00A0434F">
        <w:t>application’s</w:t>
      </w:r>
      <w:r w:rsidR="009037DA">
        <w:t xml:space="preserve"> </w:t>
      </w:r>
      <w:r w:rsidR="00B17631" w:rsidRPr="00A0434F">
        <w:t>folder</w:t>
      </w:r>
      <w:r w:rsidR="009037DA">
        <w:t xml:space="preserve"> </w:t>
      </w:r>
      <w:r w:rsidR="00B17631" w:rsidRPr="00A0434F">
        <w:t>can</w:t>
      </w:r>
      <w:r w:rsidR="009037DA">
        <w:t xml:space="preserve"> </w:t>
      </w:r>
      <w:r w:rsidR="00B17631" w:rsidRPr="00A0434F">
        <w:t>be</w:t>
      </w:r>
      <w:r w:rsidR="009037DA">
        <w:t xml:space="preserve"> </w:t>
      </w:r>
      <w:r w:rsidR="00B17631" w:rsidRPr="00A0434F">
        <w:t>located</w:t>
      </w:r>
      <w:r w:rsidR="009037DA">
        <w:t xml:space="preserve"> </w:t>
      </w:r>
      <w:r w:rsidR="00B17631" w:rsidRPr="00A0434F">
        <w:t>anywhere</w:t>
      </w:r>
      <w:r w:rsidR="009037DA">
        <w:t xml:space="preserve"> </w:t>
      </w:r>
      <w:r w:rsidR="00B17631" w:rsidRPr="00A0434F">
        <w:t>on</w:t>
      </w:r>
      <w:r w:rsidR="009037DA">
        <w:t xml:space="preserve"> </w:t>
      </w:r>
      <w:r w:rsidR="00B17631" w:rsidRPr="00A0434F">
        <w:t>your</w:t>
      </w:r>
      <w:r w:rsidR="009037DA">
        <w:t xml:space="preserve"> </w:t>
      </w:r>
      <w:r w:rsidR="00B17631" w:rsidRPr="00A0434F">
        <w:t>hard</w:t>
      </w:r>
      <w:r w:rsidR="009037DA">
        <w:t xml:space="preserve"> </w:t>
      </w:r>
      <w:r w:rsidR="00B17631" w:rsidRPr="00A0434F">
        <w:t>disk.</w:t>
      </w:r>
      <w:r w:rsidR="009037DA">
        <w:t xml:space="preserve">  </w:t>
      </w:r>
      <w:r w:rsidR="00B17631" w:rsidRPr="00A0434F">
        <w:t>You</w:t>
      </w:r>
      <w:r w:rsidR="009037DA">
        <w:t xml:space="preserve"> </w:t>
      </w:r>
      <w:r w:rsidR="00B17631" w:rsidRPr="00A0434F">
        <w:t>can</w:t>
      </w:r>
      <w:r w:rsidR="009037DA">
        <w:t xml:space="preserve"> </w:t>
      </w:r>
      <w:r w:rsidR="00B17631" w:rsidRPr="00A0434F">
        <w:t>create</w:t>
      </w:r>
      <w:r w:rsidR="009037DA">
        <w:t xml:space="preserve"> </w:t>
      </w:r>
      <w:r w:rsidR="00B17631" w:rsidRPr="00A0434F">
        <w:t>a</w:t>
      </w:r>
      <w:r w:rsidR="009037DA">
        <w:t xml:space="preserve"> </w:t>
      </w:r>
      <w:r w:rsidR="00B17631" w:rsidRPr="00A0434F">
        <w:t>virtual</w:t>
      </w:r>
      <w:r w:rsidR="009037DA">
        <w:t xml:space="preserve"> </w:t>
      </w:r>
      <w:r w:rsidR="00B17631" w:rsidRPr="00A0434F">
        <w:t>folder</w:t>
      </w:r>
      <w:r w:rsidR="009037DA">
        <w:t xml:space="preserve"> </w:t>
      </w:r>
      <w:r w:rsidR="00B17631" w:rsidRPr="00A0434F">
        <w:t>in</w:t>
      </w:r>
      <w:r w:rsidR="009037DA">
        <w:t xml:space="preserve"> </w:t>
      </w:r>
      <w:r w:rsidR="00B17631" w:rsidRPr="00A0434F">
        <w:t>Microsoft</w:t>
      </w:r>
      <w:r w:rsidR="009037DA">
        <w:t xml:space="preserve"> </w:t>
      </w:r>
      <w:r w:rsidR="00B17631" w:rsidRPr="00A0434F">
        <w:t>IIS</w:t>
      </w:r>
      <w:r w:rsidR="009037DA">
        <w:t xml:space="preserve"> </w:t>
      </w:r>
      <w:r w:rsidR="00B17631" w:rsidRPr="00A0434F">
        <w:t>to</w:t>
      </w:r>
      <w:r w:rsidR="009037DA">
        <w:t xml:space="preserve"> </w:t>
      </w:r>
      <w:r w:rsidR="00B17631" w:rsidRPr="00A0434F">
        <w:t>point</w:t>
      </w:r>
      <w:r w:rsidR="009037DA">
        <w:t xml:space="preserve"> </w:t>
      </w:r>
      <w:r w:rsidR="00B17631" w:rsidRPr="00A0434F">
        <w:t>to</w:t>
      </w:r>
      <w:r w:rsidR="009037DA">
        <w:t xml:space="preserve"> </w:t>
      </w:r>
      <w:r w:rsidR="00B17631" w:rsidRPr="00A0434F">
        <w:t>the</w:t>
      </w:r>
      <w:r w:rsidR="009037DA">
        <w:t xml:space="preserve"> </w:t>
      </w:r>
      <w:r w:rsidR="00B17631" w:rsidRPr="00A0434F">
        <w:t>application</w:t>
      </w:r>
      <w:r w:rsidR="009037DA">
        <w:t xml:space="preserve"> </w:t>
      </w:r>
      <w:r w:rsidR="00B17631" w:rsidRPr="00A0434F">
        <w:t>folder.</w:t>
      </w:r>
    </w:p>
    <w:p w:rsidR="00B17631" w:rsidRPr="00A0434F" w:rsidRDefault="00B17631" w:rsidP="00A0434F">
      <w:r w:rsidRPr="00A0434F">
        <w:t>The</w:t>
      </w:r>
      <w:r w:rsidR="009037DA">
        <w:t xml:space="preserve"> </w:t>
      </w:r>
      <w:r w:rsidR="00060B24" w:rsidRPr="00A0434F">
        <w:t>application</w:t>
      </w:r>
      <w:r w:rsidR="009037DA">
        <w:t xml:space="preserve"> </w:t>
      </w:r>
      <w:r w:rsidR="00060B24" w:rsidRPr="00A0434F">
        <w:t>folders</w:t>
      </w:r>
      <w:r w:rsidR="009037DA">
        <w:t xml:space="preserve"> </w:t>
      </w:r>
      <w:r w:rsidRPr="00A0434F">
        <w:t>contain</w:t>
      </w:r>
      <w:r w:rsidR="009037DA">
        <w:t xml:space="preserve"> </w:t>
      </w:r>
      <w:r w:rsidRPr="00A0434F">
        <w:t>both</w:t>
      </w:r>
      <w:r w:rsidR="009037DA">
        <w:t xml:space="preserve"> </w:t>
      </w:r>
      <w:r w:rsidRPr="00A0434F">
        <w:t>the</w:t>
      </w:r>
      <w:r w:rsidR="009037DA">
        <w:t xml:space="preserve"> </w:t>
      </w:r>
      <w:r w:rsidRPr="00A0434F">
        <w:t>source</w:t>
      </w:r>
      <w:r w:rsidR="009037DA">
        <w:t xml:space="preserve"> </w:t>
      </w:r>
      <w:r w:rsidRPr="00A0434F">
        <w:t>code</w:t>
      </w:r>
      <w:r w:rsidR="009037DA">
        <w:t xml:space="preserve"> </w:t>
      </w:r>
      <w:r w:rsidRPr="00A0434F">
        <w:t>and</w:t>
      </w:r>
      <w:r w:rsidR="009037DA">
        <w:t xml:space="preserve"> </w:t>
      </w:r>
      <w:r w:rsidRPr="00A0434F">
        <w:t>the</w:t>
      </w:r>
      <w:r w:rsidR="009037DA">
        <w:t xml:space="preserve"> </w:t>
      </w:r>
      <w:r w:rsidRPr="00A0434F">
        <w:t>files</w:t>
      </w:r>
      <w:r w:rsidR="009037DA">
        <w:t xml:space="preserve"> </w:t>
      </w:r>
      <w:r w:rsidRPr="00A0434F">
        <w:t>needed</w:t>
      </w:r>
      <w:r w:rsidR="009037DA">
        <w:t xml:space="preserve"> </w:t>
      </w:r>
      <w:r w:rsidRPr="00A0434F">
        <w:t>by</w:t>
      </w:r>
      <w:r w:rsidR="009037DA">
        <w:t xml:space="preserve"> </w:t>
      </w:r>
      <w:r w:rsidRPr="00A0434F">
        <w:t>Iron</w:t>
      </w:r>
      <w:r w:rsidR="009037DA">
        <w:t xml:space="preserve"> </w:t>
      </w:r>
      <w:r w:rsidRPr="00A0434F">
        <w:t>Speed</w:t>
      </w:r>
      <w:r w:rsidR="009037DA">
        <w:t xml:space="preserve"> </w:t>
      </w:r>
      <w:r w:rsidRPr="00A0434F">
        <w:t>Designer</w:t>
      </w:r>
      <w:r w:rsidR="009037DA">
        <w:t xml:space="preserve"> </w:t>
      </w:r>
      <w:r w:rsidRPr="00A0434F">
        <w:t>to</w:t>
      </w:r>
      <w:r w:rsidR="009037DA">
        <w:t xml:space="preserve"> </w:t>
      </w:r>
      <w:r w:rsidRPr="00A0434F">
        <w:t>manage</w:t>
      </w:r>
      <w:r w:rsidR="009037DA">
        <w:t xml:space="preserve"> </w:t>
      </w:r>
      <w:r w:rsidRPr="00A0434F">
        <w:t>the</w:t>
      </w:r>
      <w:r w:rsidR="009037DA">
        <w:t xml:space="preserve"> </w:t>
      </w:r>
      <w:r w:rsidRPr="00A0434F">
        <w:t>project.</w:t>
      </w:r>
      <w:r w:rsidR="009037DA">
        <w:t xml:space="preserve">  </w:t>
      </w:r>
      <w:r w:rsidRPr="00A0434F">
        <w:t>Each</w:t>
      </w:r>
      <w:r w:rsidR="009037DA">
        <w:t xml:space="preserve"> </w:t>
      </w:r>
      <w:r w:rsidRPr="00A0434F">
        <w:t>of</w:t>
      </w:r>
      <w:r w:rsidR="009037DA">
        <w:t xml:space="preserve"> </w:t>
      </w:r>
      <w:r w:rsidRPr="00A0434F">
        <w:t>these</w:t>
      </w:r>
      <w:r w:rsidR="009037DA">
        <w:t xml:space="preserve"> </w:t>
      </w:r>
      <w:r w:rsidR="00060B24" w:rsidRPr="00A0434F">
        <w:t>folders</w:t>
      </w:r>
      <w:r w:rsidR="009037DA">
        <w:t xml:space="preserve"> </w:t>
      </w:r>
      <w:r w:rsidRPr="00A0434F">
        <w:t>and</w:t>
      </w:r>
      <w:r w:rsidR="009037DA">
        <w:t xml:space="preserve"> </w:t>
      </w:r>
      <w:r w:rsidRPr="00A0434F">
        <w:t>their</w:t>
      </w:r>
      <w:r w:rsidR="009037DA">
        <w:t xml:space="preserve"> </w:t>
      </w:r>
      <w:r w:rsidRPr="00A0434F">
        <w:t>respective</w:t>
      </w:r>
      <w:r w:rsidR="009037DA">
        <w:t xml:space="preserve"> </w:t>
      </w:r>
      <w:r w:rsidRPr="00A0434F">
        <w:t>contents</w:t>
      </w:r>
      <w:r w:rsidR="009037DA">
        <w:t xml:space="preserve"> </w:t>
      </w:r>
      <w:r w:rsidRPr="00A0434F">
        <w:t>are</w:t>
      </w:r>
      <w:r w:rsidR="009037DA">
        <w:t xml:space="preserve"> </w:t>
      </w:r>
      <w:r w:rsidRPr="00A0434F">
        <w:t>described</w:t>
      </w:r>
      <w:r w:rsidR="009037DA">
        <w:t xml:space="preserve"> </w:t>
      </w:r>
      <w:r w:rsidRPr="00A0434F">
        <w:t>in</w:t>
      </w:r>
      <w:r w:rsidR="009037DA">
        <w:t xml:space="preserve"> </w:t>
      </w:r>
      <w:r w:rsidRPr="00A0434F">
        <w:t>the</w:t>
      </w:r>
      <w:r w:rsidR="009037DA">
        <w:t xml:space="preserve"> </w:t>
      </w:r>
      <w:r w:rsidRPr="00A0434F">
        <w:t>following</w:t>
      </w:r>
      <w:r w:rsidR="009037DA">
        <w:t xml:space="preserve"> </w:t>
      </w:r>
      <w:r w:rsidRPr="00A0434F">
        <w:t>sections.</w:t>
      </w:r>
    </w:p>
    <w:p w:rsidR="00B17631" w:rsidRPr="00A0434F" w:rsidRDefault="00B17631" w:rsidP="00A0434F">
      <w:r w:rsidRPr="00A0434F">
        <w:t>The</w:t>
      </w:r>
      <w:r w:rsidR="009037DA">
        <w:t xml:space="preserve"> </w:t>
      </w:r>
      <w:r w:rsidRPr="00A0434F">
        <w:t>following</w:t>
      </w:r>
      <w:r w:rsidR="009037DA">
        <w:t xml:space="preserve"> </w:t>
      </w:r>
      <w:r w:rsidRPr="00A0434F">
        <w:t>conventions</w:t>
      </w:r>
      <w:r w:rsidR="009037DA">
        <w:t xml:space="preserve"> </w:t>
      </w:r>
      <w:r w:rsidRPr="00A0434F">
        <w:t>are</w:t>
      </w:r>
      <w:r w:rsidR="009037DA">
        <w:t xml:space="preserve"> </w:t>
      </w:r>
      <w:r w:rsidRPr="00A0434F">
        <w:t>used</w:t>
      </w:r>
      <w:r w:rsidR="009037DA">
        <w:t xml:space="preserve"> </w:t>
      </w:r>
      <w:r w:rsidRPr="00A0434F">
        <w:t>in</w:t>
      </w:r>
      <w:r w:rsidR="009037DA">
        <w:t xml:space="preserve"> </w:t>
      </w:r>
      <w:r w:rsidRPr="00A0434F">
        <w:t>the</w:t>
      </w:r>
      <w:r w:rsidR="009037DA">
        <w:t xml:space="preserve"> </w:t>
      </w:r>
      <w:r w:rsidR="0084626A" w:rsidRPr="00A0434F">
        <w:t>folder</w:t>
      </w:r>
      <w:r w:rsidR="009037DA">
        <w:t xml:space="preserve"> </w:t>
      </w:r>
      <w:r w:rsidR="0084626A" w:rsidRPr="00A0434F">
        <w:t>names</w:t>
      </w:r>
      <w:r w:rsidRPr="00A0434F">
        <w:t>:</w:t>
      </w:r>
    </w:p>
    <w:p w:rsidR="00B17631" w:rsidRPr="00EC0F6C" w:rsidRDefault="00B17631" w:rsidP="00310509">
      <w:pPr>
        <w:numPr>
          <w:ilvl w:val="0"/>
          <w:numId w:val="21"/>
        </w:numPr>
      </w:pPr>
      <w:r w:rsidRPr="00EC0F6C">
        <w:rPr>
          <w:b/>
        </w:rPr>
        <w:t>&lt;</w:t>
      </w:r>
      <w:r w:rsidR="006E6A8E">
        <w:rPr>
          <w:b/>
        </w:rPr>
        <w:t>BaseClasses</w:t>
      </w:r>
      <w:r w:rsidRPr="00EC0F6C">
        <w:rPr>
          <w:b/>
        </w:rPr>
        <w:t>&gt;</w:t>
      </w:r>
      <w:r w:rsidR="009037DA">
        <w:t xml:space="preserve"> </w:t>
      </w:r>
      <w:r w:rsidRPr="00EC0F6C">
        <w:t>is</w:t>
      </w:r>
      <w:r w:rsidR="009037DA">
        <w:t xml:space="preserve"> </w:t>
      </w:r>
      <w:r w:rsidRPr="00EC0F6C">
        <w:t>the</w:t>
      </w:r>
      <w:r w:rsidR="009037DA">
        <w:t xml:space="preserve"> </w:t>
      </w:r>
      <w:r w:rsidRPr="00EC0F6C">
        <w:t>folder</w:t>
      </w:r>
      <w:r w:rsidR="009037DA">
        <w:t xml:space="preserve"> </w:t>
      </w:r>
      <w:r w:rsidRPr="00EC0F6C">
        <w:t>name</w:t>
      </w:r>
      <w:r w:rsidR="009037DA">
        <w:t xml:space="preserve"> </w:t>
      </w:r>
      <w:r w:rsidRPr="00EC0F6C">
        <w:t>where</w:t>
      </w:r>
      <w:r w:rsidR="009037DA">
        <w:t xml:space="preserve"> </w:t>
      </w:r>
      <w:r w:rsidRPr="00EC0F6C">
        <w:t>you</w:t>
      </w:r>
      <w:r w:rsidR="009037DA">
        <w:t xml:space="preserve"> </w:t>
      </w:r>
      <w:r w:rsidRPr="00EC0F6C">
        <w:t>installed</w:t>
      </w:r>
      <w:r w:rsidR="009037DA">
        <w:t xml:space="preserve"> </w:t>
      </w:r>
      <w:r w:rsidRPr="00EC0F6C">
        <w:t>the</w:t>
      </w:r>
      <w:r w:rsidR="009037DA">
        <w:t xml:space="preserve"> </w:t>
      </w:r>
      <w:r w:rsidRPr="00EC0F6C">
        <w:t>Iron</w:t>
      </w:r>
      <w:r w:rsidR="009037DA">
        <w:t xml:space="preserve"> </w:t>
      </w:r>
      <w:r w:rsidRPr="00EC0F6C">
        <w:t>Speed</w:t>
      </w:r>
      <w:r w:rsidR="009037DA">
        <w:t xml:space="preserve"> </w:t>
      </w:r>
      <w:r w:rsidRPr="00EC0F6C">
        <w:t>base</w:t>
      </w:r>
      <w:r w:rsidR="009037DA">
        <w:t xml:space="preserve"> </w:t>
      </w:r>
      <w:r w:rsidRPr="00EC0F6C">
        <w:t>classes.</w:t>
      </w:r>
    </w:p>
    <w:p w:rsidR="00B17631" w:rsidRPr="00EC0F6C" w:rsidRDefault="00B17631" w:rsidP="00310509">
      <w:pPr>
        <w:numPr>
          <w:ilvl w:val="0"/>
          <w:numId w:val="21"/>
        </w:numPr>
      </w:pPr>
      <w:r w:rsidRPr="00EC0F6C">
        <w:rPr>
          <w:b/>
        </w:rPr>
        <w:t>&lt;</w:t>
      </w:r>
      <w:r w:rsidR="000765FD" w:rsidRPr="00EC0F6C">
        <w:rPr>
          <w:b/>
        </w:rPr>
        <w:t>App&gt;</w:t>
      </w:r>
      <w:r w:rsidR="009037DA">
        <w:t xml:space="preserve"> </w:t>
      </w:r>
      <w:r w:rsidRPr="00EC0F6C">
        <w:t>is</w:t>
      </w:r>
      <w:r w:rsidR="009037DA">
        <w:t xml:space="preserve"> </w:t>
      </w:r>
      <w:r w:rsidRPr="00EC0F6C">
        <w:t>the</w:t>
      </w:r>
      <w:r w:rsidR="009037DA">
        <w:t xml:space="preserve"> </w:t>
      </w:r>
      <w:r w:rsidRPr="00EC0F6C">
        <w:t>folder</w:t>
      </w:r>
      <w:r w:rsidR="009037DA">
        <w:t xml:space="preserve"> </w:t>
      </w:r>
      <w:r w:rsidRPr="00EC0F6C">
        <w:t>name</w:t>
      </w:r>
      <w:r w:rsidR="009037DA">
        <w:t xml:space="preserve"> </w:t>
      </w:r>
      <w:r w:rsidRPr="00EC0F6C">
        <w:t>specified</w:t>
      </w:r>
      <w:r w:rsidR="009037DA">
        <w:t xml:space="preserve"> </w:t>
      </w:r>
      <w:r w:rsidRPr="00EC0F6C">
        <w:t>by</w:t>
      </w:r>
      <w:r w:rsidR="009037DA">
        <w:t xml:space="preserve"> </w:t>
      </w:r>
      <w:r w:rsidRPr="00EC0F6C">
        <w:t>you</w:t>
      </w:r>
      <w:r w:rsidR="009037DA">
        <w:t xml:space="preserve"> </w:t>
      </w:r>
      <w:r w:rsidRPr="00EC0F6C">
        <w:t>where</w:t>
      </w:r>
      <w:r w:rsidR="009037DA">
        <w:t xml:space="preserve"> </w:t>
      </w:r>
      <w:r w:rsidRPr="00EC0F6C">
        <w:t>your</w:t>
      </w:r>
      <w:r w:rsidR="009037DA">
        <w:t xml:space="preserve"> </w:t>
      </w:r>
      <w:r w:rsidRPr="00EC0F6C">
        <w:t>application</w:t>
      </w:r>
      <w:r w:rsidR="009037DA">
        <w:t xml:space="preserve"> </w:t>
      </w:r>
      <w:r w:rsidRPr="00EC0F6C">
        <w:t>is</w:t>
      </w:r>
      <w:r w:rsidR="009037DA">
        <w:t xml:space="preserve"> </w:t>
      </w:r>
      <w:r w:rsidRPr="00EC0F6C">
        <w:t>stored.</w:t>
      </w:r>
    </w:p>
    <w:p w:rsidR="00B17631" w:rsidRPr="00EC0F6C" w:rsidRDefault="00B17631" w:rsidP="00310509">
      <w:pPr>
        <w:numPr>
          <w:ilvl w:val="0"/>
          <w:numId w:val="21"/>
        </w:numPr>
      </w:pPr>
      <w:r w:rsidRPr="00EC0F6C">
        <w:rPr>
          <w:b/>
        </w:rPr>
        <w:t>&lt;App</w:t>
      </w:r>
      <w:r w:rsidR="009037DA">
        <w:rPr>
          <w:b/>
        </w:rPr>
        <w:t xml:space="preserve"> </w:t>
      </w:r>
      <w:r w:rsidRPr="00EC0F6C">
        <w:rPr>
          <w:b/>
        </w:rPr>
        <w:t>Name&gt;</w:t>
      </w:r>
      <w:r w:rsidR="009037DA">
        <w:t xml:space="preserve"> </w:t>
      </w:r>
      <w:r w:rsidRPr="00EC0F6C">
        <w:t>is</w:t>
      </w:r>
      <w:r w:rsidR="009037DA">
        <w:t xml:space="preserve"> </w:t>
      </w:r>
      <w:r w:rsidRPr="00EC0F6C">
        <w:t>the</w:t>
      </w:r>
      <w:r w:rsidR="009037DA">
        <w:t xml:space="preserve"> </w:t>
      </w:r>
      <w:r w:rsidRPr="00EC0F6C">
        <w:t>application</w:t>
      </w:r>
      <w:r w:rsidR="009037DA">
        <w:t xml:space="preserve"> </w:t>
      </w:r>
      <w:r w:rsidRPr="00EC0F6C">
        <w:t>name</w:t>
      </w:r>
      <w:r w:rsidR="009037DA">
        <w:t xml:space="preserve"> </w:t>
      </w:r>
      <w:r w:rsidRPr="00EC0F6C">
        <w:t>specified</w:t>
      </w:r>
      <w:r w:rsidR="009037DA">
        <w:t xml:space="preserve"> </w:t>
      </w:r>
      <w:r w:rsidRPr="00EC0F6C">
        <w:t>by</w:t>
      </w:r>
      <w:r w:rsidR="009037DA">
        <w:t xml:space="preserve"> </w:t>
      </w:r>
      <w:r w:rsidRPr="00EC0F6C">
        <w:t>you</w:t>
      </w:r>
      <w:r w:rsidR="009037DA">
        <w:t xml:space="preserve"> </w:t>
      </w:r>
      <w:r w:rsidRPr="00EC0F6C">
        <w:t>when</w:t>
      </w:r>
      <w:r w:rsidR="009037DA">
        <w:t xml:space="preserve"> </w:t>
      </w:r>
      <w:r w:rsidRPr="00EC0F6C">
        <w:t>you</w:t>
      </w:r>
      <w:r w:rsidR="009037DA">
        <w:t xml:space="preserve"> </w:t>
      </w:r>
      <w:r w:rsidRPr="00EC0F6C">
        <w:t>first</w:t>
      </w:r>
      <w:r w:rsidR="009037DA">
        <w:t xml:space="preserve"> </w:t>
      </w:r>
      <w:r w:rsidRPr="00EC0F6C">
        <w:t>created</w:t>
      </w:r>
      <w:r w:rsidR="009037DA">
        <w:t xml:space="preserve"> </w:t>
      </w:r>
      <w:r w:rsidRPr="00EC0F6C">
        <w:t>the</w:t>
      </w:r>
      <w:r w:rsidR="009037DA">
        <w:t xml:space="preserve"> </w:t>
      </w:r>
      <w:r w:rsidRPr="00EC0F6C">
        <w:t>application.</w:t>
      </w:r>
      <w:r w:rsidR="009037DA">
        <w:t xml:space="preserve">  </w:t>
      </w:r>
      <w:r w:rsidRPr="00EC0F6C">
        <w:t>This</w:t>
      </w:r>
      <w:r w:rsidR="009037DA">
        <w:t xml:space="preserve"> </w:t>
      </w:r>
      <w:r w:rsidRPr="00EC0F6C">
        <w:t>name</w:t>
      </w:r>
      <w:r w:rsidR="009037DA">
        <w:t xml:space="preserve"> </w:t>
      </w:r>
      <w:r w:rsidRPr="00EC0F6C">
        <w:t>is</w:t>
      </w:r>
      <w:r w:rsidR="009037DA">
        <w:t xml:space="preserve"> </w:t>
      </w:r>
      <w:r w:rsidRPr="00EC0F6C">
        <w:t>also</w:t>
      </w:r>
      <w:r w:rsidR="009037DA">
        <w:t xml:space="preserve"> </w:t>
      </w:r>
      <w:r w:rsidRPr="00EC0F6C">
        <w:t>used</w:t>
      </w:r>
      <w:r w:rsidR="009037DA">
        <w:t xml:space="preserve"> </w:t>
      </w:r>
      <w:r w:rsidRPr="00EC0F6C">
        <w:t>for</w:t>
      </w:r>
      <w:r w:rsidR="009037DA">
        <w:t xml:space="preserve"> </w:t>
      </w:r>
      <w:r w:rsidRPr="00EC0F6C">
        <w:t>the</w:t>
      </w:r>
      <w:r w:rsidR="009037DA">
        <w:t xml:space="preserve"> </w:t>
      </w:r>
      <w:r w:rsidRPr="00EC0F6C">
        <w:t>namespace</w:t>
      </w:r>
      <w:r w:rsidR="009037DA">
        <w:t xml:space="preserve"> </w:t>
      </w:r>
      <w:r w:rsidRPr="00EC0F6C">
        <w:t>and</w:t>
      </w:r>
      <w:r w:rsidR="009037DA">
        <w:t xml:space="preserve"> </w:t>
      </w:r>
      <w:r w:rsidRPr="00EC0F6C">
        <w:t>stored</w:t>
      </w:r>
      <w:r w:rsidR="009037DA">
        <w:t xml:space="preserve"> </w:t>
      </w:r>
      <w:r w:rsidRPr="00EC0F6C">
        <w:t>procedure</w:t>
      </w:r>
      <w:r w:rsidR="009037DA">
        <w:t xml:space="preserve"> </w:t>
      </w:r>
      <w:r w:rsidRPr="00EC0F6C">
        <w:t>name</w:t>
      </w:r>
      <w:r w:rsidR="009037DA">
        <w:t xml:space="preserve"> </w:t>
      </w:r>
      <w:r w:rsidRPr="00EC0F6C">
        <w:t>prefix</w:t>
      </w:r>
      <w:r w:rsidR="009037DA">
        <w:t xml:space="preserve"> </w:t>
      </w:r>
      <w:r w:rsidRPr="00EC0F6C">
        <w:t>and</w:t>
      </w:r>
      <w:r w:rsidR="009037DA">
        <w:t xml:space="preserve"> </w:t>
      </w:r>
      <w:r w:rsidRPr="00EC0F6C">
        <w:t>cannot</w:t>
      </w:r>
      <w:r w:rsidR="009037DA">
        <w:t xml:space="preserve"> </w:t>
      </w:r>
      <w:r w:rsidRPr="00EC0F6C">
        <w:t>be</w:t>
      </w:r>
      <w:r w:rsidR="009037DA">
        <w:t xml:space="preserve"> </w:t>
      </w:r>
      <w:r w:rsidRPr="00EC0F6C">
        <w:t>changed</w:t>
      </w:r>
      <w:r w:rsidR="009037DA">
        <w:t xml:space="preserve"> </w:t>
      </w:r>
      <w:r w:rsidRPr="00EC0F6C">
        <w:t>after</w:t>
      </w:r>
      <w:r w:rsidR="009037DA">
        <w:t xml:space="preserve"> </w:t>
      </w:r>
      <w:r w:rsidRPr="00EC0F6C">
        <w:t>creating</w:t>
      </w:r>
      <w:r w:rsidR="009037DA">
        <w:t xml:space="preserve"> </w:t>
      </w:r>
      <w:r w:rsidRPr="00EC0F6C">
        <w:t>the</w:t>
      </w:r>
      <w:r w:rsidR="009037DA">
        <w:t xml:space="preserve"> </w:t>
      </w:r>
      <w:r w:rsidRPr="00EC0F6C">
        <w:t>application.</w:t>
      </w:r>
    </w:p>
    <w:p w:rsidR="00B17631" w:rsidRPr="00EC0F6C" w:rsidRDefault="00B17631" w:rsidP="00310509">
      <w:pPr>
        <w:numPr>
          <w:ilvl w:val="0"/>
          <w:numId w:val="21"/>
        </w:numPr>
      </w:pPr>
      <w:r w:rsidRPr="00EC0F6C">
        <w:rPr>
          <w:b/>
        </w:rPr>
        <w:t>&lt;Sub</w:t>
      </w:r>
      <w:r w:rsidR="009037DA">
        <w:rPr>
          <w:b/>
        </w:rPr>
        <w:t xml:space="preserve"> </w:t>
      </w:r>
      <w:r w:rsidR="00A72465" w:rsidRPr="00EC0F6C">
        <w:rPr>
          <w:b/>
        </w:rPr>
        <w:t>F</w:t>
      </w:r>
      <w:r w:rsidRPr="00EC0F6C">
        <w:rPr>
          <w:b/>
        </w:rPr>
        <w:t>older&gt;</w:t>
      </w:r>
      <w:r w:rsidR="009037DA">
        <w:t xml:space="preserve"> </w:t>
      </w:r>
      <w:r w:rsidRPr="00EC0F6C">
        <w:t>is</w:t>
      </w:r>
      <w:r w:rsidR="009037DA">
        <w:t xml:space="preserve"> </w:t>
      </w:r>
      <w:r w:rsidRPr="00EC0F6C">
        <w:t>the</w:t>
      </w:r>
      <w:r w:rsidR="009037DA">
        <w:t xml:space="preserve"> </w:t>
      </w:r>
      <w:r w:rsidRPr="00EC0F6C">
        <w:t>name</w:t>
      </w:r>
      <w:r w:rsidR="009037DA">
        <w:t xml:space="preserve"> </w:t>
      </w:r>
      <w:r w:rsidRPr="00EC0F6C">
        <w:t>of</w:t>
      </w:r>
      <w:r w:rsidR="009037DA">
        <w:t xml:space="preserve"> </w:t>
      </w:r>
      <w:r w:rsidRPr="00EC0F6C">
        <w:t>a</w:t>
      </w:r>
      <w:r w:rsidR="009037DA">
        <w:t xml:space="preserve"> </w:t>
      </w:r>
      <w:r w:rsidRPr="00EC0F6C">
        <w:t>folder</w:t>
      </w:r>
      <w:r w:rsidR="009037DA">
        <w:t xml:space="preserve"> </w:t>
      </w:r>
      <w:r w:rsidRPr="00EC0F6C">
        <w:t>specified</w:t>
      </w:r>
      <w:r w:rsidR="009037DA">
        <w:t xml:space="preserve"> </w:t>
      </w:r>
      <w:r w:rsidRPr="00EC0F6C">
        <w:t>by</w:t>
      </w:r>
      <w:r w:rsidR="009037DA">
        <w:t xml:space="preserve"> </w:t>
      </w:r>
      <w:r w:rsidRPr="00EC0F6C">
        <w:t>you</w:t>
      </w:r>
      <w:r w:rsidR="009037DA">
        <w:t xml:space="preserve"> </w:t>
      </w:r>
      <w:r w:rsidRPr="00EC0F6C">
        <w:t>that</w:t>
      </w:r>
      <w:r w:rsidR="009037DA">
        <w:t xml:space="preserve"> </w:t>
      </w:r>
      <w:r w:rsidRPr="00EC0F6C">
        <w:t>contains</w:t>
      </w:r>
      <w:r w:rsidR="009037DA">
        <w:t xml:space="preserve"> </w:t>
      </w:r>
      <w:r w:rsidRPr="00EC0F6C">
        <w:t>the</w:t>
      </w:r>
      <w:r w:rsidR="009037DA">
        <w:t xml:space="preserve"> </w:t>
      </w:r>
      <w:r w:rsidRPr="00EC0F6C">
        <w:t>web</w:t>
      </w:r>
      <w:r w:rsidR="009037DA">
        <w:t xml:space="preserve"> </w:t>
      </w:r>
      <w:r w:rsidRPr="00EC0F6C">
        <w:t>pages</w:t>
      </w:r>
      <w:r w:rsidR="009037DA">
        <w:t xml:space="preserve"> </w:t>
      </w:r>
      <w:r w:rsidRPr="00EC0F6C">
        <w:t>and</w:t>
      </w:r>
      <w:r w:rsidR="009037DA">
        <w:t xml:space="preserve"> </w:t>
      </w:r>
      <w:r w:rsidRPr="00EC0F6C">
        <w:t>code-behind</w:t>
      </w:r>
      <w:r w:rsidR="009037DA">
        <w:t xml:space="preserve"> </w:t>
      </w:r>
      <w:r w:rsidRPr="00EC0F6C">
        <w:t>files</w:t>
      </w:r>
      <w:r w:rsidR="009037DA">
        <w:t xml:space="preserve"> </w:t>
      </w:r>
      <w:r w:rsidR="00AF7AC6">
        <w:t>created by</w:t>
      </w:r>
      <w:r w:rsidR="009037DA">
        <w:t xml:space="preserve"> </w:t>
      </w:r>
      <w:r w:rsidRPr="00EC0F6C">
        <w:t>Iron</w:t>
      </w:r>
      <w:r w:rsidR="009037DA">
        <w:t xml:space="preserve"> </w:t>
      </w:r>
      <w:r w:rsidRPr="00EC0F6C">
        <w:t>Speed</w:t>
      </w:r>
      <w:r w:rsidR="009037DA">
        <w:t xml:space="preserve"> </w:t>
      </w:r>
      <w:r w:rsidRPr="00EC0F6C">
        <w:t>Designer.</w:t>
      </w:r>
      <w:r w:rsidR="009037DA">
        <w:t xml:space="preserve">  </w:t>
      </w:r>
      <w:r w:rsidRPr="00EC0F6C">
        <w:t>You</w:t>
      </w:r>
      <w:r w:rsidR="009037DA">
        <w:t xml:space="preserve"> </w:t>
      </w:r>
      <w:r w:rsidRPr="00EC0F6C">
        <w:t>can</w:t>
      </w:r>
      <w:r w:rsidR="009037DA">
        <w:t xml:space="preserve"> </w:t>
      </w:r>
      <w:r w:rsidRPr="00EC0F6C">
        <w:t>create</w:t>
      </w:r>
      <w:r w:rsidR="009037DA">
        <w:t xml:space="preserve"> </w:t>
      </w:r>
      <w:r w:rsidRPr="00EC0F6C">
        <w:t>one</w:t>
      </w:r>
      <w:r w:rsidR="009037DA">
        <w:t xml:space="preserve"> </w:t>
      </w:r>
      <w:r w:rsidRPr="00EC0F6C">
        <w:t>or</w:t>
      </w:r>
      <w:r w:rsidR="009037DA">
        <w:t xml:space="preserve"> </w:t>
      </w:r>
      <w:r w:rsidRPr="00EC0F6C">
        <w:t>more</w:t>
      </w:r>
      <w:r w:rsidR="009037DA">
        <w:t xml:space="preserve"> </w:t>
      </w:r>
      <w:r w:rsidRPr="00EC0F6C">
        <w:t>subdirectories</w:t>
      </w:r>
      <w:r w:rsidR="009037DA">
        <w:t xml:space="preserve"> </w:t>
      </w:r>
      <w:r w:rsidRPr="00EC0F6C">
        <w:t>to</w:t>
      </w:r>
      <w:r w:rsidR="009037DA">
        <w:t xml:space="preserve"> </w:t>
      </w:r>
      <w:r w:rsidRPr="00EC0F6C">
        <w:t>organize</w:t>
      </w:r>
      <w:r w:rsidR="009037DA">
        <w:t xml:space="preserve"> </w:t>
      </w:r>
      <w:r w:rsidRPr="00EC0F6C">
        <w:t>your</w:t>
      </w:r>
      <w:r w:rsidR="009037DA">
        <w:t xml:space="preserve"> </w:t>
      </w:r>
      <w:r w:rsidRPr="00EC0F6C">
        <w:t>application</w:t>
      </w:r>
      <w:r w:rsidR="009037DA">
        <w:t xml:space="preserve"> </w:t>
      </w:r>
      <w:r w:rsidRPr="00EC0F6C">
        <w:t>folder</w:t>
      </w:r>
      <w:r w:rsidR="009037DA">
        <w:t xml:space="preserve"> </w:t>
      </w:r>
      <w:r w:rsidRPr="00EC0F6C">
        <w:t>in</w:t>
      </w:r>
      <w:r w:rsidR="009037DA">
        <w:t xml:space="preserve"> </w:t>
      </w:r>
      <w:r w:rsidRPr="00EC0F6C">
        <w:t>a</w:t>
      </w:r>
      <w:r w:rsidR="009037DA">
        <w:t xml:space="preserve"> </w:t>
      </w:r>
      <w:r w:rsidRPr="00EC0F6C">
        <w:t>way</w:t>
      </w:r>
      <w:r w:rsidR="009037DA">
        <w:t xml:space="preserve"> </w:t>
      </w:r>
      <w:r w:rsidRPr="00EC0F6C">
        <w:t>that</w:t>
      </w:r>
      <w:r w:rsidR="009037DA">
        <w:t xml:space="preserve"> </w:t>
      </w:r>
      <w:r w:rsidRPr="00EC0F6C">
        <w:t>is</w:t>
      </w:r>
      <w:r w:rsidR="009037DA">
        <w:t xml:space="preserve"> </w:t>
      </w:r>
      <w:r w:rsidRPr="00EC0F6C">
        <w:t>most</w:t>
      </w:r>
      <w:r w:rsidR="009037DA">
        <w:t xml:space="preserve"> </w:t>
      </w:r>
      <w:r w:rsidRPr="00EC0F6C">
        <w:t>convenient</w:t>
      </w:r>
      <w:r w:rsidR="009037DA">
        <w:t xml:space="preserve"> </w:t>
      </w:r>
      <w:r w:rsidRPr="00EC0F6C">
        <w:t>to</w:t>
      </w:r>
      <w:r w:rsidR="009037DA">
        <w:t xml:space="preserve"> </w:t>
      </w:r>
      <w:r w:rsidRPr="00EC0F6C">
        <w:t>you.</w:t>
      </w:r>
    </w:p>
    <w:p w:rsidR="00B17631" w:rsidRPr="00EC0F6C" w:rsidRDefault="00B17631" w:rsidP="00310509">
      <w:pPr>
        <w:numPr>
          <w:ilvl w:val="0"/>
          <w:numId w:val="21"/>
        </w:numPr>
      </w:pPr>
      <w:r w:rsidRPr="00EC0F6C">
        <w:rPr>
          <w:b/>
        </w:rPr>
        <w:t>&lt;Table&gt;</w:t>
      </w:r>
      <w:r w:rsidR="009037DA">
        <w:t xml:space="preserve"> </w:t>
      </w:r>
      <w:r w:rsidRPr="00EC0F6C">
        <w:t>is</w:t>
      </w:r>
      <w:r w:rsidR="009037DA">
        <w:t xml:space="preserve"> </w:t>
      </w:r>
      <w:r w:rsidRPr="00EC0F6C">
        <w:t>the</w:t>
      </w:r>
      <w:r w:rsidR="009037DA">
        <w:t xml:space="preserve"> </w:t>
      </w:r>
      <w:r w:rsidRPr="00EC0F6C">
        <w:t>name</w:t>
      </w:r>
      <w:r w:rsidR="009037DA">
        <w:t xml:space="preserve"> </w:t>
      </w:r>
      <w:r w:rsidRPr="00EC0F6C">
        <w:t>of</w:t>
      </w:r>
      <w:r w:rsidR="009037DA">
        <w:t xml:space="preserve"> </w:t>
      </w:r>
      <w:r w:rsidRPr="00EC0F6C">
        <w:t>an</w:t>
      </w:r>
      <w:r w:rsidR="009037DA">
        <w:t xml:space="preserve"> </w:t>
      </w:r>
      <w:r w:rsidRPr="00EC0F6C">
        <w:t>individual</w:t>
      </w:r>
      <w:r w:rsidR="009037DA">
        <w:t xml:space="preserve"> </w:t>
      </w:r>
      <w:r w:rsidRPr="00EC0F6C">
        <w:t>database</w:t>
      </w:r>
      <w:r w:rsidR="009037DA">
        <w:t xml:space="preserve"> </w:t>
      </w:r>
      <w:r w:rsidRPr="00EC0F6C">
        <w:t>table</w:t>
      </w:r>
      <w:r w:rsidR="009037DA">
        <w:t xml:space="preserve"> </w:t>
      </w:r>
      <w:r w:rsidRPr="00EC0F6C">
        <w:t>name</w:t>
      </w:r>
      <w:r w:rsidR="009037DA">
        <w:t xml:space="preserve"> </w:t>
      </w:r>
      <w:r w:rsidRPr="00EC0F6C">
        <w:t>or</w:t>
      </w:r>
      <w:r w:rsidR="009037DA">
        <w:t xml:space="preserve"> </w:t>
      </w:r>
      <w:r w:rsidRPr="00EC0F6C">
        <w:t>database</w:t>
      </w:r>
      <w:r w:rsidR="009037DA">
        <w:t xml:space="preserve"> </w:t>
      </w:r>
      <w:r w:rsidRPr="00EC0F6C">
        <w:t>view</w:t>
      </w:r>
      <w:r w:rsidR="009037DA">
        <w:t xml:space="preserve"> </w:t>
      </w:r>
      <w:r w:rsidRPr="00EC0F6C">
        <w:t>name.</w:t>
      </w:r>
    </w:p>
    <w:p w:rsidR="00B17631" w:rsidRPr="00EC0F6C" w:rsidRDefault="00B17631" w:rsidP="00310509">
      <w:pPr>
        <w:numPr>
          <w:ilvl w:val="0"/>
          <w:numId w:val="21"/>
        </w:numPr>
      </w:pPr>
      <w:r w:rsidRPr="00EC0F6C">
        <w:rPr>
          <w:b/>
        </w:rPr>
        <w:t>&lt;Web</w:t>
      </w:r>
      <w:r w:rsidR="009037DA">
        <w:rPr>
          <w:b/>
        </w:rPr>
        <w:t xml:space="preserve"> </w:t>
      </w:r>
      <w:r w:rsidRPr="00EC0F6C">
        <w:rPr>
          <w:b/>
        </w:rPr>
        <w:t>Page</w:t>
      </w:r>
      <w:r w:rsidR="009037DA">
        <w:rPr>
          <w:b/>
        </w:rPr>
        <w:t xml:space="preserve"> </w:t>
      </w:r>
      <w:r w:rsidRPr="00EC0F6C">
        <w:rPr>
          <w:b/>
        </w:rPr>
        <w:t>Name&gt;</w:t>
      </w:r>
      <w:r w:rsidR="009037DA">
        <w:t xml:space="preserve"> </w:t>
      </w:r>
      <w:r w:rsidRPr="00EC0F6C">
        <w:t>is</w:t>
      </w:r>
      <w:r w:rsidR="009037DA">
        <w:t xml:space="preserve"> </w:t>
      </w:r>
      <w:r w:rsidRPr="00EC0F6C">
        <w:t>the</w:t>
      </w:r>
      <w:r w:rsidR="009037DA">
        <w:t xml:space="preserve"> </w:t>
      </w:r>
      <w:r w:rsidRPr="00EC0F6C">
        <w:t>name</w:t>
      </w:r>
      <w:r w:rsidR="009037DA">
        <w:t xml:space="preserve"> </w:t>
      </w:r>
      <w:r w:rsidRPr="00EC0F6C">
        <w:t>of</w:t>
      </w:r>
      <w:r w:rsidR="009037DA">
        <w:t xml:space="preserve"> </w:t>
      </w:r>
      <w:r w:rsidRPr="00EC0F6C">
        <w:t>an</w:t>
      </w:r>
      <w:r w:rsidR="009037DA">
        <w:t xml:space="preserve"> </w:t>
      </w:r>
      <w:r w:rsidRPr="00EC0F6C">
        <w:t>individual</w:t>
      </w:r>
      <w:r w:rsidR="009037DA">
        <w:t xml:space="preserve"> </w:t>
      </w:r>
      <w:r w:rsidRPr="00EC0F6C">
        <w:t>web</w:t>
      </w:r>
      <w:r w:rsidR="009037DA">
        <w:t xml:space="preserve"> </w:t>
      </w:r>
      <w:r w:rsidRPr="00EC0F6C">
        <w:t>page</w:t>
      </w:r>
      <w:r w:rsidR="009037DA">
        <w:t xml:space="preserve"> </w:t>
      </w:r>
      <w:r w:rsidRPr="00EC0F6C">
        <w:t>file</w:t>
      </w:r>
      <w:r w:rsidR="009037DA">
        <w:t xml:space="preserve"> </w:t>
      </w:r>
      <w:r w:rsidRPr="00EC0F6C">
        <w:t>name</w:t>
      </w:r>
      <w:r w:rsidR="009037DA">
        <w:t xml:space="preserve"> </w:t>
      </w:r>
      <w:r w:rsidRPr="00EC0F6C">
        <w:t>provided</w:t>
      </w:r>
      <w:r w:rsidR="009037DA">
        <w:t xml:space="preserve"> </w:t>
      </w:r>
      <w:r w:rsidRPr="00EC0F6C">
        <w:t>by</w:t>
      </w:r>
      <w:r w:rsidR="009037DA">
        <w:t xml:space="preserve"> </w:t>
      </w:r>
      <w:r w:rsidRPr="00EC0F6C">
        <w:t>you</w:t>
      </w:r>
      <w:r w:rsidR="009037DA">
        <w:t xml:space="preserve"> </w:t>
      </w:r>
      <w:r w:rsidRPr="00EC0F6C">
        <w:t>when</w:t>
      </w:r>
      <w:r w:rsidR="009037DA">
        <w:t xml:space="preserve"> </w:t>
      </w:r>
      <w:r w:rsidRPr="00EC0F6C">
        <w:t>the</w:t>
      </w:r>
      <w:r w:rsidR="009037DA">
        <w:t xml:space="preserve"> </w:t>
      </w:r>
      <w:r w:rsidRPr="00EC0F6C">
        <w:t>page</w:t>
      </w:r>
      <w:r w:rsidR="009037DA">
        <w:t xml:space="preserve"> </w:t>
      </w:r>
      <w:r w:rsidRPr="00EC0F6C">
        <w:t>was</w:t>
      </w:r>
      <w:r w:rsidR="009037DA">
        <w:t xml:space="preserve"> </w:t>
      </w:r>
      <w:r w:rsidRPr="00EC0F6C">
        <w:t>first</w:t>
      </w:r>
      <w:r w:rsidR="009037DA">
        <w:t xml:space="preserve"> </w:t>
      </w:r>
      <w:r w:rsidRPr="00EC0F6C">
        <w:t>created</w:t>
      </w:r>
      <w:r w:rsidR="009037DA">
        <w:t xml:space="preserve"> </w:t>
      </w:r>
      <w:r w:rsidRPr="00EC0F6C">
        <w:t>through</w:t>
      </w:r>
      <w:r w:rsidR="009037DA">
        <w:t xml:space="preserve"> </w:t>
      </w:r>
      <w:r w:rsidRPr="00EC0F6C">
        <w:t>Iron</w:t>
      </w:r>
      <w:r w:rsidR="009037DA">
        <w:t xml:space="preserve"> </w:t>
      </w:r>
      <w:r w:rsidRPr="00EC0F6C">
        <w:t>Speed</w:t>
      </w:r>
      <w:r w:rsidR="009037DA">
        <w:t xml:space="preserve"> </w:t>
      </w:r>
      <w:r w:rsidRPr="00EC0F6C">
        <w:t>Designer.</w:t>
      </w:r>
    </w:p>
    <w:p w:rsidR="00B17631" w:rsidRPr="00A0434F" w:rsidRDefault="00B17631" w:rsidP="00A0434F">
      <w:r w:rsidRPr="00A0434F">
        <w:t>The</w:t>
      </w:r>
      <w:r w:rsidR="009037DA">
        <w:t xml:space="preserve"> </w:t>
      </w:r>
      <w:r w:rsidRPr="00A0434F">
        <w:t>entire</w:t>
      </w:r>
      <w:r w:rsidR="009037DA">
        <w:t xml:space="preserve"> </w:t>
      </w:r>
      <w:r w:rsidRPr="00A0434F">
        <w:t>&lt;</w:t>
      </w:r>
      <w:r w:rsidR="000765FD" w:rsidRPr="00A0434F">
        <w:t>App&gt;</w:t>
      </w:r>
      <w:r w:rsidR="009037DA">
        <w:t xml:space="preserve"> </w:t>
      </w:r>
      <w:r w:rsidRPr="00A0434F">
        <w:t>folder</w:t>
      </w:r>
      <w:r w:rsidR="009037DA">
        <w:t xml:space="preserve"> </w:t>
      </w:r>
      <w:r w:rsidRPr="00A0434F">
        <w:t>can</w:t>
      </w:r>
      <w:r w:rsidR="009037DA">
        <w:t xml:space="preserve"> </w:t>
      </w:r>
      <w:r w:rsidRPr="00A0434F">
        <w:t>be</w:t>
      </w:r>
      <w:r w:rsidR="009037DA">
        <w:t xml:space="preserve"> </w:t>
      </w:r>
      <w:r w:rsidRPr="00A0434F">
        <w:t>copied</w:t>
      </w:r>
      <w:r w:rsidR="009037DA">
        <w:t xml:space="preserve"> </w:t>
      </w:r>
      <w:r w:rsidRPr="00A0434F">
        <w:t>to</w:t>
      </w:r>
      <w:r w:rsidR="009037DA">
        <w:t xml:space="preserve"> </w:t>
      </w:r>
      <w:r w:rsidRPr="00A0434F">
        <w:t>another</w:t>
      </w:r>
      <w:r w:rsidR="009037DA">
        <w:t xml:space="preserve"> </w:t>
      </w:r>
      <w:r w:rsidRPr="00A0434F">
        <w:t>server</w:t>
      </w:r>
      <w:r w:rsidR="009037DA">
        <w:t xml:space="preserve"> </w:t>
      </w:r>
      <w:r w:rsidRPr="00A0434F">
        <w:t>to</w:t>
      </w:r>
      <w:r w:rsidR="009037DA">
        <w:t xml:space="preserve"> </w:t>
      </w:r>
      <w:r w:rsidRPr="00A0434F">
        <w:t>deploy</w:t>
      </w:r>
      <w:r w:rsidR="009037DA">
        <w:t xml:space="preserve"> </w:t>
      </w:r>
      <w:r w:rsidRPr="00A0434F">
        <w:t>an</w:t>
      </w:r>
      <w:r w:rsidR="009037DA">
        <w:t xml:space="preserve"> </w:t>
      </w:r>
      <w:r w:rsidRPr="00A0434F">
        <w:t>application.</w:t>
      </w:r>
      <w:r w:rsidR="009037DA">
        <w:t xml:space="preserve">  </w:t>
      </w:r>
      <w:r w:rsidRPr="00A0434F">
        <w:t>The</w:t>
      </w:r>
      <w:r w:rsidR="009037DA">
        <w:t xml:space="preserve"> </w:t>
      </w:r>
      <w:r w:rsidRPr="00A0434F">
        <w:t>detailed</w:t>
      </w:r>
      <w:r w:rsidR="009037DA">
        <w:t xml:space="preserve"> </w:t>
      </w:r>
      <w:r w:rsidRPr="00A0434F">
        <w:t>process</w:t>
      </w:r>
      <w:r w:rsidR="009037DA">
        <w:t xml:space="preserve"> </w:t>
      </w:r>
      <w:r w:rsidRPr="00A0434F">
        <w:t>of</w:t>
      </w:r>
      <w:r w:rsidR="009037DA">
        <w:t xml:space="preserve"> </w:t>
      </w:r>
      <w:r w:rsidRPr="00A0434F">
        <w:t>deploying</w:t>
      </w:r>
      <w:r w:rsidR="009037DA">
        <w:t xml:space="preserve"> </w:t>
      </w:r>
      <w:r w:rsidRPr="00A0434F">
        <w:t>an</w:t>
      </w:r>
      <w:r w:rsidR="009037DA">
        <w:t xml:space="preserve"> </w:t>
      </w:r>
      <w:r w:rsidRPr="00A0434F">
        <w:t>application</w:t>
      </w:r>
      <w:r w:rsidR="009037DA">
        <w:t xml:space="preserve"> </w:t>
      </w:r>
      <w:r w:rsidRPr="00A0434F">
        <w:t>is</w:t>
      </w:r>
      <w:r w:rsidR="009037DA">
        <w:t xml:space="preserve"> </w:t>
      </w:r>
      <w:r w:rsidRPr="00A0434F">
        <w:t>described</w:t>
      </w:r>
      <w:r w:rsidR="009037DA">
        <w:t xml:space="preserve"> </w:t>
      </w:r>
      <w:r w:rsidRPr="00A0434F">
        <w:t>separately.</w:t>
      </w:r>
    </w:p>
    <w:p w:rsidR="0084626A" w:rsidRDefault="0084626A" w:rsidP="0084626A">
      <w:pPr>
        <w:pStyle w:val="Heading5"/>
      </w:pPr>
      <w:r>
        <w:t>See</w:t>
      </w:r>
    </w:p>
    <w:p w:rsidR="005B3157" w:rsidRDefault="005B3157" w:rsidP="00A0434F">
      <w:r>
        <w:fldChar w:fldCharType="begin"/>
      </w:r>
      <w:r>
        <w:instrText xml:space="preserve"> REF _Ref414884616 \h </w:instrText>
      </w:r>
      <w:r>
        <w:fldChar w:fldCharType="separate"/>
      </w:r>
      <w:r>
        <w:t>&lt;App&gt;</w:t>
      </w:r>
      <w:r>
        <w:fldChar w:fldCharType="end"/>
      </w:r>
    </w:p>
    <w:p w:rsidR="00D46C5B" w:rsidRDefault="00D46C5B" w:rsidP="00A0434F">
      <w:r>
        <w:fldChar w:fldCharType="begin"/>
      </w:r>
      <w:r>
        <w:instrText xml:space="preserve"> REF _Ref236745646 \h </w:instrText>
      </w:r>
      <w:r>
        <w:fldChar w:fldCharType="separate"/>
      </w:r>
      <w:r w:rsidR="005B3157">
        <w:t>&lt;App&gt;</w:t>
      </w:r>
      <w:r w:rsidR="005B3157" w:rsidRPr="00720BC3">
        <w:t>\</w:t>
      </w:r>
      <w:proofErr w:type="spellStart"/>
      <w:r w:rsidR="005B3157">
        <w:t>App_Themes</w:t>
      </w:r>
      <w:proofErr w:type="spellEnd"/>
      <w:r>
        <w:fldChar w:fldCharType="end"/>
      </w:r>
    </w:p>
    <w:p w:rsidR="00D46C5B" w:rsidRPr="00A0434F" w:rsidRDefault="00D46C5B" w:rsidP="00A0434F">
      <w:r>
        <w:fldChar w:fldCharType="begin"/>
      </w:r>
      <w:r>
        <w:instrText xml:space="preserve"> REF _Ref236745647 \h </w:instrText>
      </w:r>
      <w:r>
        <w:fldChar w:fldCharType="separate"/>
      </w:r>
      <w:r w:rsidR="005B3157">
        <w:t>&lt;App&gt;</w:t>
      </w:r>
      <w:r w:rsidR="005B3157" w:rsidRPr="00720BC3">
        <w:t>\bin</w:t>
      </w:r>
      <w:r>
        <w:fldChar w:fldCharType="end"/>
      </w:r>
    </w:p>
    <w:p w:rsidR="0084626A" w:rsidRPr="00A0434F" w:rsidRDefault="0084626A" w:rsidP="00A0434F">
      <w:r w:rsidRPr="00A0434F">
        <w:fldChar w:fldCharType="begin"/>
      </w:r>
      <w:r w:rsidRPr="00A0434F">
        <w:instrText xml:space="preserve"> REF _Ref92190216 \h </w:instrText>
      </w:r>
      <w:r w:rsidR="00A0434F">
        <w:instrText xml:space="preserve"> \* MERGEFORMAT </w:instrText>
      </w:r>
      <w:r w:rsidRPr="00A0434F">
        <w:fldChar w:fldCharType="separate"/>
      </w:r>
      <w:r w:rsidR="005B3157">
        <w:t>&lt;App&gt;</w:t>
      </w:r>
      <w:r w:rsidR="005B3157" w:rsidRPr="000765FD">
        <w:t>\Data</w:t>
      </w:r>
      <w:r w:rsidR="005B3157">
        <w:t xml:space="preserve"> </w:t>
      </w:r>
      <w:proofErr w:type="spellStart"/>
      <w:r w:rsidR="005B3157" w:rsidRPr="000765FD">
        <w:t>Acces</w:t>
      </w:r>
      <w:proofErr w:type="spellEnd"/>
      <w:r w:rsidR="005B3157">
        <w:t xml:space="preserve"> Layer</w:t>
      </w:r>
      <w:r w:rsidRPr="00A0434F">
        <w:fldChar w:fldCharType="end"/>
      </w:r>
    </w:p>
    <w:p w:rsidR="0084626A" w:rsidRPr="00A0434F" w:rsidRDefault="00D401FF" w:rsidP="00A0434F">
      <w:r>
        <w:fldChar w:fldCharType="begin"/>
      </w:r>
      <w:r>
        <w:instrText xml:space="preserve"> REF _Ref110687426 \h </w:instrText>
      </w:r>
      <w:r>
        <w:fldChar w:fldCharType="separate"/>
      </w:r>
      <w:r w:rsidR="005B3157">
        <w:t>&lt;App&gt;\</w:t>
      </w:r>
      <w:r w:rsidR="005B3157" w:rsidRPr="00720BC3">
        <w:t>Imag</w:t>
      </w:r>
      <w:r w:rsidR="005B3157">
        <w:t>es</w:t>
      </w:r>
      <w:r>
        <w:fldChar w:fldCharType="end"/>
      </w:r>
    </w:p>
    <w:p w:rsidR="0084626A" w:rsidRPr="00A0434F" w:rsidRDefault="0084626A" w:rsidP="00A0434F">
      <w:r w:rsidRPr="00A0434F">
        <w:fldChar w:fldCharType="begin"/>
      </w:r>
      <w:r w:rsidRPr="00A0434F">
        <w:instrText xml:space="preserve"> REF _Ref92190222 \h </w:instrText>
      </w:r>
      <w:r w:rsidR="00A0434F">
        <w:instrText xml:space="preserve"> \* MERGEFORMAT </w:instrText>
      </w:r>
      <w:r w:rsidRPr="00A0434F">
        <w:fldChar w:fldCharType="separate"/>
      </w:r>
      <w:r w:rsidR="005B3157">
        <w:t>&lt;App&gt;</w:t>
      </w:r>
      <w:r w:rsidR="005B3157" w:rsidRPr="00720BC3">
        <w:t>\&lt;Sub</w:t>
      </w:r>
      <w:r w:rsidR="005B3157">
        <w:t xml:space="preserve"> </w:t>
      </w:r>
      <w:r w:rsidR="005B3157" w:rsidRPr="00720BC3">
        <w:t>Folder&gt;</w:t>
      </w:r>
      <w:r w:rsidRPr="00A0434F">
        <w:fldChar w:fldCharType="end"/>
      </w:r>
    </w:p>
    <w:p w:rsidR="0084626A" w:rsidRPr="00A0434F" w:rsidRDefault="0084626A" w:rsidP="00A0434F">
      <w:r w:rsidRPr="00A0434F">
        <w:fldChar w:fldCharType="begin"/>
      </w:r>
      <w:r w:rsidRPr="00A0434F">
        <w:instrText xml:space="preserve"> REF _Ref92190224 \h </w:instrText>
      </w:r>
      <w:r w:rsidR="00A0434F">
        <w:instrText xml:space="preserve"> \* MERGEFORMAT </w:instrText>
      </w:r>
      <w:r w:rsidRPr="00A0434F">
        <w:fldChar w:fldCharType="separate"/>
      </w:r>
      <w:r w:rsidR="005B3157">
        <w:t>&lt;App&gt;</w:t>
      </w:r>
      <w:r w:rsidR="005B3157" w:rsidRPr="00720BC3">
        <w:t>\</w:t>
      </w:r>
      <w:r w:rsidR="005B3157">
        <w:t>Shared</w:t>
      </w:r>
      <w:r w:rsidRPr="00A0434F">
        <w:fldChar w:fldCharType="end"/>
      </w:r>
    </w:p>
    <w:p w:rsidR="0068564F" w:rsidRDefault="0068564F" w:rsidP="00A0434F">
      <w:r w:rsidRPr="00A0434F">
        <w:fldChar w:fldCharType="begin"/>
      </w:r>
      <w:r w:rsidRPr="00A0434F">
        <w:instrText xml:space="preserve"> REF _Ref92190244 \h </w:instrText>
      </w:r>
      <w:r w:rsidR="00A0434F">
        <w:instrText xml:space="preserve"> \* MERGEFORMAT </w:instrText>
      </w:r>
      <w:r w:rsidRPr="00A0434F">
        <w:fldChar w:fldCharType="separate"/>
      </w:r>
      <w:r w:rsidR="005B3157">
        <w:t>&lt;App&gt;</w:t>
      </w:r>
      <w:r w:rsidR="005B3157" w:rsidRPr="00720BC3">
        <w:t>\</w:t>
      </w:r>
      <w:proofErr w:type="spellStart"/>
      <w:r w:rsidR="005B3157" w:rsidRPr="00720BC3">
        <w:t>StoredProcedures</w:t>
      </w:r>
      <w:proofErr w:type="spellEnd"/>
      <w:r w:rsidRPr="00A0434F">
        <w:fldChar w:fldCharType="end"/>
      </w:r>
    </w:p>
    <w:p w:rsidR="00D46C5B" w:rsidRPr="00A0434F" w:rsidRDefault="00D46C5B" w:rsidP="00A0434F"/>
    <w:p w:rsidR="00B17631" w:rsidRPr="00720BC3" w:rsidRDefault="005B3157" w:rsidP="00B17631">
      <w:pPr>
        <w:pStyle w:val="Heading3"/>
      </w:pPr>
      <w:bookmarkStart w:id="324" w:name="_Ref414884616"/>
      <w:bookmarkStart w:id="325" w:name="_Toc414885740"/>
      <w:r>
        <w:t>&lt;App&gt;</w:t>
      </w:r>
      <w:bookmarkEnd w:id="324"/>
      <w:bookmarkEnd w:id="325"/>
    </w:p>
    <w:p w:rsidR="00B17631" w:rsidRPr="00A0434F" w:rsidRDefault="007048F2" w:rsidP="00A0434F">
      <w:r w:rsidRPr="00A0434F">
        <w:fldChar w:fldCharType="begin"/>
      </w:r>
      <w:r w:rsidR="00B17631" w:rsidRPr="00A0434F">
        <w:instrText>xe</w:instrText>
      </w:r>
      <w:r w:rsidR="009037DA">
        <w:instrText xml:space="preserve"> </w:instrText>
      </w:r>
      <w:r w:rsidR="00B17631" w:rsidRPr="00A0434F">
        <w:instrText>"Project</w:instrText>
      </w:r>
      <w:r w:rsidR="009037DA">
        <w:instrText xml:space="preserve"> </w:instrText>
      </w:r>
      <w:r w:rsidR="00B17631" w:rsidRPr="00A0434F">
        <w:instrText>folder"</w:instrText>
      </w:r>
      <w:r w:rsidRPr="00A0434F">
        <w:fldChar w:fldCharType="end"/>
      </w:r>
      <w:r w:rsidRPr="00A0434F">
        <w:fldChar w:fldCharType="begin"/>
      </w:r>
      <w:r w:rsidR="00B17631" w:rsidRPr="00A0434F">
        <w:instrText>xe</w:instrText>
      </w:r>
      <w:r w:rsidR="009037DA">
        <w:instrText xml:space="preserve"> </w:instrText>
      </w:r>
      <w:r w:rsidR="00B17631" w:rsidRPr="00A0434F">
        <w:instrText>"Folder</w:instrText>
      </w:r>
      <w:r w:rsidR="009037DA">
        <w:instrText xml:space="preserve"> </w:instrText>
      </w:r>
      <w:r w:rsidR="00B17631" w:rsidRPr="00A0434F">
        <w:instrText>structure:Project</w:instrText>
      </w:r>
      <w:r w:rsidR="009037DA">
        <w:instrText xml:space="preserve"> </w:instrText>
      </w:r>
      <w:r w:rsidR="00B17631" w:rsidRPr="00A0434F">
        <w:instrText>folder"</w:instrText>
      </w:r>
      <w:r w:rsidRPr="00A0434F">
        <w:fldChar w:fldCharType="end"/>
      </w:r>
      <w:r w:rsidR="00B17631" w:rsidRPr="00A0434F">
        <w:t>This</w:t>
      </w:r>
      <w:r w:rsidR="009037DA">
        <w:t xml:space="preserve"> </w:t>
      </w:r>
      <w:r w:rsidR="00B17631" w:rsidRPr="00A0434F">
        <w:t>folder</w:t>
      </w:r>
      <w:r w:rsidR="009037DA">
        <w:t xml:space="preserve"> </w:t>
      </w:r>
      <w:r w:rsidR="00B17631" w:rsidRPr="00A0434F">
        <w:t>contains</w:t>
      </w:r>
      <w:r w:rsidR="009037DA">
        <w:t xml:space="preserve"> </w:t>
      </w:r>
      <w:r w:rsidR="00B17631" w:rsidRPr="00A0434F">
        <w:t>files</w:t>
      </w:r>
      <w:r w:rsidR="009037DA">
        <w:t xml:space="preserve"> </w:t>
      </w:r>
      <w:r w:rsidR="00B17631" w:rsidRPr="00A0434F">
        <w:t>necessary</w:t>
      </w:r>
      <w:r w:rsidR="009037DA">
        <w:t xml:space="preserve"> </w:t>
      </w:r>
      <w:r w:rsidR="00B17631" w:rsidRPr="00A0434F">
        <w:t>to</w:t>
      </w:r>
      <w:r w:rsidR="009037DA">
        <w:t xml:space="preserve"> </w:t>
      </w:r>
      <w:r w:rsidR="00B17631" w:rsidRPr="00A0434F">
        <w:t>ensure</w:t>
      </w:r>
      <w:r w:rsidR="009037DA">
        <w:t xml:space="preserve"> </w:t>
      </w:r>
      <w:r w:rsidR="00B17631" w:rsidRPr="00A0434F">
        <w:t>the</w:t>
      </w:r>
      <w:r w:rsidR="009037DA">
        <w:t xml:space="preserve"> </w:t>
      </w:r>
      <w:r w:rsidR="00B17631" w:rsidRPr="00A0434F">
        <w:t>application</w:t>
      </w:r>
      <w:r w:rsidR="009037DA">
        <w:t xml:space="preserve"> </w:t>
      </w:r>
      <w:r w:rsidR="00B17631" w:rsidRPr="00A0434F">
        <w:t>can</w:t>
      </w:r>
      <w:r w:rsidR="009037DA">
        <w:t xml:space="preserve"> </w:t>
      </w:r>
      <w:r w:rsidR="00B17631" w:rsidRPr="00A0434F">
        <w:t>run</w:t>
      </w:r>
      <w:r w:rsidR="009037DA">
        <w:t xml:space="preserve"> </w:t>
      </w:r>
      <w:r w:rsidR="00B17631" w:rsidRPr="00A0434F">
        <w:t>as</w:t>
      </w:r>
      <w:r w:rsidR="009037DA">
        <w:t xml:space="preserve"> </w:t>
      </w:r>
      <w:r w:rsidR="00B17631" w:rsidRPr="00A0434F">
        <w:t>a</w:t>
      </w:r>
      <w:r w:rsidR="009037DA">
        <w:t xml:space="preserve"> </w:t>
      </w:r>
      <w:r w:rsidR="00B17631" w:rsidRPr="00A0434F">
        <w:t>web</w:t>
      </w:r>
      <w:r w:rsidR="009037DA">
        <w:t xml:space="preserve"> </w:t>
      </w:r>
      <w:r w:rsidR="00B17631" w:rsidRPr="00A0434F">
        <w:t>application.</w:t>
      </w:r>
      <w:r w:rsidR="009037DA">
        <w:t xml:space="preserve">  </w:t>
      </w:r>
      <w:r w:rsidR="00B17631" w:rsidRPr="00A0434F">
        <w:t>Some</w:t>
      </w:r>
      <w:r w:rsidR="009037DA">
        <w:t xml:space="preserve"> </w:t>
      </w:r>
      <w:r w:rsidR="00B17631" w:rsidRPr="00A0434F">
        <w:t>of</w:t>
      </w:r>
      <w:r w:rsidR="009037DA">
        <w:t xml:space="preserve"> </w:t>
      </w:r>
      <w:r w:rsidR="00B17631" w:rsidRPr="00A0434F">
        <w:t>these</w:t>
      </w:r>
      <w:r w:rsidR="009037DA">
        <w:t xml:space="preserve"> </w:t>
      </w:r>
      <w:r w:rsidR="00B17631" w:rsidRPr="00A0434F">
        <w:t>files</w:t>
      </w:r>
      <w:r w:rsidR="009037DA">
        <w:t xml:space="preserve"> </w:t>
      </w:r>
      <w:r w:rsidR="00B17631" w:rsidRPr="00A0434F">
        <w:t>are</w:t>
      </w:r>
      <w:r w:rsidR="009037DA">
        <w:t xml:space="preserve"> </w:t>
      </w:r>
      <w:r w:rsidR="00B17631" w:rsidRPr="00A0434F">
        <w:t>created</w:t>
      </w:r>
      <w:r w:rsidR="009037DA">
        <w:t xml:space="preserve"> </w:t>
      </w:r>
      <w:r w:rsidR="00B17631" w:rsidRPr="00A0434F">
        <w:t>directly</w:t>
      </w:r>
      <w:r w:rsidR="009037DA">
        <w:t xml:space="preserve"> </w:t>
      </w:r>
      <w:r w:rsidR="00B17631" w:rsidRPr="00A0434F">
        <w:t>by</w:t>
      </w:r>
      <w:r w:rsidR="009037DA">
        <w:t xml:space="preserve"> </w:t>
      </w:r>
      <w:r w:rsidR="00B17631" w:rsidRPr="00A0434F">
        <w:t>Iron</w:t>
      </w:r>
      <w:r w:rsidR="009037DA">
        <w:t xml:space="preserve"> </w:t>
      </w:r>
      <w:r w:rsidR="00B17631" w:rsidRPr="00A0434F">
        <w:t>Speed</w:t>
      </w:r>
      <w:r w:rsidR="009037DA">
        <w:t xml:space="preserve"> </w:t>
      </w:r>
      <w:r w:rsidR="00B17631" w:rsidRPr="00A0434F">
        <w:t>Designer;</w:t>
      </w:r>
      <w:r w:rsidR="009037DA">
        <w:t xml:space="preserve"> </w:t>
      </w:r>
      <w:r w:rsidR="00B17631" w:rsidRPr="00A0434F">
        <w:t>others</w:t>
      </w:r>
      <w:r w:rsidR="009037DA">
        <w:t xml:space="preserve"> </w:t>
      </w:r>
      <w:r w:rsidR="00B17631" w:rsidRPr="00A0434F">
        <w:t>are</w:t>
      </w:r>
      <w:r w:rsidR="009037DA">
        <w:t xml:space="preserve"> </w:t>
      </w:r>
      <w:r w:rsidR="00B17631" w:rsidRPr="00A0434F">
        <w:t>provided</w:t>
      </w:r>
      <w:r w:rsidR="009037DA">
        <w:t xml:space="preserve"> </w:t>
      </w:r>
      <w:r w:rsidR="00B17631" w:rsidRPr="00A0434F">
        <w:t>for</w:t>
      </w:r>
      <w:r w:rsidR="009037DA">
        <w:t xml:space="preserve"> </w:t>
      </w:r>
      <w:r w:rsidR="00B17631" w:rsidRPr="00A0434F">
        <w:t>your</w:t>
      </w:r>
      <w:r w:rsidR="009037DA">
        <w:t xml:space="preserve"> </w:t>
      </w:r>
      <w:r w:rsidR="00B17631" w:rsidRPr="00A0434F">
        <w:t>convenience.</w:t>
      </w:r>
    </w:p>
    <w:p w:rsidR="0068564F" w:rsidRDefault="0068564F" w:rsidP="0068564F">
      <w:pPr>
        <w:pStyle w:val="Heading5"/>
      </w:pPr>
      <w:bookmarkStart w:id="326" w:name="_Toc46301640"/>
      <w:bookmarkStart w:id="327" w:name="_Toc46553014"/>
      <w:r>
        <w:t>Files</w:t>
      </w:r>
      <w:r w:rsidR="009037DA">
        <w:t xml:space="preserve"> </w:t>
      </w:r>
      <w:r>
        <w:t>created</w:t>
      </w:r>
      <w:r w:rsidR="009037DA">
        <w:t xml:space="preserve"> </w:t>
      </w:r>
      <w:r>
        <w:t>by</w:t>
      </w:r>
      <w:r w:rsidR="009037DA">
        <w:t xml:space="preserve"> </w:t>
      </w:r>
      <w:r>
        <w:t>Iron</w:t>
      </w:r>
      <w:r w:rsidR="009037DA">
        <w:t xml:space="preserve"> </w:t>
      </w:r>
      <w:r>
        <w:t>Speed</w:t>
      </w:r>
      <w:r w:rsidR="009037DA">
        <w:t xml:space="preserve"> </w:t>
      </w:r>
      <w:r>
        <w:t>Designer</w:t>
      </w:r>
      <w:bookmarkEnd w:id="326"/>
      <w:bookmarkEnd w:id="327"/>
    </w:p>
    <w:p w:rsidR="0068564F" w:rsidRPr="00A0434F" w:rsidRDefault="007048F2" w:rsidP="00A0434F">
      <w:r w:rsidRPr="00A0434F">
        <w:fldChar w:fldCharType="begin"/>
      </w:r>
      <w:r w:rsidR="0068564F" w:rsidRPr="00A0434F">
        <w:instrText>xe</w:instrText>
      </w:r>
      <w:r w:rsidR="009037DA">
        <w:instrText xml:space="preserve"> </w:instrText>
      </w:r>
      <w:r w:rsidR="0068564F" w:rsidRPr="00A0434F">
        <w:instrText>"Files</w:instrText>
      </w:r>
      <w:r w:rsidR="009037DA">
        <w:instrText xml:space="preserve"> </w:instrText>
      </w:r>
      <w:r w:rsidR="0068564F" w:rsidRPr="00A0434F">
        <w:instrText>Created</w:instrText>
      </w:r>
      <w:r w:rsidR="009037DA">
        <w:instrText xml:space="preserve"> </w:instrText>
      </w:r>
      <w:r w:rsidR="0068564F" w:rsidRPr="00A0434F">
        <w:instrText>by</w:instrText>
      </w:r>
      <w:r w:rsidR="009037DA">
        <w:instrText xml:space="preserve"> </w:instrText>
      </w:r>
      <w:r w:rsidR="0068564F" w:rsidRPr="00A0434F">
        <w:instrText>Iron</w:instrText>
      </w:r>
      <w:r w:rsidR="009037DA">
        <w:instrText xml:space="preserve"> </w:instrText>
      </w:r>
      <w:r w:rsidR="0068564F" w:rsidRPr="00A0434F">
        <w:instrText>Speed</w:instrText>
      </w:r>
      <w:r w:rsidR="009037DA">
        <w:instrText xml:space="preserve"> </w:instrText>
      </w:r>
      <w:r w:rsidR="0068564F" w:rsidRPr="00A0434F">
        <w:instrText>Designer"</w:instrText>
      </w:r>
      <w:r w:rsidRPr="00A0434F">
        <w:fldChar w:fldCharType="end"/>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916"/>
        <w:gridCol w:w="6894"/>
      </w:tblGrid>
      <w:tr w:rsidR="0068564F">
        <w:trPr>
          <w:tblHeader/>
        </w:trPr>
        <w:tc>
          <w:tcPr>
            <w:tcW w:w="2916" w:type="dxa"/>
            <w:tcBorders>
              <w:top w:val="single" w:sz="12" w:space="0" w:color="FFFFFF"/>
              <w:left w:val="single" w:sz="12" w:space="0" w:color="FFFFFF"/>
              <w:bottom w:val="single" w:sz="12" w:space="0" w:color="FFFFFF"/>
              <w:right w:val="single" w:sz="12" w:space="0" w:color="FFFFFF"/>
            </w:tcBorders>
            <w:shd w:val="clear" w:color="auto" w:fill="808080"/>
          </w:tcPr>
          <w:p w:rsidR="0068564F" w:rsidRDefault="0068564F" w:rsidP="0068564F">
            <w:pPr>
              <w:pStyle w:val="TableHeading"/>
            </w:pPr>
            <w:r>
              <w:t>File</w:t>
            </w:r>
          </w:p>
        </w:tc>
        <w:tc>
          <w:tcPr>
            <w:tcW w:w="6894" w:type="dxa"/>
            <w:tcBorders>
              <w:top w:val="single" w:sz="12" w:space="0" w:color="FFFFFF"/>
              <w:left w:val="single" w:sz="12" w:space="0" w:color="FFFFFF"/>
              <w:bottom w:val="single" w:sz="12" w:space="0" w:color="FFFFFF"/>
              <w:right w:val="single" w:sz="12" w:space="0" w:color="FFFFFF"/>
            </w:tcBorders>
            <w:shd w:val="clear" w:color="auto" w:fill="808080"/>
          </w:tcPr>
          <w:p w:rsidR="0068564F" w:rsidRDefault="0068564F" w:rsidP="0068564F">
            <w:pPr>
              <w:pStyle w:val="TableHeading"/>
            </w:pPr>
            <w:r>
              <w:t>Function</w:t>
            </w:r>
          </w:p>
        </w:tc>
      </w:tr>
      <w:tr w:rsidR="0068564F"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7070AB" w:rsidRDefault="0068564F" w:rsidP="007070AB">
            <w:r w:rsidRPr="007070AB">
              <w:t>AppInfo.xml</w:t>
            </w:r>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7070AB" w:rsidRDefault="007048F2" w:rsidP="007070AB">
            <w:r w:rsidRPr="007070AB">
              <w:fldChar w:fldCharType="begin"/>
            </w:r>
            <w:r w:rsidR="0068564F" w:rsidRPr="007070AB">
              <w:instrText>xe</w:instrText>
            </w:r>
            <w:r w:rsidR="009037DA">
              <w:instrText xml:space="preserve"> </w:instrText>
            </w:r>
            <w:r w:rsidR="0068564F" w:rsidRPr="007070AB">
              <w:instrText>"AppInfo.xml</w:instrText>
            </w:r>
            <w:r w:rsidR="009037DA">
              <w:instrText xml:space="preserve"> </w:instrText>
            </w:r>
            <w:r w:rsidR="0068564F" w:rsidRPr="007070AB">
              <w:instrText>file"</w:instrText>
            </w:r>
            <w:r w:rsidRPr="007070AB">
              <w:fldChar w:fldCharType="end"/>
            </w:r>
            <w:r w:rsidR="0068564F" w:rsidRPr="007070AB">
              <w:t>This</w:t>
            </w:r>
            <w:r w:rsidR="009037DA">
              <w:t xml:space="preserve"> </w:t>
            </w:r>
            <w:r w:rsidR="0068564F" w:rsidRPr="007070AB">
              <w:t>file</w:t>
            </w:r>
            <w:r w:rsidR="009037DA">
              <w:t xml:space="preserve"> </w:t>
            </w:r>
            <w:r w:rsidR="0068564F" w:rsidRPr="007070AB">
              <w:t>is</w:t>
            </w:r>
            <w:r w:rsidR="009037DA">
              <w:t xml:space="preserve"> </w:t>
            </w:r>
            <w:r w:rsidR="0068564F" w:rsidRPr="007070AB">
              <w:t>created</w:t>
            </w:r>
            <w:r w:rsidR="009037DA">
              <w:t xml:space="preserve"> </w:t>
            </w:r>
            <w:r w:rsidR="0068564F" w:rsidRPr="007070AB">
              <w:t>by</w:t>
            </w:r>
            <w:r w:rsidR="009037DA">
              <w:t xml:space="preserve"> </w:t>
            </w:r>
            <w:r w:rsidR="0068564F" w:rsidRPr="007070AB">
              <w:t>Iron</w:t>
            </w:r>
            <w:r w:rsidR="009037DA">
              <w:t xml:space="preserve"> </w:t>
            </w:r>
            <w:r w:rsidR="0068564F" w:rsidRPr="007070AB">
              <w:t>Speed</w:t>
            </w:r>
            <w:r w:rsidR="009037DA">
              <w:t xml:space="preserve"> </w:t>
            </w:r>
            <w:r w:rsidR="0068564F" w:rsidRPr="007070AB">
              <w:t>Designer</w:t>
            </w:r>
            <w:r w:rsidR="009037DA">
              <w:t xml:space="preserve"> </w:t>
            </w:r>
            <w:r w:rsidR="0068564F" w:rsidRPr="007070AB">
              <w:t>and</w:t>
            </w:r>
            <w:r w:rsidR="009037DA">
              <w:t xml:space="preserve"> </w:t>
            </w:r>
            <w:r w:rsidR="0068564F" w:rsidRPr="007070AB">
              <w:t>contains</w:t>
            </w:r>
            <w:r w:rsidR="009037DA">
              <w:t xml:space="preserve"> </w:t>
            </w:r>
            <w:r w:rsidR="0068564F" w:rsidRPr="007070AB">
              <w:t>information</w:t>
            </w:r>
            <w:r w:rsidR="009037DA">
              <w:t xml:space="preserve"> </w:t>
            </w:r>
            <w:r w:rsidR="0068564F" w:rsidRPr="007070AB">
              <w:t>about</w:t>
            </w:r>
            <w:r w:rsidR="009037DA">
              <w:t xml:space="preserve"> </w:t>
            </w:r>
            <w:r w:rsidR="0068564F" w:rsidRPr="007070AB">
              <w:t>the</w:t>
            </w:r>
            <w:r w:rsidR="009037DA">
              <w:t xml:space="preserve"> </w:t>
            </w:r>
            <w:r w:rsidR="0068564F" w:rsidRPr="007070AB">
              <w:t>application,</w:t>
            </w:r>
            <w:r w:rsidR="009037DA">
              <w:t xml:space="preserve"> </w:t>
            </w:r>
            <w:r w:rsidR="0068564F" w:rsidRPr="007070AB">
              <w:t>including</w:t>
            </w:r>
            <w:r w:rsidR="009037DA">
              <w:t xml:space="preserve"> </w:t>
            </w:r>
            <w:r w:rsidR="0068564F" w:rsidRPr="007070AB">
              <w:t>its</w:t>
            </w:r>
            <w:r w:rsidR="009037DA">
              <w:t xml:space="preserve"> </w:t>
            </w:r>
            <w:r w:rsidR="0068564F" w:rsidRPr="007070AB">
              <w:t>name,</w:t>
            </w:r>
            <w:r w:rsidR="009037DA">
              <w:t xml:space="preserve"> </w:t>
            </w:r>
            <w:r w:rsidR="0068564F" w:rsidRPr="007070AB">
              <w:t>and</w:t>
            </w:r>
            <w:r w:rsidR="009037DA">
              <w:t xml:space="preserve"> </w:t>
            </w:r>
            <w:r w:rsidR="0068564F" w:rsidRPr="007070AB">
              <w:t>application</w:t>
            </w:r>
            <w:r w:rsidR="009037DA">
              <w:t xml:space="preserve"> </w:t>
            </w:r>
            <w:r w:rsidR="0068564F" w:rsidRPr="007070AB">
              <w:t>description.</w:t>
            </w:r>
          </w:p>
        </w:tc>
      </w:tr>
      <w:tr w:rsidR="0068564F"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7070AB" w:rsidRDefault="0068564F" w:rsidP="007070AB">
            <w:r w:rsidRPr="007070AB">
              <w:t>&lt;App</w:t>
            </w:r>
            <w:r w:rsidR="009037DA">
              <w:t xml:space="preserve"> </w:t>
            </w:r>
            <w:r w:rsidRPr="007070AB">
              <w:t>Name&gt;.</w:t>
            </w:r>
            <w:proofErr w:type="spellStart"/>
            <w:r w:rsidRPr="007070AB">
              <w:t>config</w:t>
            </w:r>
            <w:proofErr w:type="spellEnd"/>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7070AB" w:rsidRDefault="0068564F" w:rsidP="007070AB">
            <w:r w:rsidRPr="007070AB">
              <w:t>This</w:t>
            </w:r>
            <w:r w:rsidR="009037DA">
              <w:t xml:space="preserve"> </w:t>
            </w:r>
            <w:r w:rsidRPr="007070AB">
              <w:t>file</w:t>
            </w:r>
            <w:r w:rsidR="009037DA">
              <w:t xml:space="preserve"> </w:t>
            </w:r>
            <w:r w:rsidRPr="007070AB">
              <w:t>is</w:t>
            </w:r>
            <w:r w:rsidR="009037DA">
              <w:t xml:space="preserve"> </w:t>
            </w:r>
            <w:r w:rsidRPr="007070AB">
              <w:t>used</w:t>
            </w:r>
            <w:r w:rsidR="009037DA">
              <w:t xml:space="preserve"> </w:t>
            </w:r>
            <w:r w:rsidRPr="007070AB">
              <w:t>internally</w:t>
            </w:r>
            <w:r w:rsidR="009037DA">
              <w:t xml:space="preserve"> </w:t>
            </w:r>
            <w:r w:rsidRPr="007070AB">
              <w:t>by</w:t>
            </w:r>
            <w:r w:rsidR="009037DA">
              <w:t xml:space="preserve"> </w:t>
            </w:r>
            <w:r w:rsidRPr="007070AB">
              <w:t>Iron</w:t>
            </w:r>
            <w:r w:rsidR="009037DA">
              <w:t xml:space="preserve"> </w:t>
            </w:r>
            <w:r w:rsidRPr="007070AB">
              <w:t>Speed</w:t>
            </w:r>
            <w:r w:rsidR="009037DA">
              <w:t xml:space="preserve"> </w:t>
            </w:r>
            <w:r w:rsidRPr="007070AB">
              <w:t>Designer</w:t>
            </w:r>
            <w:r w:rsidR="009037DA">
              <w:t xml:space="preserve"> </w:t>
            </w:r>
            <w:r w:rsidRPr="007070AB">
              <w:t>and</w:t>
            </w:r>
            <w:r w:rsidR="009037DA">
              <w:t xml:space="preserve"> </w:t>
            </w:r>
            <w:r w:rsidRPr="007070AB">
              <w:t>should</w:t>
            </w:r>
            <w:r w:rsidR="009037DA">
              <w:t xml:space="preserve"> </w:t>
            </w:r>
            <w:r w:rsidRPr="007070AB">
              <w:t>not</w:t>
            </w:r>
            <w:r w:rsidR="009037DA">
              <w:t xml:space="preserve"> </w:t>
            </w:r>
            <w:r w:rsidRPr="007070AB">
              <w:t>be</w:t>
            </w:r>
            <w:r w:rsidR="009037DA">
              <w:t xml:space="preserve"> </w:t>
            </w:r>
            <w:r w:rsidRPr="007070AB">
              <w:t>modified.</w:t>
            </w:r>
          </w:p>
        </w:tc>
      </w:tr>
      <w:tr w:rsidR="00B17631"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r w:rsidRPr="007070AB">
              <w:t>&lt;App</w:t>
            </w:r>
            <w:r w:rsidR="009037DA">
              <w:t xml:space="preserve"> </w:t>
            </w:r>
            <w:r w:rsidRPr="007070AB">
              <w:t>Name&gt;.</w:t>
            </w:r>
            <w:proofErr w:type="spellStart"/>
            <w:r w:rsidRPr="007070AB">
              <w:t>vsdisco</w:t>
            </w:r>
            <w:proofErr w:type="spellEnd"/>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"VSDISCO</w:instrText>
            </w:r>
            <w:r w:rsidR="009037DA">
              <w:instrText xml:space="preserve"> </w:instrText>
            </w:r>
            <w:r w:rsidR="00B17631" w:rsidRPr="007070AB">
              <w:instrText>file"</w:instrText>
            </w:r>
            <w:r w:rsidRPr="007070AB">
              <w:fldChar w:fldCharType="end"/>
            </w:r>
            <w:r w:rsidR="00B17631" w:rsidRPr="007070AB">
              <w:t>This</w:t>
            </w:r>
            <w:r w:rsidR="009037DA">
              <w:t xml:space="preserve"> </w:t>
            </w:r>
            <w:r w:rsidR="00B17631" w:rsidRPr="007070AB">
              <w:t>XML-based</w:t>
            </w:r>
            <w:r w:rsidR="009037DA">
              <w:t xml:space="preserve"> </w:t>
            </w:r>
            <w:r w:rsidR="00B17631" w:rsidRPr="007070AB">
              <w:t>file</w:t>
            </w:r>
            <w:r w:rsidR="009037DA">
              <w:t xml:space="preserve"> </w:t>
            </w:r>
            <w:r w:rsidR="00B17631" w:rsidRPr="007070AB">
              <w:t>contains</w:t>
            </w:r>
            <w:r w:rsidR="009037DA">
              <w:t xml:space="preserve"> </w:t>
            </w:r>
            <w:r w:rsidR="00B17631" w:rsidRPr="007070AB">
              <w:t>links</w:t>
            </w:r>
            <w:r w:rsidR="009037DA">
              <w:t xml:space="preserve"> </w:t>
            </w:r>
            <w:r w:rsidR="00B17631" w:rsidRPr="007070AB">
              <w:t>(URLs)</w:t>
            </w:r>
            <w:r w:rsidR="009037DA">
              <w:t xml:space="preserve"> </w:t>
            </w:r>
            <w:r w:rsidR="00B17631" w:rsidRPr="007070AB">
              <w:t>to</w:t>
            </w:r>
            <w:r w:rsidR="009037DA">
              <w:t xml:space="preserve"> </w:t>
            </w:r>
            <w:r w:rsidR="00B17631" w:rsidRPr="007070AB">
              <w:t>resources</w:t>
            </w:r>
            <w:r w:rsidR="009037DA">
              <w:t xml:space="preserve"> </w:t>
            </w:r>
            <w:r w:rsidR="00B17631" w:rsidRPr="007070AB">
              <w:t>providing</w:t>
            </w:r>
            <w:r w:rsidR="009037DA">
              <w:t xml:space="preserve"> </w:t>
            </w:r>
            <w:r w:rsidR="00B17631" w:rsidRPr="007070AB">
              <w:t>discovery</w:t>
            </w:r>
            <w:r w:rsidR="009037DA">
              <w:t xml:space="preserve"> </w:t>
            </w:r>
            <w:r w:rsidR="00B17631" w:rsidRPr="007070AB">
              <w:t>information</w:t>
            </w:r>
            <w:r w:rsidR="009037DA">
              <w:t xml:space="preserve"> </w:t>
            </w:r>
            <w:r w:rsidR="00B17631" w:rsidRPr="007070AB">
              <w:t>for</w:t>
            </w:r>
            <w:r w:rsidR="009037DA">
              <w:t xml:space="preserve"> </w:t>
            </w:r>
            <w:r w:rsidR="00B17631" w:rsidRPr="007070AB">
              <w:t>an</w:t>
            </w:r>
            <w:r w:rsidR="009037DA">
              <w:t xml:space="preserve"> </w:t>
            </w:r>
            <w:r w:rsidR="00B17631" w:rsidRPr="007070AB">
              <w:t>XML</w:t>
            </w:r>
            <w:r w:rsidR="009037DA">
              <w:t xml:space="preserve"> </w:t>
            </w:r>
            <w:r w:rsidR="00B17631" w:rsidRPr="007070AB">
              <w:t>Web</w:t>
            </w:r>
            <w:r w:rsidR="009037DA">
              <w:t xml:space="preserve"> </w:t>
            </w:r>
            <w:r w:rsidR="00B17631" w:rsidRPr="007070AB">
              <w:t>service.</w:t>
            </w:r>
          </w:p>
        </w:tc>
      </w:tr>
      <w:tr w:rsidR="00B17631"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r w:rsidRPr="007070AB">
              <w:t>CompileApplication.bat</w:t>
            </w:r>
            <w:r w:rsidRPr="007070AB">
              <w:br/>
            </w:r>
            <w:proofErr w:type="spellStart"/>
            <w:r w:rsidRPr="007070AB">
              <w:t>CompileApplication.rsp</w:t>
            </w:r>
            <w:proofErr w:type="spellEnd"/>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"CompileApplication</w:instrText>
            </w:r>
            <w:r w:rsidR="009037DA">
              <w:instrText xml:space="preserve"> </w:instrText>
            </w:r>
            <w:r w:rsidR="00B17631" w:rsidRPr="007070AB">
              <w:instrText>utility</w:instrText>
            </w:r>
            <w:r w:rsidR="009037DA">
              <w:instrText xml:space="preserve"> </w:instrText>
            </w:r>
            <w:r w:rsidR="00B17631" w:rsidRPr="007070AB">
              <w:instrText>program"</w:instrText>
            </w:r>
            <w:r w:rsidRPr="007070AB">
              <w:fldChar w:fldCharType="end"/>
            </w:r>
            <w:r w:rsidRPr="007070AB">
              <w:fldChar w:fldCharType="begin"/>
            </w:r>
            <w:r w:rsidR="00B17631" w:rsidRPr="007070AB">
              <w:instrText>xe</w:instrText>
            </w:r>
            <w:r w:rsidR="009037DA">
              <w:instrText xml:space="preserve"> </w:instrText>
            </w:r>
            <w:r w:rsidR="00B17631" w:rsidRPr="007070AB">
              <w:instrText>"Utility</w:instrText>
            </w:r>
            <w:r w:rsidR="009037DA">
              <w:instrText xml:space="preserve"> </w:instrText>
            </w:r>
            <w:r w:rsidR="00B17631" w:rsidRPr="007070AB">
              <w:instrText>programs:CompileApplication"</w:instrText>
            </w:r>
            <w:r w:rsidRPr="007070AB">
              <w:fldChar w:fldCharType="end"/>
            </w:r>
            <w:r w:rsidR="00B17631" w:rsidRPr="007070AB">
              <w:t>This</w:t>
            </w:r>
            <w:r w:rsidR="009037DA">
              <w:t xml:space="preserve"> </w:t>
            </w:r>
            <w:r w:rsidR="00B17631" w:rsidRPr="007070AB">
              <w:t>batch</w:t>
            </w:r>
            <w:r w:rsidR="009037DA">
              <w:t xml:space="preserve"> </w:t>
            </w:r>
            <w:r w:rsidR="00B17631" w:rsidRPr="007070AB">
              <w:t>file</w:t>
            </w:r>
            <w:r w:rsidR="009037DA">
              <w:t xml:space="preserve"> </w:t>
            </w:r>
            <w:r w:rsidR="00B17631" w:rsidRPr="007070AB">
              <w:t>compiles</w:t>
            </w:r>
            <w:r w:rsidR="009037DA">
              <w:t xml:space="preserve"> </w:t>
            </w:r>
            <w:r w:rsidR="00B17631" w:rsidRPr="007070AB">
              <w:t>your</w:t>
            </w:r>
            <w:r w:rsidR="009037DA">
              <w:t xml:space="preserve"> </w:t>
            </w:r>
            <w:r w:rsidR="00B17631" w:rsidRPr="007070AB">
              <w:t>application’s</w:t>
            </w:r>
            <w:r w:rsidR="009037DA">
              <w:t xml:space="preserve"> </w:t>
            </w:r>
            <w:r w:rsidR="00B17631" w:rsidRPr="007070AB">
              <w:t>source</w:t>
            </w:r>
            <w:r w:rsidR="009037DA">
              <w:t xml:space="preserve"> </w:t>
            </w:r>
            <w:r w:rsidR="00B17631" w:rsidRPr="007070AB">
              <w:t>code</w:t>
            </w:r>
            <w:r w:rsidR="009037DA">
              <w:t xml:space="preserve"> </w:t>
            </w:r>
            <w:r w:rsidR="00B17631" w:rsidRPr="007070AB">
              <w:t>into</w:t>
            </w:r>
            <w:r w:rsidR="009037DA">
              <w:t xml:space="preserve"> </w:t>
            </w:r>
            <w:r w:rsidR="00B17631" w:rsidRPr="007070AB">
              <w:t>a</w:t>
            </w:r>
            <w:r w:rsidR="009037DA">
              <w:t xml:space="preserve"> </w:t>
            </w:r>
            <w:r w:rsidR="00B17631" w:rsidRPr="007070AB">
              <w:t>DLL</w:t>
            </w:r>
            <w:r w:rsidR="009037DA">
              <w:t xml:space="preserve"> </w:t>
            </w:r>
            <w:r w:rsidR="00B17631" w:rsidRPr="007070AB">
              <w:t>assembly</w:t>
            </w:r>
            <w:r w:rsidR="009037DA">
              <w:t xml:space="preserve"> </w:t>
            </w:r>
            <w:r w:rsidR="00B17631" w:rsidRPr="007070AB">
              <w:t>using</w:t>
            </w:r>
            <w:r w:rsidR="009037DA">
              <w:t xml:space="preserve"> </w:t>
            </w:r>
            <w:r w:rsidR="005B2F0C" w:rsidRPr="007070AB">
              <w:t>either</w:t>
            </w:r>
            <w:r w:rsidR="009037DA">
              <w:t xml:space="preserve"> </w:t>
            </w:r>
            <w:r w:rsidR="00B17631" w:rsidRPr="007070AB">
              <w:t>the.NET</w:t>
            </w:r>
            <w:r w:rsidR="009037DA">
              <w:t xml:space="preserve"> </w:t>
            </w:r>
            <w:r w:rsidR="00B17631" w:rsidRPr="007070AB">
              <w:t>Framework</w:t>
            </w:r>
            <w:r w:rsidR="009037DA">
              <w:t xml:space="preserve"> </w:t>
            </w:r>
            <w:r w:rsidR="00B17631" w:rsidRPr="007070AB">
              <w:t>SDK’s</w:t>
            </w:r>
            <w:r w:rsidR="009037DA">
              <w:t xml:space="preserve"> </w:t>
            </w:r>
            <w:r w:rsidR="005B2F0C" w:rsidRPr="007070AB">
              <w:t>compiler</w:t>
            </w:r>
            <w:r w:rsidR="009037DA">
              <w:t xml:space="preserve"> </w:t>
            </w:r>
            <w:r w:rsidR="005B2F0C" w:rsidRPr="007070AB">
              <w:t>(C#</w:t>
            </w:r>
            <w:r w:rsidR="009037DA">
              <w:t xml:space="preserve"> </w:t>
            </w:r>
            <w:r w:rsidR="005B2F0C" w:rsidRPr="007070AB">
              <w:t>or</w:t>
            </w:r>
            <w:r w:rsidR="009037DA">
              <w:t xml:space="preserve"> </w:t>
            </w:r>
            <w:r w:rsidR="005B2F0C" w:rsidRPr="007070AB">
              <w:t>Visual</w:t>
            </w:r>
            <w:r w:rsidR="009037DA">
              <w:t xml:space="preserve"> </w:t>
            </w:r>
            <w:r w:rsidR="005B2F0C" w:rsidRPr="007070AB">
              <w:t>Basic)</w:t>
            </w:r>
            <w:r w:rsidR="009037DA">
              <w:t xml:space="preserve"> </w:t>
            </w:r>
            <w:r w:rsidR="00B17631" w:rsidRPr="007070AB">
              <w:t>or</w:t>
            </w:r>
            <w:r w:rsidR="009037DA">
              <w:t xml:space="preserve"> </w:t>
            </w:r>
            <w:r w:rsidR="00B17631" w:rsidRPr="007070AB">
              <w:t>Microsoft</w:t>
            </w:r>
            <w:r w:rsidR="009037DA">
              <w:t xml:space="preserve"> </w:t>
            </w:r>
            <w:r w:rsidR="00B17631" w:rsidRPr="007070AB">
              <w:t>Visual</w:t>
            </w:r>
            <w:r w:rsidR="009037DA">
              <w:t xml:space="preserve"> </w:t>
            </w:r>
            <w:r w:rsidR="00B17631" w:rsidRPr="007070AB">
              <w:t>Studio</w:t>
            </w:r>
            <w:r w:rsidR="009037DA">
              <w:t xml:space="preserve"> </w:t>
            </w:r>
            <w:r w:rsidR="00B17631" w:rsidRPr="007070AB">
              <w:t>.NET.</w:t>
            </w:r>
            <w:r w:rsidR="009037DA">
              <w:t xml:space="preserve">  </w:t>
            </w:r>
            <w:proofErr w:type="spellStart"/>
            <w:r w:rsidR="00B17631" w:rsidRPr="007070AB">
              <w:t>CompileApplication.rsp</w:t>
            </w:r>
            <w:proofErr w:type="spellEnd"/>
            <w:r w:rsidR="009037DA">
              <w:t xml:space="preserve"> </w:t>
            </w:r>
            <w:r w:rsidR="00B17631" w:rsidRPr="007070AB">
              <w:t>contains</w:t>
            </w:r>
            <w:r w:rsidR="009037DA">
              <w:t xml:space="preserve"> </w:t>
            </w:r>
            <w:r w:rsidR="00B17631" w:rsidRPr="007070AB">
              <w:t>the</w:t>
            </w:r>
            <w:r w:rsidR="009037DA">
              <w:t xml:space="preserve"> </w:t>
            </w:r>
            <w:r w:rsidR="00B17631" w:rsidRPr="007070AB">
              <w:t>compilation</w:t>
            </w:r>
            <w:r w:rsidR="009037DA">
              <w:t xml:space="preserve"> </w:t>
            </w:r>
            <w:r w:rsidR="00B17631" w:rsidRPr="007070AB">
              <w:t>options</w:t>
            </w:r>
            <w:r w:rsidR="009037DA">
              <w:t xml:space="preserve"> </w:t>
            </w:r>
            <w:r w:rsidR="00B17631" w:rsidRPr="007070AB">
              <w:t>used</w:t>
            </w:r>
            <w:r w:rsidR="009037DA">
              <w:t xml:space="preserve"> </w:t>
            </w:r>
            <w:r w:rsidR="00B17631" w:rsidRPr="007070AB">
              <w:t>by</w:t>
            </w:r>
            <w:r w:rsidR="009037DA">
              <w:t xml:space="preserve"> </w:t>
            </w:r>
            <w:r w:rsidR="00B17631" w:rsidRPr="007070AB">
              <w:t>the</w:t>
            </w:r>
            <w:r w:rsidR="009037DA">
              <w:t xml:space="preserve"> </w:t>
            </w:r>
            <w:r w:rsidR="00B17631" w:rsidRPr="007070AB">
              <w:t>compiler.</w:t>
            </w:r>
          </w:p>
          <w:p w:rsidR="00B17631" w:rsidRPr="007070AB" w:rsidRDefault="00B17631" w:rsidP="007070AB">
            <w:r w:rsidRPr="007070AB">
              <w:t>If</w:t>
            </w:r>
            <w:r w:rsidR="009037DA">
              <w:t xml:space="preserve"> </w:t>
            </w:r>
            <w:r w:rsidRPr="007070AB">
              <w:t>you</w:t>
            </w:r>
            <w:r w:rsidR="009037DA">
              <w:t xml:space="preserve"> </w:t>
            </w:r>
            <w:r w:rsidRPr="007070AB">
              <w:t>have</w:t>
            </w:r>
            <w:r w:rsidR="009037DA">
              <w:t xml:space="preserve"> </w:t>
            </w:r>
            <w:r w:rsidRPr="007070AB">
              <w:t>Visual</w:t>
            </w:r>
            <w:r w:rsidR="009037DA">
              <w:t xml:space="preserve"> </w:t>
            </w:r>
            <w:r w:rsidRPr="007070AB">
              <w:t>Studio</w:t>
            </w:r>
            <w:r w:rsidR="009037DA">
              <w:t xml:space="preserve"> </w:t>
            </w:r>
            <w:r w:rsidRPr="007070AB">
              <w:t>.NET</w:t>
            </w:r>
            <w:r w:rsidR="009037DA">
              <w:t xml:space="preserve"> </w:t>
            </w:r>
            <w:r w:rsidRPr="007070AB">
              <w:t>installed,</w:t>
            </w:r>
            <w:r w:rsidR="009037DA">
              <w:t xml:space="preserve"> </w:t>
            </w:r>
            <w:r w:rsidRPr="007070AB">
              <w:t>this</w:t>
            </w:r>
            <w:r w:rsidR="009037DA">
              <w:t xml:space="preserve"> </w:t>
            </w:r>
            <w:r w:rsidRPr="007070AB">
              <w:t>batch</w:t>
            </w:r>
            <w:r w:rsidR="009037DA">
              <w:t xml:space="preserve"> </w:t>
            </w:r>
            <w:r w:rsidRPr="007070AB">
              <w:t>file</w:t>
            </w:r>
            <w:r w:rsidR="009037DA">
              <w:t xml:space="preserve"> </w:t>
            </w:r>
            <w:r w:rsidRPr="007070AB">
              <w:t>tries</w:t>
            </w:r>
            <w:r w:rsidR="009037DA">
              <w:t xml:space="preserve"> </w:t>
            </w:r>
            <w:r w:rsidRPr="007070AB">
              <w:t>to</w:t>
            </w:r>
            <w:r w:rsidR="009037DA">
              <w:t xml:space="preserve"> </w:t>
            </w:r>
            <w:r w:rsidRPr="007070AB">
              <w:t>compile</w:t>
            </w:r>
            <w:r w:rsidR="009037DA">
              <w:t xml:space="preserve"> </w:t>
            </w:r>
            <w:r w:rsidRPr="007070AB">
              <w:t>with</w:t>
            </w:r>
            <w:r w:rsidR="009037DA">
              <w:t xml:space="preserve"> </w:t>
            </w:r>
            <w:r w:rsidRPr="007070AB">
              <w:t>it</w:t>
            </w:r>
            <w:r w:rsidR="009037DA">
              <w:t xml:space="preserve"> </w:t>
            </w:r>
            <w:r w:rsidRPr="007070AB">
              <w:t>first.</w:t>
            </w:r>
            <w:r w:rsidR="009037DA">
              <w:t xml:space="preserve">  </w:t>
            </w:r>
            <w:r w:rsidRPr="007070AB">
              <w:t>If</w:t>
            </w:r>
            <w:r w:rsidR="009037DA">
              <w:t xml:space="preserve"> </w:t>
            </w:r>
            <w:r w:rsidRPr="007070AB">
              <w:t>that</w:t>
            </w:r>
            <w:r w:rsidR="009037DA">
              <w:t xml:space="preserve"> </w:t>
            </w:r>
            <w:r w:rsidRPr="007070AB">
              <w:t>fails,</w:t>
            </w:r>
            <w:r w:rsidR="009037DA">
              <w:t xml:space="preserve"> </w:t>
            </w:r>
            <w:r w:rsidRPr="007070AB">
              <w:t>the</w:t>
            </w:r>
            <w:r w:rsidR="009037DA">
              <w:t xml:space="preserve"> </w:t>
            </w:r>
            <w:r w:rsidRPr="007070AB">
              <w:t>VBC</w:t>
            </w:r>
            <w:r w:rsidR="009037DA">
              <w:t xml:space="preserve"> </w:t>
            </w:r>
            <w:r w:rsidRPr="007070AB">
              <w:t>compiler</w:t>
            </w:r>
            <w:r w:rsidR="009037DA">
              <w:t xml:space="preserve"> </w:t>
            </w:r>
            <w:r w:rsidRPr="007070AB">
              <w:t>supplied</w:t>
            </w:r>
            <w:r w:rsidR="009037DA">
              <w:t xml:space="preserve"> </w:t>
            </w:r>
            <w:r w:rsidRPr="007070AB">
              <w:t>with</w:t>
            </w:r>
            <w:r w:rsidR="009037DA">
              <w:t xml:space="preserve"> </w:t>
            </w:r>
            <w:r w:rsidRPr="007070AB">
              <w:t>.NET</w:t>
            </w:r>
            <w:r w:rsidR="009037DA">
              <w:t xml:space="preserve"> </w:t>
            </w:r>
            <w:r w:rsidRPr="007070AB">
              <w:t>Framework</w:t>
            </w:r>
            <w:r w:rsidR="009037DA">
              <w:t xml:space="preserve"> </w:t>
            </w:r>
            <w:r w:rsidRPr="007070AB">
              <w:t>is</w:t>
            </w:r>
            <w:r w:rsidR="009037DA">
              <w:t xml:space="preserve"> </w:t>
            </w:r>
            <w:r w:rsidRPr="007070AB">
              <w:t>used.</w:t>
            </w:r>
          </w:p>
        </w:tc>
      </w:tr>
      <w:tr w:rsidR="00B17631" w:rsidRPr="007070AB">
        <w:trPr>
          <w:cantSplit/>
        </w:trPr>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r w:rsidRPr="007070AB">
              <w:t>Default.aspx</w:t>
            </w:r>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"Default.aspx</w:instrText>
            </w:r>
            <w:r w:rsidR="009037DA">
              <w:instrText xml:space="preserve"> </w:instrText>
            </w:r>
            <w:r w:rsidR="00B17631" w:rsidRPr="007070AB">
              <w:instrText>file"</w:instrText>
            </w:r>
            <w:r w:rsidRPr="007070AB">
              <w:fldChar w:fldCharType="end"/>
            </w:r>
            <w:r w:rsidRPr="007070AB">
              <w:fldChar w:fldCharType="begin"/>
            </w:r>
            <w:r w:rsidR="00B17631" w:rsidRPr="007070AB">
              <w:instrText>xe</w:instrText>
            </w:r>
            <w:r w:rsidR="009037DA">
              <w:instrText xml:space="preserve"> </w:instrText>
            </w:r>
            <w:r w:rsidR="00B17631" w:rsidRPr="007070AB">
              <w:instrText>"Start</w:instrText>
            </w:r>
            <w:r w:rsidR="009037DA">
              <w:instrText xml:space="preserve"> </w:instrText>
            </w:r>
            <w:r w:rsidR="00B17631" w:rsidRPr="007070AB">
              <w:instrText>page:Default.aspx"</w:instrText>
            </w:r>
            <w:r w:rsidRPr="007070AB">
              <w:fldChar w:fldCharType="end"/>
            </w:r>
            <w:r w:rsidR="00B17631" w:rsidRPr="007070AB">
              <w:t>This</w:t>
            </w:r>
            <w:r w:rsidR="009037DA">
              <w:t xml:space="preserve"> </w:t>
            </w:r>
            <w:r w:rsidR="00B17631" w:rsidRPr="007070AB">
              <w:t>page</w:t>
            </w:r>
            <w:r w:rsidR="009037DA">
              <w:t xml:space="preserve"> </w:t>
            </w:r>
            <w:r w:rsidR="00B17631" w:rsidRPr="007070AB">
              <w:t>redirects</w:t>
            </w:r>
            <w:r w:rsidR="009037DA">
              <w:t xml:space="preserve"> </w:t>
            </w:r>
            <w:r w:rsidR="00B17631" w:rsidRPr="007070AB">
              <w:t>the</w:t>
            </w:r>
            <w:r w:rsidR="009037DA">
              <w:t xml:space="preserve"> </w:t>
            </w:r>
            <w:r w:rsidR="00B17631" w:rsidRPr="007070AB">
              <w:t>application</w:t>
            </w:r>
            <w:r w:rsidR="009037DA">
              <w:t xml:space="preserve"> </w:t>
            </w:r>
            <w:r w:rsidR="00B17631" w:rsidRPr="007070AB">
              <w:t>user</w:t>
            </w:r>
            <w:r w:rsidR="009037DA">
              <w:t xml:space="preserve"> </w:t>
            </w:r>
            <w:r w:rsidR="00B17631" w:rsidRPr="007070AB">
              <w:t>to</w:t>
            </w:r>
            <w:r w:rsidR="009037DA">
              <w:t xml:space="preserve"> </w:t>
            </w:r>
            <w:r w:rsidR="00B17631" w:rsidRPr="007070AB">
              <w:t>a</w:t>
            </w:r>
            <w:r w:rsidR="009037DA">
              <w:t xml:space="preserve"> </w:t>
            </w:r>
            <w:r w:rsidR="00B17631" w:rsidRPr="007070AB">
              <w:t>default</w:t>
            </w:r>
            <w:r w:rsidR="009037DA">
              <w:t xml:space="preserve"> </w:t>
            </w:r>
            <w:r w:rsidR="00B17631" w:rsidRPr="007070AB">
              <w:t>page</w:t>
            </w:r>
            <w:r w:rsidR="009037DA">
              <w:t xml:space="preserve"> </w:t>
            </w:r>
            <w:r w:rsidR="00B17631" w:rsidRPr="007070AB">
              <w:t>specified</w:t>
            </w:r>
            <w:r w:rsidR="009037DA">
              <w:t xml:space="preserve"> </w:t>
            </w:r>
            <w:r w:rsidR="00B17631" w:rsidRPr="007070AB">
              <w:t>in</w:t>
            </w:r>
            <w:r w:rsidR="009037DA">
              <w:t xml:space="preserve"> </w:t>
            </w:r>
            <w:r w:rsidR="008F38C6">
              <w:t xml:space="preserve">your applications </w:t>
            </w:r>
            <w:proofErr w:type="spellStart"/>
            <w:r w:rsidR="00B17631" w:rsidRPr="007070AB">
              <w:t>Web.config</w:t>
            </w:r>
            <w:proofErr w:type="spellEnd"/>
            <w:r w:rsidR="009037DA">
              <w:t xml:space="preserve"> </w:t>
            </w:r>
            <w:r w:rsidR="00B17631" w:rsidRPr="007070AB">
              <w:t>file.</w:t>
            </w:r>
          </w:p>
          <w:p w:rsidR="00B17631" w:rsidRPr="007070AB" w:rsidRDefault="00B17631" w:rsidP="007070AB">
            <w:r w:rsidRPr="007070AB">
              <w:t>You</w:t>
            </w:r>
            <w:r w:rsidR="009037DA">
              <w:t xml:space="preserve"> </w:t>
            </w:r>
            <w:r w:rsidRPr="007070AB">
              <w:t>can</w:t>
            </w:r>
            <w:r w:rsidR="009037DA">
              <w:t xml:space="preserve"> </w:t>
            </w:r>
            <w:r w:rsidRPr="007070AB">
              <w:t>also</w:t>
            </w:r>
            <w:r w:rsidR="009037DA">
              <w:t xml:space="preserve"> </w:t>
            </w:r>
            <w:r w:rsidRPr="007070AB">
              <w:t>modify</w:t>
            </w:r>
            <w:r w:rsidR="009037DA">
              <w:t xml:space="preserve"> </w:t>
            </w:r>
            <w:r w:rsidRPr="007070AB">
              <w:t>this</w:t>
            </w:r>
            <w:r w:rsidR="009037DA">
              <w:t xml:space="preserve"> </w:t>
            </w:r>
            <w:r w:rsidRPr="007070AB">
              <w:t>file</w:t>
            </w:r>
            <w:r w:rsidR="009037DA">
              <w:t xml:space="preserve"> </w:t>
            </w:r>
            <w:r w:rsidRPr="007070AB">
              <w:t>to</w:t>
            </w:r>
            <w:r w:rsidR="009037DA">
              <w:t xml:space="preserve"> </w:t>
            </w:r>
            <w:r w:rsidRPr="007070AB">
              <w:t>send</w:t>
            </w:r>
            <w:r w:rsidR="009037DA">
              <w:t xml:space="preserve"> </w:t>
            </w:r>
            <w:r w:rsidRPr="007070AB">
              <w:t>the</w:t>
            </w:r>
            <w:r w:rsidR="009037DA">
              <w:t xml:space="preserve"> </w:t>
            </w:r>
            <w:r w:rsidRPr="007070AB">
              <w:t>application</w:t>
            </w:r>
            <w:r w:rsidR="009037DA">
              <w:t xml:space="preserve"> </w:t>
            </w:r>
            <w:r w:rsidRPr="007070AB">
              <w:t>user</w:t>
            </w:r>
            <w:r w:rsidR="009037DA">
              <w:t xml:space="preserve"> </w:t>
            </w:r>
            <w:r w:rsidRPr="007070AB">
              <w:t>to</w:t>
            </w:r>
            <w:r w:rsidR="009037DA">
              <w:t xml:space="preserve"> </w:t>
            </w:r>
            <w:r w:rsidRPr="007070AB">
              <w:t>a</w:t>
            </w:r>
            <w:r w:rsidR="009037DA">
              <w:t xml:space="preserve"> </w:t>
            </w:r>
            <w:r w:rsidRPr="007070AB">
              <w:t>specific</w:t>
            </w:r>
            <w:r w:rsidR="009037DA">
              <w:t xml:space="preserve"> </w:t>
            </w:r>
            <w:r w:rsidRPr="007070AB">
              <w:t>page</w:t>
            </w:r>
            <w:r w:rsidR="009037DA">
              <w:t xml:space="preserve"> </w:t>
            </w:r>
            <w:r w:rsidRPr="007070AB">
              <w:t>within</w:t>
            </w:r>
            <w:r w:rsidR="009037DA">
              <w:t xml:space="preserve"> </w:t>
            </w:r>
            <w:r w:rsidRPr="007070AB">
              <w:t>the</w:t>
            </w:r>
            <w:r w:rsidR="009037DA">
              <w:t xml:space="preserve"> </w:t>
            </w:r>
            <w:r w:rsidRPr="007070AB">
              <w:t>application.</w:t>
            </w:r>
          </w:p>
        </w:tc>
      </w:tr>
      <w:tr w:rsidR="00B17631"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A4401F" w:rsidP="007070AB">
            <w:r>
              <w:t>ApplicationWeb</w:t>
            </w:r>
            <w:r w:rsidR="00B17631" w:rsidRPr="007070AB">
              <w:t>Form.js</w:t>
            </w:r>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"JavaScript:</w:instrText>
            </w:r>
            <w:r w:rsidR="00A4401F">
              <w:instrText>ApplicationWeb</w:instrText>
            </w:r>
            <w:r w:rsidR="00B17631" w:rsidRPr="007070AB">
              <w:instrText>Form.js"</w:instrText>
            </w:r>
            <w:r w:rsidRPr="007070AB">
              <w:fldChar w:fldCharType="end"/>
            </w:r>
            <w:r w:rsidRPr="007070AB">
              <w:fldChar w:fldCharType="begin"/>
            </w:r>
            <w:r w:rsidR="00B17631" w:rsidRPr="007070AB">
              <w:instrText>xe</w:instrText>
            </w:r>
            <w:r w:rsidR="009037DA">
              <w:instrText xml:space="preserve"> </w:instrText>
            </w:r>
            <w:r w:rsidR="00B17631" w:rsidRPr="007070AB">
              <w:instrText>"JavaScript:Enter</w:instrText>
            </w:r>
            <w:r w:rsidR="009037DA">
              <w:instrText xml:space="preserve"> </w:instrText>
            </w:r>
            <w:r w:rsidR="00B17631" w:rsidRPr="007070AB">
              <w:instrText>key</w:instrText>
            </w:r>
            <w:r w:rsidR="009037DA">
              <w:instrText xml:space="preserve"> </w:instrText>
            </w:r>
            <w:r w:rsidR="00B17631" w:rsidRPr="007070AB">
              <w:instrText>handling"</w:instrText>
            </w:r>
            <w:r w:rsidRPr="007070AB">
              <w:fldChar w:fldCharType="end"/>
            </w:r>
            <w:r w:rsidR="00B17631" w:rsidRPr="007070AB">
              <w:t>Contains</w:t>
            </w:r>
            <w:r w:rsidR="009037DA">
              <w:t xml:space="preserve"> </w:t>
            </w:r>
            <w:r w:rsidR="00B17631" w:rsidRPr="007070AB">
              <w:t>JavaScript</w:t>
            </w:r>
            <w:r w:rsidR="009037DA">
              <w:t xml:space="preserve"> </w:t>
            </w:r>
            <w:r w:rsidR="00B17631" w:rsidRPr="007070AB">
              <w:t>utility</w:t>
            </w:r>
            <w:r w:rsidR="009037DA">
              <w:t xml:space="preserve"> </w:t>
            </w:r>
            <w:r w:rsidR="00B17631" w:rsidRPr="007070AB">
              <w:t>functions</w:t>
            </w:r>
            <w:r w:rsidR="009037DA">
              <w:t xml:space="preserve"> </w:t>
            </w:r>
            <w:r w:rsidR="00B17631" w:rsidRPr="007070AB">
              <w:t>used</w:t>
            </w:r>
            <w:r w:rsidR="009037DA">
              <w:t xml:space="preserve"> </w:t>
            </w:r>
            <w:r w:rsidR="00B17631" w:rsidRPr="007070AB">
              <w:t>by</w:t>
            </w:r>
            <w:r w:rsidR="009037DA">
              <w:t xml:space="preserve"> </w:t>
            </w:r>
            <w:r w:rsidR="00B17631" w:rsidRPr="007070AB">
              <w:t>the</w:t>
            </w:r>
            <w:r w:rsidR="009037DA">
              <w:t xml:space="preserve"> </w:t>
            </w:r>
            <w:r w:rsidR="00B17631" w:rsidRPr="007070AB">
              <w:t>application</w:t>
            </w:r>
            <w:r w:rsidR="009037DA">
              <w:t xml:space="preserve"> </w:t>
            </w:r>
            <w:r w:rsidR="00B17631" w:rsidRPr="007070AB">
              <w:t>to</w:t>
            </w:r>
            <w:r w:rsidR="009037DA">
              <w:t xml:space="preserve"> </w:t>
            </w:r>
            <w:r w:rsidR="00B17631" w:rsidRPr="007070AB">
              <w:t>handle</w:t>
            </w:r>
            <w:r w:rsidR="009037DA">
              <w:t xml:space="preserve"> </w:t>
            </w:r>
            <w:r w:rsidR="00B17631" w:rsidRPr="007070AB">
              <w:t>the</w:t>
            </w:r>
            <w:r w:rsidR="009037DA">
              <w:t xml:space="preserve"> </w:t>
            </w:r>
            <w:r w:rsidR="00B17631" w:rsidRPr="007070AB">
              <w:t>Enter</w:t>
            </w:r>
            <w:r w:rsidR="009037DA">
              <w:t xml:space="preserve"> </w:t>
            </w:r>
            <w:r w:rsidR="00B17631" w:rsidRPr="007070AB">
              <w:t>key</w:t>
            </w:r>
            <w:r w:rsidR="009037DA">
              <w:t xml:space="preserve"> </w:t>
            </w:r>
            <w:r w:rsidR="00B17631" w:rsidRPr="007070AB">
              <w:t>on</w:t>
            </w:r>
            <w:r w:rsidR="009037DA">
              <w:t xml:space="preserve"> </w:t>
            </w:r>
            <w:r w:rsidR="00B17631" w:rsidRPr="007070AB">
              <w:t>a</w:t>
            </w:r>
            <w:r w:rsidR="009037DA">
              <w:t xml:space="preserve"> </w:t>
            </w:r>
            <w:r w:rsidR="00B17631" w:rsidRPr="007070AB">
              <w:t>web</w:t>
            </w:r>
            <w:r w:rsidR="009037DA">
              <w:t xml:space="preserve"> </w:t>
            </w:r>
            <w:r w:rsidR="00B17631" w:rsidRPr="007070AB">
              <w:t>page,</w:t>
            </w:r>
            <w:r w:rsidR="009037DA">
              <w:t xml:space="preserve"> </w:t>
            </w:r>
            <w:r w:rsidR="00B17631" w:rsidRPr="007070AB">
              <w:t>and</w:t>
            </w:r>
            <w:r w:rsidR="009037DA">
              <w:t xml:space="preserve"> </w:t>
            </w:r>
            <w:r w:rsidR="00B17631" w:rsidRPr="007070AB">
              <w:t>to</w:t>
            </w:r>
            <w:r w:rsidR="009037DA">
              <w:t xml:space="preserve"> </w:t>
            </w:r>
            <w:r w:rsidR="00B17631" w:rsidRPr="007070AB">
              <w:t>handle</w:t>
            </w:r>
            <w:r w:rsidR="009037DA">
              <w:t xml:space="preserve"> </w:t>
            </w:r>
            <w:r w:rsidR="00B17631" w:rsidRPr="007070AB">
              <w:t>the</w:t>
            </w:r>
            <w:r w:rsidR="009037DA">
              <w:t xml:space="preserve"> </w:t>
            </w:r>
            <w:r w:rsidR="00B17631" w:rsidRPr="007070AB">
              <w:t>focus</w:t>
            </w:r>
            <w:r w:rsidR="009037DA">
              <w:t xml:space="preserve"> </w:t>
            </w:r>
            <w:r w:rsidR="00B17631" w:rsidRPr="007070AB">
              <w:t>on</w:t>
            </w:r>
            <w:r w:rsidR="009037DA">
              <w:t xml:space="preserve"> </w:t>
            </w:r>
            <w:r w:rsidR="00B17631" w:rsidRPr="007070AB">
              <w:t>a</w:t>
            </w:r>
            <w:r w:rsidR="009037DA">
              <w:t xml:space="preserve"> </w:t>
            </w:r>
            <w:r w:rsidR="00B17631" w:rsidRPr="007070AB">
              <w:t>control</w:t>
            </w:r>
            <w:r w:rsidR="009037DA">
              <w:t xml:space="preserve"> </w:t>
            </w:r>
            <w:r w:rsidR="00B17631" w:rsidRPr="007070AB">
              <w:t>on</w:t>
            </w:r>
            <w:r w:rsidR="009037DA">
              <w:t xml:space="preserve"> </w:t>
            </w:r>
            <w:r w:rsidR="00B17631" w:rsidRPr="007070AB">
              <w:t>the</w:t>
            </w:r>
            <w:r w:rsidR="009037DA">
              <w:t xml:space="preserve"> </w:t>
            </w:r>
            <w:r w:rsidR="00B17631" w:rsidRPr="007070AB">
              <w:t>web</w:t>
            </w:r>
            <w:r w:rsidR="009037DA">
              <w:t xml:space="preserve"> </w:t>
            </w:r>
            <w:r w:rsidR="00B17631" w:rsidRPr="007070AB">
              <w:t>page.</w:t>
            </w:r>
          </w:p>
        </w:tc>
      </w:tr>
      <w:tr w:rsidR="00B17631"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A4401F" w:rsidP="007070AB">
            <w:r>
              <w:t>ApplicationWeb</w:t>
            </w:r>
            <w:r w:rsidR="00B17631" w:rsidRPr="007070AB">
              <w:t>UIValidation.js</w:t>
            </w:r>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"JavaScript:</w:instrText>
            </w:r>
            <w:r w:rsidR="00A4401F">
              <w:instrText>ApplicationWeb</w:instrText>
            </w:r>
            <w:r w:rsidR="00B17631" w:rsidRPr="007070AB">
              <w:instrText>UIValidation.js"</w:instrText>
            </w:r>
            <w:r w:rsidRPr="007070AB">
              <w:fldChar w:fldCharType="end"/>
            </w:r>
            <w:r w:rsidRPr="007070AB">
              <w:fldChar w:fldCharType="begin"/>
            </w:r>
            <w:r w:rsidR="00B17631" w:rsidRPr="007070AB">
              <w:instrText>xe</w:instrText>
            </w:r>
            <w:r w:rsidR="009037DA">
              <w:instrText xml:space="preserve"> </w:instrText>
            </w:r>
            <w:r w:rsidR="00B17631" w:rsidRPr="007070AB">
              <w:instrText>"JavaScript:Client-side</w:instrText>
            </w:r>
            <w:r w:rsidR="009037DA">
              <w:instrText xml:space="preserve"> </w:instrText>
            </w:r>
            <w:r w:rsidR="00B17631" w:rsidRPr="007070AB">
              <w:instrText>validation"</w:instrText>
            </w:r>
            <w:r w:rsidRPr="007070AB">
              <w:fldChar w:fldCharType="end"/>
            </w:r>
            <w:r w:rsidR="00B17631" w:rsidRPr="007070AB">
              <w:t>Client-side</w:t>
            </w:r>
            <w:r w:rsidR="009037DA">
              <w:t xml:space="preserve"> </w:t>
            </w:r>
            <w:r w:rsidR="00B17631" w:rsidRPr="007070AB">
              <w:t>validation</w:t>
            </w:r>
            <w:r w:rsidR="009037DA">
              <w:t xml:space="preserve"> </w:t>
            </w:r>
            <w:r w:rsidR="00B17631" w:rsidRPr="007070AB">
              <w:t>is</w:t>
            </w:r>
            <w:r w:rsidR="009037DA">
              <w:t xml:space="preserve"> </w:t>
            </w:r>
            <w:r w:rsidR="00B17631" w:rsidRPr="007070AB">
              <w:t>performed</w:t>
            </w:r>
            <w:r w:rsidR="009037DA">
              <w:t xml:space="preserve"> </w:t>
            </w:r>
            <w:r w:rsidR="00B17631" w:rsidRPr="007070AB">
              <w:t>by</w:t>
            </w:r>
            <w:r w:rsidR="009037DA">
              <w:t xml:space="preserve"> </w:t>
            </w:r>
            <w:r w:rsidR="00B17631" w:rsidRPr="007070AB">
              <w:t>a</w:t>
            </w:r>
            <w:r w:rsidR="009037DA">
              <w:t xml:space="preserve"> </w:t>
            </w:r>
            <w:r w:rsidR="00B17631" w:rsidRPr="007070AB">
              <w:t>set</w:t>
            </w:r>
            <w:r w:rsidR="009037DA">
              <w:t xml:space="preserve"> </w:t>
            </w:r>
            <w:r w:rsidR="00B17631" w:rsidRPr="007070AB">
              <w:t>of</w:t>
            </w:r>
            <w:r w:rsidR="009037DA">
              <w:t xml:space="preserve"> </w:t>
            </w:r>
            <w:r w:rsidR="00B17631" w:rsidRPr="007070AB">
              <w:t>JavaScript</w:t>
            </w:r>
            <w:r w:rsidR="009037DA">
              <w:t xml:space="preserve"> </w:t>
            </w:r>
            <w:r w:rsidR="00B17631" w:rsidRPr="007070AB">
              <w:t>functions.</w:t>
            </w:r>
            <w:r w:rsidR="009037DA">
              <w:t xml:space="preserve">  </w:t>
            </w:r>
            <w:r w:rsidR="00B17631" w:rsidRPr="007070AB">
              <w:t>Client-side</w:t>
            </w:r>
            <w:r w:rsidR="009037DA">
              <w:t xml:space="preserve"> </w:t>
            </w:r>
            <w:r w:rsidR="00B17631" w:rsidRPr="007070AB">
              <w:t>validation</w:t>
            </w:r>
            <w:r w:rsidR="009037DA">
              <w:t xml:space="preserve"> </w:t>
            </w:r>
            <w:r w:rsidR="00B17631" w:rsidRPr="007070AB">
              <w:t>reduces</w:t>
            </w:r>
            <w:r w:rsidR="009037DA">
              <w:t xml:space="preserve"> </w:t>
            </w:r>
            <w:r w:rsidR="00B17631" w:rsidRPr="007070AB">
              <w:t>the</w:t>
            </w:r>
            <w:r w:rsidR="009037DA">
              <w:t xml:space="preserve"> </w:t>
            </w:r>
            <w:r w:rsidR="00B17631" w:rsidRPr="007070AB">
              <w:t>load</w:t>
            </w:r>
            <w:r w:rsidR="009037DA">
              <w:t xml:space="preserve"> </w:t>
            </w:r>
            <w:r w:rsidR="00B17631" w:rsidRPr="007070AB">
              <w:t>on</w:t>
            </w:r>
            <w:r w:rsidR="009037DA">
              <w:t xml:space="preserve"> </w:t>
            </w:r>
            <w:r w:rsidR="00B17631" w:rsidRPr="007070AB">
              <w:t>servers</w:t>
            </w:r>
            <w:r w:rsidR="009037DA">
              <w:t xml:space="preserve"> </w:t>
            </w:r>
            <w:r w:rsidR="00B17631" w:rsidRPr="007070AB">
              <w:t>and</w:t>
            </w:r>
            <w:r w:rsidR="009037DA">
              <w:t xml:space="preserve"> </w:t>
            </w:r>
            <w:r w:rsidR="00B17631" w:rsidRPr="007070AB">
              <w:t>gives</w:t>
            </w:r>
            <w:r w:rsidR="009037DA">
              <w:t xml:space="preserve"> </w:t>
            </w:r>
            <w:r w:rsidR="00B17631" w:rsidRPr="007070AB">
              <w:t>immediate</w:t>
            </w:r>
            <w:r w:rsidR="009037DA">
              <w:t xml:space="preserve"> </w:t>
            </w:r>
            <w:r w:rsidR="00B17631" w:rsidRPr="007070AB">
              <w:t>feedback</w:t>
            </w:r>
            <w:r w:rsidR="009037DA">
              <w:t xml:space="preserve"> </w:t>
            </w:r>
            <w:r w:rsidR="00B17631" w:rsidRPr="007070AB">
              <w:t>to</w:t>
            </w:r>
            <w:r w:rsidR="009037DA">
              <w:t xml:space="preserve"> </w:t>
            </w:r>
            <w:r w:rsidR="00B17631" w:rsidRPr="007070AB">
              <w:t>the</w:t>
            </w:r>
            <w:r w:rsidR="009037DA">
              <w:t xml:space="preserve"> </w:t>
            </w:r>
            <w:r w:rsidR="00B17631" w:rsidRPr="007070AB">
              <w:t>application</w:t>
            </w:r>
            <w:r w:rsidR="009037DA">
              <w:t xml:space="preserve"> </w:t>
            </w:r>
            <w:r w:rsidR="00B17631" w:rsidRPr="007070AB">
              <w:t>user</w:t>
            </w:r>
            <w:r w:rsidR="009037DA">
              <w:t xml:space="preserve"> </w:t>
            </w:r>
            <w:r w:rsidR="00B17631" w:rsidRPr="007070AB">
              <w:t>without</w:t>
            </w:r>
            <w:r w:rsidR="009037DA">
              <w:t xml:space="preserve"> </w:t>
            </w:r>
            <w:r w:rsidR="00B17631" w:rsidRPr="007070AB">
              <w:t>waiting</w:t>
            </w:r>
            <w:r w:rsidR="009037DA">
              <w:t xml:space="preserve"> </w:t>
            </w:r>
            <w:r w:rsidR="00B17631" w:rsidRPr="007070AB">
              <w:t>for</w:t>
            </w:r>
            <w:r w:rsidR="009037DA">
              <w:t xml:space="preserve"> </w:t>
            </w:r>
            <w:r w:rsidR="00B17631" w:rsidRPr="007070AB">
              <w:t>an</w:t>
            </w:r>
            <w:r w:rsidR="009037DA">
              <w:t xml:space="preserve"> </w:t>
            </w:r>
            <w:r w:rsidR="00B17631" w:rsidRPr="007070AB">
              <w:t>answer</w:t>
            </w:r>
            <w:r w:rsidR="009037DA">
              <w:t xml:space="preserve"> </w:t>
            </w:r>
            <w:r w:rsidR="00B17631" w:rsidRPr="007070AB">
              <w:t>from</w:t>
            </w:r>
            <w:r w:rsidR="009037DA">
              <w:t xml:space="preserve"> </w:t>
            </w:r>
            <w:r w:rsidR="00B17631" w:rsidRPr="007070AB">
              <w:t>the</w:t>
            </w:r>
            <w:r w:rsidR="009037DA">
              <w:t xml:space="preserve"> </w:t>
            </w:r>
            <w:r w:rsidR="00B17631" w:rsidRPr="007070AB">
              <w:t>server.</w:t>
            </w:r>
            <w:r w:rsidR="009037DA">
              <w:t xml:space="preserve">  </w:t>
            </w:r>
            <w:r w:rsidR="00B17631" w:rsidRPr="007070AB">
              <w:t>While</w:t>
            </w:r>
            <w:r w:rsidR="009037DA">
              <w:t xml:space="preserve"> </w:t>
            </w:r>
            <w:r w:rsidR="00B17631" w:rsidRPr="007070AB">
              <w:t>it</w:t>
            </w:r>
            <w:r w:rsidR="009037DA">
              <w:t xml:space="preserve"> </w:t>
            </w:r>
            <w:r w:rsidR="00B17631" w:rsidRPr="007070AB">
              <w:t>is</w:t>
            </w:r>
            <w:r w:rsidR="009037DA">
              <w:t xml:space="preserve"> </w:t>
            </w:r>
            <w:r w:rsidR="00B17631" w:rsidRPr="007070AB">
              <w:t>advantageous</w:t>
            </w:r>
            <w:r w:rsidR="009037DA">
              <w:t xml:space="preserve"> </w:t>
            </w:r>
            <w:r w:rsidR="00B17631" w:rsidRPr="007070AB">
              <w:t>to</w:t>
            </w:r>
            <w:r w:rsidR="009037DA">
              <w:t xml:space="preserve"> </w:t>
            </w:r>
            <w:r w:rsidR="00B17631" w:rsidRPr="007070AB">
              <w:t>use</w:t>
            </w:r>
            <w:r w:rsidR="009037DA">
              <w:t xml:space="preserve"> </w:t>
            </w:r>
            <w:r w:rsidR="00B17631" w:rsidRPr="007070AB">
              <w:t>client-side</w:t>
            </w:r>
            <w:r w:rsidR="009037DA">
              <w:t xml:space="preserve"> </w:t>
            </w:r>
            <w:r w:rsidR="00B17631" w:rsidRPr="007070AB">
              <w:t>validation,</w:t>
            </w:r>
            <w:r w:rsidR="009037DA">
              <w:t xml:space="preserve"> </w:t>
            </w:r>
            <w:r w:rsidR="00B17631" w:rsidRPr="007070AB">
              <w:t>unfortunately</w:t>
            </w:r>
            <w:r w:rsidR="009037DA">
              <w:t xml:space="preserve"> </w:t>
            </w:r>
            <w:r w:rsidR="00B17631" w:rsidRPr="007070AB">
              <w:t>not</w:t>
            </w:r>
            <w:r w:rsidR="009037DA">
              <w:t xml:space="preserve"> </w:t>
            </w:r>
            <w:r w:rsidR="00B17631" w:rsidRPr="007070AB">
              <w:t>all</w:t>
            </w:r>
            <w:r w:rsidR="009037DA">
              <w:t xml:space="preserve"> </w:t>
            </w:r>
            <w:r w:rsidR="00B17631" w:rsidRPr="007070AB">
              <w:t>browsers</w:t>
            </w:r>
            <w:r w:rsidR="009037DA">
              <w:t xml:space="preserve"> </w:t>
            </w:r>
            <w:r w:rsidR="00B17631" w:rsidRPr="007070AB">
              <w:t>support</w:t>
            </w:r>
            <w:r w:rsidR="009037DA">
              <w:t xml:space="preserve"> </w:t>
            </w:r>
            <w:r w:rsidR="00B17631" w:rsidRPr="007070AB">
              <w:t>client-side</w:t>
            </w:r>
            <w:r w:rsidR="009037DA">
              <w:t xml:space="preserve"> </w:t>
            </w:r>
            <w:r w:rsidR="00B17631" w:rsidRPr="007070AB">
              <w:t>validation.</w:t>
            </w:r>
            <w:r w:rsidR="009037DA">
              <w:t xml:space="preserve">  </w:t>
            </w:r>
            <w:r w:rsidR="00B17631" w:rsidRPr="007070AB">
              <w:t>As</w:t>
            </w:r>
            <w:r w:rsidR="009037DA">
              <w:t xml:space="preserve"> </w:t>
            </w:r>
            <w:r w:rsidR="00B17631" w:rsidRPr="007070AB">
              <w:t>such,</w:t>
            </w:r>
            <w:r w:rsidR="009037DA">
              <w:t xml:space="preserve"> </w:t>
            </w:r>
            <w:r w:rsidR="00B17631" w:rsidRPr="007070AB">
              <w:t>this</w:t>
            </w:r>
            <w:r w:rsidR="009037DA">
              <w:t xml:space="preserve"> </w:t>
            </w:r>
            <w:r w:rsidR="00B17631" w:rsidRPr="007070AB">
              <w:t>layer</w:t>
            </w:r>
            <w:r w:rsidR="009037DA">
              <w:t xml:space="preserve"> </w:t>
            </w:r>
            <w:r w:rsidR="00B17631" w:rsidRPr="007070AB">
              <w:t>is</w:t>
            </w:r>
            <w:r w:rsidR="009037DA">
              <w:t xml:space="preserve"> </w:t>
            </w:r>
            <w:r w:rsidR="00B17631" w:rsidRPr="007070AB">
              <w:t>only</w:t>
            </w:r>
            <w:r w:rsidR="009037DA">
              <w:t xml:space="preserve"> </w:t>
            </w:r>
            <w:r w:rsidR="00B17631" w:rsidRPr="007070AB">
              <w:t>used</w:t>
            </w:r>
            <w:r w:rsidR="009037DA">
              <w:t xml:space="preserve"> </w:t>
            </w:r>
            <w:r w:rsidR="00B17631" w:rsidRPr="007070AB">
              <w:t>if</w:t>
            </w:r>
            <w:r w:rsidR="009037DA">
              <w:t xml:space="preserve"> </w:t>
            </w:r>
            <w:r w:rsidR="00B17631" w:rsidRPr="007070AB">
              <w:t>supported</w:t>
            </w:r>
            <w:r w:rsidR="009037DA">
              <w:t xml:space="preserve"> </w:t>
            </w:r>
            <w:r w:rsidR="00B17631" w:rsidRPr="007070AB">
              <w:t>by</w:t>
            </w:r>
            <w:r w:rsidR="009037DA">
              <w:t xml:space="preserve"> </w:t>
            </w:r>
            <w:r w:rsidR="00B17631" w:rsidRPr="007070AB">
              <w:t>the</w:t>
            </w:r>
            <w:r w:rsidR="009037DA">
              <w:t xml:space="preserve"> </w:t>
            </w:r>
            <w:r w:rsidR="00B17631" w:rsidRPr="007070AB">
              <w:t>browsers.</w:t>
            </w:r>
          </w:p>
        </w:tc>
      </w:tr>
      <w:tr w:rsidR="00B17631" w:rsidRPr="007070AB">
        <w:tc>
          <w:tcPr>
            <w:tcW w:w="291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proofErr w:type="spellStart"/>
            <w:r w:rsidRPr="007070AB">
              <w:t>Web.config</w:t>
            </w:r>
            <w:proofErr w:type="spellEnd"/>
          </w:p>
        </w:tc>
        <w:tc>
          <w:tcPr>
            <w:tcW w:w="689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"Web.config</w:instrText>
            </w:r>
            <w:r w:rsidR="009037DA">
              <w:instrText xml:space="preserve"> </w:instrText>
            </w:r>
            <w:r w:rsidR="00B17631" w:rsidRPr="007070AB">
              <w:instrText>file"</w:instrText>
            </w:r>
            <w:r w:rsidRPr="007070AB">
              <w:fldChar w:fldCharType="end"/>
            </w:r>
            <w:r w:rsidR="00B17631" w:rsidRPr="007070AB">
              <w:t>The</w:t>
            </w:r>
            <w:r w:rsidR="009037DA">
              <w:t xml:space="preserve"> </w:t>
            </w:r>
            <w:r w:rsidR="00B17631" w:rsidRPr="007070AB">
              <w:t>application’s</w:t>
            </w:r>
            <w:r w:rsidR="009037DA">
              <w:t xml:space="preserve"> </w:t>
            </w:r>
            <w:r w:rsidR="00B17631" w:rsidRPr="007070AB">
              <w:t>configuration</w:t>
            </w:r>
            <w:r w:rsidR="009037DA">
              <w:t xml:space="preserve"> </w:t>
            </w:r>
            <w:r w:rsidR="00B17631" w:rsidRPr="007070AB">
              <w:t>file</w:t>
            </w:r>
            <w:r w:rsidR="009037DA">
              <w:t xml:space="preserve"> </w:t>
            </w:r>
            <w:r w:rsidR="00B17631" w:rsidRPr="007070AB">
              <w:t>used</w:t>
            </w:r>
            <w:r w:rsidR="009037DA">
              <w:t xml:space="preserve"> </w:t>
            </w:r>
            <w:r w:rsidR="00B17631" w:rsidRPr="007070AB">
              <w:t>b</w:t>
            </w:r>
            <w:r w:rsidR="0068564F" w:rsidRPr="007070AB">
              <w:t>y</w:t>
            </w:r>
            <w:r w:rsidR="009037DA">
              <w:t xml:space="preserve"> </w:t>
            </w:r>
            <w:r w:rsidR="0068564F" w:rsidRPr="007070AB">
              <w:t>.NET</w:t>
            </w:r>
            <w:r w:rsidR="009037DA">
              <w:t xml:space="preserve"> </w:t>
            </w:r>
            <w:r w:rsidR="0068564F" w:rsidRPr="007070AB">
              <w:t>and</w:t>
            </w:r>
            <w:r w:rsidR="009037DA">
              <w:t xml:space="preserve"> </w:t>
            </w:r>
            <w:r w:rsidR="0068564F" w:rsidRPr="007070AB">
              <w:t>by</w:t>
            </w:r>
            <w:r w:rsidR="009037DA">
              <w:t xml:space="preserve"> </w:t>
            </w:r>
            <w:r w:rsidR="0068564F" w:rsidRPr="007070AB">
              <w:t>the</w:t>
            </w:r>
            <w:r w:rsidR="009037DA">
              <w:t xml:space="preserve"> </w:t>
            </w:r>
            <w:r w:rsidR="0068564F" w:rsidRPr="007070AB">
              <w:t>application.</w:t>
            </w:r>
          </w:p>
          <w:p w:rsidR="00B17631" w:rsidRPr="007070AB" w:rsidRDefault="00B17631" w:rsidP="007070AB">
            <w:r w:rsidRPr="007070AB">
              <w:t>This</w:t>
            </w:r>
            <w:r w:rsidR="009037DA">
              <w:t xml:space="preserve"> </w:t>
            </w:r>
            <w:r w:rsidRPr="007070AB">
              <w:t>file</w:t>
            </w:r>
            <w:r w:rsidR="009037DA">
              <w:t xml:space="preserve"> </w:t>
            </w:r>
            <w:r w:rsidRPr="007070AB">
              <w:t>contains</w:t>
            </w:r>
            <w:r w:rsidR="009037DA">
              <w:t xml:space="preserve"> </w:t>
            </w:r>
            <w:r w:rsidRPr="007070AB">
              <w:t>a</w:t>
            </w:r>
            <w:r w:rsidR="009037DA">
              <w:t xml:space="preserve"> </w:t>
            </w:r>
            <w:r w:rsidRPr="007070AB">
              <w:t>variety</w:t>
            </w:r>
            <w:r w:rsidR="009037DA">
              <w:t xml:space="preserve"> </w:t>
            </w:r>
            <w:r w:rsidRPr="007070AB">
              <w:t>of</w:t>
            </w:r>
            <w:r w:rsidR="009037DA">
              <w:t xml:space="preserve"> </w:t>
            </w:r>
            <w:r w:rsidRPr="007070AB">
              <w:t>settings</w:t>
            </w:r>
            <w:r w:rsidR="009037DA">
              <w:t xml:space="preserve"> </w:t>
            </w:r>
            <w:r w:rsidRPr="007070AB">
              <w:t>used</w:t>
            </w:r>
            <w:r w:rsidR="009037DA">
              <w:t xml:space="preserve"> </w:t>
            </w:r>
            <w:r w:rsidRPr="007070AB">
              <w:t>by</w:t>
            </w:r>
            <w:r w:rsidR="009037DA">
              <w:t xml:space="preserve"> </w:t>
            </w:r>
            <w:r w:rsidRPr="007070AB">
              <w:t>the</w:t>
            </w:r>
            <w:r w:rsidR="009037DA">
              <w:t xml:space="preserve"> </w:t>
            </w:r>
            <w:r w:rsidRPr="007070AB">
              <w:t>application.</w:t>
            </w:r>
            <w:r w:rsidR="009037DA">
              <w:t xml:space="preserve">  </w:t>
            </w:r>
            <w:r w:rsidRPr="007070AB">
              <w:t>The</w:t>
            </w:r>
            <w:r w:rsidR="009037DA">
              <w:t xml:space="preserve"> </w:t>
            </w:r>
            <w:r w:rsidRPr="007070AB">
              <w:t>application</w:t>
            </w:r>
            <w:r w:rsidR="009037DA">
              <w:t xml:space="preserve"> </w:t>
            </w:r>
            <w:r w:rsidRPr="007070AB">
              <w:t>settings</w:t>
            </w:r>
            <w:r w:rsidR="009037DA">
              <w:t xml:space="preserve"> </w:t>
            </w:r>
            <w:r w:rsidRPr="007070AB">
              <w:t>and</w:t>
            </w:r>
            <w:r w:rsidR="009037DA">
              <w:t xml:space="preserve"> </w:t>
            </w:r>
            <w:r w:rsidRPr="007070AB">
              <w:t>their</w:t>
            </w:r>
            <w:r w:rsidR="009037DA">
              <w:t xml:space="preserve"> </w:t>
            </w:r>
            <w:r w:rsidRPr="007070AB">
              <w:t>values</w:t>
            </w:r>
            <w:r w:rsidR="009037DA">
              <w:t xml:space="preserve"> </w:t>
            </w:r>
            <w:r w:rsidRPr="007070AB">
              <w:t>are</w:t>
            </w:r>
            <w:r w:rsidR="009037DA">
              <w:t xml:space="preserve"> </w:t>
            </w:r>
            <w:r w:rsidRPr="007070AB">
              <w:t>described</w:t>
            </w:r>
            <w:r w:rsidR="009037DA">
              <w:t xml:space="preserve"> </w:t>
            </w:r>
            <w:r w:rsidR="00380571" w:rsidRPr="007070AB">
              <w:t>in</w:t>
            </w:r>
            <w:r w:rsidR="009037DA">
              <w:t xml:space="preserve"> </w:t>
            </w:r>
            <w:r w:rsidR="00F90457" w:rsidRPr="007070AB">
              <w:fldChar w:fldCharType="begin"/>
            </w:r>
            <w:r w:rsidR="00F90457" w:rsidRPr="007070AB">
              <w:instrText xml:space="preserve"> REF _Ref100406841 \h </w:instrText>
            </w:r>
            <w:r w:rsidR="007070AB">
              <w:instrText xml:space="preserve"> \* MERGEFORMAT </w:instrText>
            </w:r>
            <w:r w:rsidR="00F90457" w:rsidRPr="007070AB">
              <w:fldChar w:fldCharType="separate"/>
            </w:r>
            <w:proofErr w:type="spellStart"/>
            <w:r w:rsidR="00B7576D" w:rsidRPr="002A5275">
              <w:t>Web.config</w:t>
            </w:r>
            <w:proofErr w:type="spellEnd"/>
            <w:r w:rsidR="009037DA">
              <w:t xml:space="preserve"> </w:t>
            </w:r>
            <w:r w:rsidR="00B7576D" w:rsidRPr="002A5275">
              <w:t>Configuration</w:t>
            </w:r>
            <w:r w:rsidR="009037DA">
              <w:t xml:space="preserve"> </w:t>
            </w:r>
            <w:r w:rsidR="00B7576D" w:rsidRPr="002A5275">
              <w:t>File</w:t>
            </w:r>
            <w:r w:rsidR="00F90457" w:rsidRPr="007070AB">
              <w:fldChar w:fldCharType="end"/>
            </w:r>
            <w:r w:rsidRPr="007070AB">
              <w:t>.</w:t>
            </w:r>
            <w:r w:rsidR="009037DA">
              <w:t xml:space="preserve">  </w:t>
            </w:r>
            <w:r w:rsidRPr="007070AB">
              <w:t>The</w:t>
            </w:r>
            <w:r w:rsidR="009037DA">
              <w:t xml:space="preserve"> </w:t>
            </w:r>
            <w:r w:rsidRPr="007070AB">
              <w:t>.NET</w:t>
            </w:r>
            <w:r w:rsidR="009037DA">
              <w:t xml:space="preserve"> </w:t>
            </w:r>
            <w:r w:rsidRPr="007070AB">
              <w:t>settings</w:t>
            </w:r>
            <w:r w:rsidR="009037DA">
              <w:t xml:space="preserve"> </w:t>
            </w:r>
            <w:r w:rsidRPr="007070AB">
              <w:t>are</w:t>
            </w:r>
            <w:r w:rsidR="009037DA">
              <w:t xml:space="preserve"> </w:t>
            </w:r>
            <w:r w:rsidRPr="007070AB">
              <w:t>described</w:t>
            </w:r>
            <w:r w:rsidR="009037DA">
              <w:t xml:space="preserve"> </w:t>
            </w:r>
            <w:r w:rsidRPr="007070AB">
              <w:t>in</w:t>
            </w:r>
            <w:r w:rsidR="009037DA">
              <w:t xml:space="preserve"> </w:t>
            </w:r>
            <w:r w:rsidRPr="007070AB">
              <w:t>the</w:t>
            </w:r>
            <w:r w:rsidR="009037DA">
              <w:t xml:space="preserve"> </w:t>
            </w:r>
            <w:r w:rsidRPr="007070AB">
              <w:t>Microsoft</w:t>
            </w:r>
            <w:r w:rsidR="009037DA">
              <w:t xml:space="preserve"> </w:t>
            </w:r>
            <w:r w:rsidRPr="007070AB">
              <w:t>.NET</w:t>
            </w:r>
            <w:r w:rsidR="009037DA">
              <w:t xml:space="preserve"> </w:t>
            </w:r>
            <w:r w:rsidRPr="007070AB">
              <w:t>Framework</w:t>
            </w:r>
            <w:r w:rsidR="009037DA">
              <w:t xml:space="preserve"> </w:t>
            </w:r>
            <w:r w:rsidRPr="007070AB">
              <w:t>documentation.</w:t>
            </w:r>
          </w:p>
          <w:p w:rsidR="00B17631" w:rsidRPr="007070AB" w:rsidRDefault="00B17631" w:rsidP="007070AB">
            <w:r w:rsidRPr="007070AB">
              <w:t>Because</w:t>
            </w:r>
            <w:r w:rsidR="009037DA">
              <w:t xml:space="preserve"> </w:t>
            </w:r>
            <w:r w:rsidRPr="007070AB">
              <w:t>the</w:t>
            </w:r>
            <w:r w:rsidR="009037DA">
              <w:t xml:space="preserve"> </w:t>
            </w:r>
            <w:proofErr w:type="spellStart"/>
            <w:r w:rsidRPr="007070AB">
              <w:t>Web.config</w:t>
            </w:r>
            <w:proofErr w:type="spellEnd"/>
            <w:r w:rsidR="009037DA">
              <w:t xml:space="preserve"> </w:t>
            </w:r>
            <w:r w:rsidRPr="007070AB">
              <w:t>file</w:t>
            </w:r>
            <w:r w:rsidR="009037DA">
              <w:t xml:space="preserve"> </w:t>
            </w:r>
            <w:r w:rsidRPr="007070AB">
              <w:t>is</w:t>
            </w:r>
            <w:r w:rsidR="009037DA">
              <w:t xml:space="preserve"> </w:t>
            </w:r>
            <w:r w:rsidRPr="007070AB">
              <w:t>in</w:t>
            </w:r>
            <w:r w:rsidR="009037DA">
              <w:t xml:space="preserve"> </w:t>
            </w:r>
            <w:r w:rsidRPr="007070AB">
              <w:t>XML</w:t>
            </w:r>
            <w:r w:rsidR="009037DA">
              <w:t xml:space="preserve"> </w:t>
            </w:r>
            <w:r w:rsidRPr="007070AB">
              <w:t>format</w:t>
            </w:r>
            <w:r w:rsidR="008F38C6">
              <w:t>,</w:t>
            </w:r>
            <w:r w:rsidR="009037DA">
              <w:t xml:space="preserve"> </w:t>
            </w:r>
            <w:r w:rsidRPr="007070AB">
              <w:t>any</w:t>
            </w:r>
            <w:r w:rsidR="009037DA">
              <w:t xml:space="preserve"> </w:t>
            </w:r>
            <w:r w:rsidRPr="007070AB">
              <w:t>changes</w:t>
            </w:r>
            <w:r w:rsidR="009037DA">
              <w:t xml:space="preserve"> </w:t>
            </w:r>
            <w:r w:rsidRPr="007070AB">
              <w:t>should</w:t>
            </w:r>
            <w:r w:rsidR="009037DA">
              <w:t xml:space="preserve"> </w:t>
            </w:r>
            <w:r w:rsidRPr="007070AB">
              <w:t>be</w:t>
            </w:r>
            <w:r w:rsidR="009037DA">
              <w:t xml:space="preserve"> </w:t>
            </w:r>
            <w:r w:rsidRPr="007070AB">
              <w:t>made</w:t>
            </w:r>
            <w:r w:rsidR="009037DA">
              <w:t xml:space="preserve"> </w:t>
            </w:r>
            <w:r w:rsidRPr="007070AB">
              <w:t>carefully,</w:t>
            </w:r>
            <w:r w:rsidR="009037DA">
              <w:t xml:space="preserve"> </w:t>
            </w:r>
            <w:r w:rsidRPr="007070AB">
              <w:t>being</w:t>
            </w:r>
            <w:r w:rsidR="009037DA">
              <w:t xml:space="preserve"> </w:t>
            </w:r>
            <w:r w:rsidRPr="007070AB">
              <w:t>mindful</w:t>
            </w:r>
            <w:r w:rsidR="009037DA">
              <w:t xml:space="preserve"> </w:t>
            </w:r>
            <w:r w:rsidRPr="007070AB">
              <w:t>to</w:t>
            </w:r>
            <w:r w:rsidR="009037DA">
              <w:t xml:space="preserve"> </w:t>
            </w:r>
            <w:r w:rsidRPr="007070AB">
              <w:t>change</w:t>
            </w:r>
            <w:r w:rsidR="009037DA">
              <w:t xml:space="preserve"> </w:t>
            </w:r>
            <w:r w:rsidRPr="007070AB">
              <w:t>only</w:t>
            </w:r>
            <w:r w:rsidR="009037DA">
              <w:t xml:space="preserve"> </w:t>
            </w:r>
            <w:r w:rsidRPr="007070AB">
              <w:t>values</w:t>
            </w:r>
            <w:r w:rsidR="009037DA">
              <w:t xml:space="preserve"> </w:t>
            </w:r>
            <w:r w:rsidRPr="007070AB">
              <w:t>and</w:t>
            </w:r>
            <w:r w:rsidR="009037DA">
              <w:t xml:space="preserve"> </w:t>
            </w:r>
            <w:r w:rsidRPr="007070AB">
              <w:t>not</w:t>
            </w:r>
            <w:r w:rsidR="009037DA">
              <w:t xml:space="preserve"> </w:t>
            </w:r>
            <w:r w:rsidRPr="007070AB">
              <w:t>the</w:t>
            </w:r>
            <w:r w:rsidR="009037DA">
              <w:t xml:space="preserve"> </w:t>
            </w:r>
            <w:r w:rsidRPr="007070AB">
              <w:t>XML</w:t>
            </w:r>
            <w:r w:rsidR="009037DA">
              <w:t xml:space="preserve"> </w:t>
            </w:r>
            <w:r w:rsidRPr="007070AB">
              <w:t>syntax.</w:t>
            </w:r>
            <w:r w:rsidR="009037DA">
              <w:t xml:space="preserve">  </w:t>
            </w:r>
            <w:r w:rsidRPr="007070AB">
              <w:t>Any</w:t>
            </w:r>
            <w:r w:rsidR="009037DA">
              <w:t xml:space="preserve"> </w:t>
            </w:r>
            <w:r w:rsidRPr="007070AB">
              <w:t>error</w:t>
            </w:r>
            <w:r w:rsidR="009037DA">
              <w:t xml:space="preserve"> </w:t>
            </w:r>
            <w:r w:rsidRPr="007070AB">
              <w:t>in</w:t>
            </w:r>
            <w:r w:rsidR="009037DA">
              <w:t xml:space="preserve"> </w:t>
            </w:r>
            <w:r w:rsidRPr="007070AB">
              <w:t>the</w:t>
            </w:r>
            <w:r w:rsidR="009037DA">
              <w:t xml:space="preserve"> </w:t>
            </w:r>
            <w:r w:rsidRPr="007070AB">
              <w:t>file</w:t>
            </w:r>
            <w:r w:rsidR="009037DA">
              <w:t xml:space="preserve"> </w:t>
            </w:r>
            <w:r w:rsidRPr="007070AB">
              <w:t>will</w:t>
            </w:r>
            <w:r w:rsidR="009037DA">
              <w:t xml:space="preserve"> </w:t>
            </w:r>
            <w:r w:rsidRPr="007070AB">
              <w:t>cause</w:t>
            </w:r>
            <w:r w:rsidR="009037DA">
              <w:t xml:space="preserve"> </w:t>
            </w:r>
            <w:r w:rsidRPr="007070AB">
              <w:t>the</w:t>
            </w:r>
            <w:r w:rsidR="009037DA">
              <w:t xml:space="preserve"> </w:t>
            </w:r>
            <w:r w:rsidRPr="007070AB">
              <w:t>file</w:t>
            </w:r>
            <w:r w:rsidR="009037DA">
              <w:t xml:space="preserve"> </w:t>
            </w:r>
            <w:r w:rsidRPr="007070AB">
              <w:t>to</w:t>
            </w:r>
            <w:r w:rsidR="009037DA">
              <w:t xml:space="preserve"> </w:t>
            </w:r>
            <w:r w:rsidRPr="007070AB">
              <w:t>fail</w:t>
            </w:r>
            <w:r w:rsidR="009037DA">
              <w:t xml:space="preserve"> </w:t>
            </w:r>
            <w:r w:rsidRPr="007070AB">
              <w:t>to</w:t>
            </w:r>
            <w:r w:rsidR="009037DA">
              <w:t xml:space="preserve"> </w:t>
            </w:r>
            <w:r w:rsidRPr="007070AB">
              <w:t>load.</w:t>
            </w:r>
          </w:p>
          <w:p w:rsidR="00B17631" w:rsidRPr="007070AB" w:rsidRDefault="00B17631" w:rsidP="007070AB">
            <w:r w:rsidRPr="007070AB">
              <w:t>Files</w:t>
            </w:r>
            <w:r w:rsidR="009037DA">
              <w:t xml:space="preserve"> </w:t>
            </w:r>
            <w:r w:rsidRPr="007070AB">
              <w:t>with</w:t>
            </w:r>
            <w:r w:rsidR="009037DA">
              <w:t xml:space="preserve"> </w:t>
            </w:r>
            <w:r w:rsidRPr="007070AB">
              <w:t>.</w:t>
            </w:r>
            <w:proofErr w:type="spellStart"/>
            <w:r w:rsidRPr="007070AB">
              <w:t>config</w:t>
            </w:r>
            <w:proofErr w:type="spellEnd"/>
            <w:r w:rsidR="009037DA">
              <w:t xml:space="preserve"> </w:t>
            </w:r>
            <w:r w:rsidRPr="007070AB">
              <w:t>extensions</w:t>
            </w:r>
            <w:r w:rsidR="009037DA">
              <w:t xml:space="preserve"> </w:t>
            </w:r>
            <w:r w:rsidRPr="007070AB">
              <w:t>cannot</w:t>
            </w:r>
            <w:r w:rsidR="009037DA">
              <w:t xml:space="preserve"> </w:t>
            </w:r>
            <w:r w:rsidRPr="007070AB">
              <w:t>be</w:t>
            </w:r>
            <w:r w:rsidR="009037DA">
              <w:t xml:space="preserve"> </w:t>
            </w:r>
            <w:r w:rsidRPr="007070AB">
              <w:t>directly</w:t>
            </w:r>
            <w:r w:rsidR="009037DA">
              <w:t xml:space="preserve"> </w:t>
            </w:r>
            <w:r w:rsidRPr="007070AB">
              <w:t>requested</w:t>
            </w:r>
            <w:r w:rsidR="009037DA">
              <w:t xml:space="preserve"> </w:t>
            </w:r>
            <w:r w:rsidRPr="007070AB">
              <w:t>through</w:t>
            </w:r>
            <w:r w:rsidR="009037DA">
              <w:t xml:space="preserve"> </w:t>
            </w:r>
            <w:r w:rsidRPr="007070AB">
              <w:t>the</w:t>
            </w:r>
            <w:r w:rsidR="009037DA">
              <w:t xml:space="preserve"> </w:t>
            </w:r>
            <w:r w:rsidRPr="007070AB">
              <w:t>Microsoft</w:t>
            </w:r>
            <w:r w:rsidR="009037DA">
              <w:t xml:space="preserve"> </w:t>
            </w:r>
            <w:r w:rsidRPr="007070AB">
              <w:t>IIS</w:t>
            </w:r>
            <w:r w:rsidR="009037DA">
              <w:t xml:space="preserve"> </w:t>
            </w:r>
            <w:r w:rsidRPr="007070AB">
              <w:t>server;</w:t>
            </w:r>
            <w:r w:rsidR="009037DA">
              <w:t xml:space="preserve"> </w:t>
            </w:r>
            <w:r w:rsidRPr="007070AB">
              <w:t>external</w:t>
            </w:r>
            <w:r w:rsidR="009037DA">
              <w:t xml:space="preserve"> </w:t>
            </w:r>
            <w:r w:rsidRPr="007070AB">
              <w:t>users</w:t>
            </w:r>
            <w:r w:rsidR="009037DA">
              <w:t xml:space="preserve"> </w:t>
            </w:r>
            <w:r w:rsidRPr="007070AB">
              <w:t>cannot</w:t>
            </w:r>
            <w:r w:rsidR="009037DA">
              <w:t xml:space="preserve"> </w:t>
            </w:r>
            <w:r w:rsidRPr="007070AB">
              <w:t>download</w:t>
            </w:r>
            <w:r w:rsidR="009037DA">
              <w:t xml:space="preserve"> </w:t>
            </w:r>
            <w:r w:rsidRPr="007070AB">
              <w:t>or</w:t>
            </w:r>
            <w:r w:rsidR="009037DA">
              <w:t xml:space="preserve"> </w:t>
            </w:r>
            <w:r w:rsidRPr="007070AB">
              <w:t>view</w:t>
            </w:r>
            <w:r w:rsidR="009037DA">
              <w:t xml:space="preserve"> </w:t>
            </w:r>
            <w:r w:rsidRPr="007070AB">
              <w:t>the</w:t>
            </w:r>
            <w:r w:rsidR="009037DA">
              <w:t xml:space="preserve"> </w:t>
            </w:r>
            <w:r w:rsidRPr="007070AB">
              <w:t>code</w:t>
            </w:r>
            <w:r w:rsidR="009037DA">
              <w:t xml:space="preserve"> </w:t>
            </w:r>
            <w:r w:rsidRPr="007070AB">
              <w:t>written</w:t>
            </w:r>
            <w:r w:rsidR="009037DA">
              <w:t xml:space="preserve"> </w:t>
            </w:r>
            <w:r w:rsidRPr="007070AB">
              <w:t>within</w:t>
            </w:r>
            <w:r w:rsidR="009037DA">
              <w:t xml:space="preserve"> </w:t>
            </w:r>
            <w:r w:rsidRPr="007070AB">
              <w:t>it.</w:t>
            </w:r>
          </w:p>
          <w:p w:rsidR="00B17631" w:rsidRPr="007070AB" w:rsidRDefault="00B17631" w:rsidP="007070AB">
            <w:r w:rsidRPr="007070AB">
              <w:t>Modifying</w:t>
            </w:r>
            <w:r w:rsidR="009037DA">
              <w:t xml:space="preserve"> </w:t>
            </w:r>
            <w:r w:rsidRPr="007070AB">
              <w:t>this</w:t>
            </w:r>
            <w:r w:rsidR="009037DA">
              <w:t xml:space="preserve"> </w:t>
            </w:r>
            <w:r w:rsidRPr="007070AB">
              <w:t>file</w:t>
            </w:r>
            <w:r w:rsidR="009037DA">
              <w:t xml:space="preserve"> </w:t>
            </w:r>
            <w:r w:rsidRPr="007070AB">
              <w:t>will</w:t>
            </w:r>
            <w:r w:rsidR="009037DA">
              <w:t xml:space="preserve"> </w:t>
            </w:r>
            <w:r w:rsidRPr="007070AB">
              <w:t>cause</w:t>
            </w:r>
            <w:r w:rsidR="009037DA">
              <w:t xml:space="preserve"> </w:t>
            </w:r>
            <w:r w:rsidRPr="007070AB">
              <w:t>Microsoft</w:t>
            </w:r>
            <w:r w:rsidR="009037DA">
              <w:t xml:space="preserve"> </w:t>
            </w:r>
            <w:r w:rsidRPr="007070AB">
              <w:t>IIS</w:t>
            </w:r>
            <w:r w:rsidR="009037DA">
              <w:t xml:space="preserve"> </w:t>
            </w:r>
            <w:r w:rsidRPr="007070AB">
              <w:t>to</w:t>
            </w:r>
            <w:r w:rsidR="009037DA">
              <w:t xml:space="preserve"> </w:t>
            </w:r>
            <w:r w:rsidRPr="007070AB">
              <w:t>restart</w:t>
            </w:r>
            <w:r w:rsidR="009037DA">
              <w:t xml:space="preserve"> </w:t>
            </w:r>
            <w:r w:rsidRPr="007070AB">
              <w:t>your</w:t>
            </w:r>
            <w:r w:rsidR="009037DA">
              <w:t xml:space="preserve"> </w:t>
            </w:r>
            <w:r w:rsidRPr="007070AB">
              <w:t>application.</w:t>
            </w:r>
          </w:p>
        </w:tc>
      </w:tr>
    </w:tbl>
    <w:p w:rsidR="00B17631" w:rsidRPr="007070AB" w:rsidRDefault="00B17631" w:rsidP="007070AB"/>
    <w:p w:rsidR="00B17631" w:rsidRDefault="00B17631" w:rsidP="00B17631">
      <w:pPr>
        <w:pStyle w:val="Heading5"/>
      </w:pPr>
      <w:bookmarkStart w:id="328" w:name="_Toc38781421"/>
      <w:bookmarkStart w:id="329" w:name="_Toc46301628"/>
      <w:bookmarkStart w:id="330" w:name="_Toc46553002"/>
      <w:bookmarkStart w:id="331" w:name="_Ref48482013"/>
      <w:bookmarkStart w:id="332" w:name="_Toc53046133"/>
      <w:r>
        <w:t>Files</w:t>
      </w:r>
      <w:r w:rsidR="009037DA">
        <w:t xml:space="preserve"> </w:t>
      </w:r>
      <w:r>
        <w:t>provided</w:t>
      </w:r>
      <w:r w:rsidR="009037DA">
        <w:t xml:space="preserve"> </w:t>
      </w:r>
      <w:r>
        <w:t>for</w:t>
      </w:r>
      <w:r w:rsidR="009037DA">
        <w:t xml:space="preserve"> </w:t>
      </w:r>
      <w:r>
        <w:t>convenience</w:t>
      </w:r>
      <w:bookmarkEnd w:id="328"/>
      <w:bookmarkEnd w:id="329"/>
      <w:bookmarkEnd w:id="330"/>
      <w:bookmarkEnd w:id="331"/>
      <w:bookmarkEnd w:id="332"/>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17"/>
        <w:gridCol w:w="7453"/>
      </w:tblGrid>
      <w:tr w:rsidR="00B17631">
        <w:trPr>
          <w:tblHeader/>
        </w:trPr>
        <w:tc>
          <w:tcPr>
            <w:tcW w:w="1817"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7453"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836C4F">
        <w:tc>
          <w:tcPr>
            <w:tcW w:w="18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proofErr w:type="spellStart"/>
            <w:r w:rsidRPr="00836C4F">
              <w:t>AssemblyInfo.vb</w:t>
            </w:r>
            <w:proofErr w:type="spellEnd"/>
          </w:p>
        </w:tc>
        <w:tc>
          <w:tcPr>
            <w:tcW w:w="745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r w:rsidRPr="00836C4F">
              <w:t>This</w:t>
            </w:r>
            <w:r w:rsidR="009037DA">
              <w:t xml:space="preserve"> </w:t>
            </w:r>
            <w:r w:rsidRPr="00836C4F">
              <w:t>project</w:t>
            </w:r>
            <w:r w:rsidR="009037DA">
              <w:t xml:space="preserve"> </w:t>
            </w:r>
            <w:r w:rsidRPr="00836C4F">
              <w:t>information</w:t>
            </w:r>
            <w:r w:rsidR="009037DA">
              <w:t xml:space="preserve"> </w:t>
            </w:r>
            <w:r w:rsidRPr="00836C4F">
              <w:t>file</w:t>
            </w:r>
            <w:r w:rsidR="009037DA">
              <w:t xml:space="preserve"> </w:t>
            </w:r>
            <w:r w:rsidRPr="00836C4F">
              <w:t>(</w:t>
            </w:r>
            <w:proofErr w:type="spellStart"/>
            <w:r w:rsidRPr="00836C4F">
              <w:t>AssemblyInfo.vb</w:t>
            </w:r>
            <w:proofErr w:type="spellEnd"/>
            <w:r w:rsidR="009037DA">
              <w:t xml:space="preserve"> </w:t>
            </w:r>
            <w:r w:rsidRPr="00836C4F">
              <w:t>or</w:t>
            </w:r>
            <w:r w:rsidR="009037DA">
              <w:t xml:space="preserve"> </w:t>
            </w:r>
            <w:proofErr w:type="spellStart"/>
            <w:r w:rsidRPr="00836C4F">
              <w:t>AssemblyInfo.cs</w:t>
            </w:r>
            <w:proofErr w:type="spellEnd"/>
            <w:r w:rsidR="009037DA">
              <w:t xml:space="preserve"> </w:t>
            </w:r>
            <w:r w:rsidRPr="00836C4F">
              <w:t>file)</w:t>
            </w:r>
            <w:r w:rsidR="009037DA">
              <w:t xml:space="preserve"> </w:t>
            </w:r>
            <w:r w:rsidRPr="00836C4F">
              <w:t>contains</w:t>
            </w:r>
            <w:r w:rsidR="009037DA">
              <w:t xml:space="preserve"> </w:t>
            </w:r>
            <w:r w:rsidRPr="00836C4F">
              <w:t>metadata</w:t>
            </w:r>
            <w:r w:rsidR="009037DA">
              <w:t xml:space="preserve"> </w:t>
            </w:r>
            <w:r w:rsidRPr="00836C4F">
              <w:t>about</w:t>
            </w:r>
            <w:r w:rsidR="009037DA">
              <w:t xml:space="preserve"> </w:t>
            </w:r>
            <w:r w:rsidRPr="00836C4F">
              <w:t>the</w:t>
            </w:r>
            <w:r w:rsidR="009037DA">
              <w:t xml:space="preserve"> </w:t>
            </w:r>
            <w:r w:rsidRPr="00836C4F">
              <w:t>assembly</w:t>
            </w:r>
            <w:r w:rsidR="009037DA">
              <w:t xml:space="preserve"> </w:t>
            </w:r>
            <w:r w:rsidRPr="00836C4F">
              <w:t>(DLL)</w:t>
            </w:r>
            <w:r w:rsidR="009037DA">
              <w:t xml:space="preserve"> </w:t>
            </w:r>
            <w:r w:rsidRPr="00836C4F">
              <w:t>in</w:t>
            </w:r>
            <w:r w:rsidR="009037DA">
              <w:t xml:space="preserve"> </w:t>
            </w:r>
            <w:r w:rsidRPr="00836C4F">
              <w:t>a</w:t>
            </w:r>
            <w:r w:rsidR="009037DA">
              <w:t xml:space="preserve"> </w:t>
            </w:r>
            <w:r w:rsidRPr="00836C4F">
              <w:t>project,</w:t>
            </w:r>
            <w:r w:rsidR="009037DA">
              <w:t xml:space="preserve"> </w:t>
            </w:r>
            <w:r w:rsidRPr="00836C4F">
              <w:t>such</w:t>
            </w:r>
            <w:r w:rsidR="009037DA">
              <w:t xml:space="preserve"> </w:t>
            </w:r>
            <w:r w:rsidRPr="00836C4F">
              <w:t>as</w:t>
            </w:r>
            <w:r w:rsidR="009037DA">
              <w:t xml:space="preserve"> </w:t>
            </w:r>
            <w:r w:rsidRPr="00836C4F">
              <w:t>name,</w:t>
            </w:r>
            <w:r w:rsidR="009037DA">
              <w:t xml:space="preserve"> </w:t>
            </w:r>
            <w:r w:rsidRPr="00836C4F">
              <w:t>version,</w:t>
            </w:r>
            <w:r w:rsidR="009037DA">
              <w:t xml:space="preserve"> </w:t>
            </w:r>
            <w:r w:rsidRPr="00836C4F">
              <w:t>and</w:t>
            </w:r>
            <w:r w:rsidR="009037DA">
              <w:t xml:space="preserve"> </w:t>
            </w:r>
            <w:r w:rsidRPr="00836C4F">
              <w:t>culture</w:t>
            </w:r>
            <w:r w:rsidR="009037DA">
              <w:t xml:space="preserve"> </w:t>
            </w:r>
            <w:r w:rsidRPr="00836C4F">
              <w:t>information.</w:t>
            </w:r>
            <w:r w:rsidR="009037DA">
              <w:t xml:space="preserve">  </w:t>
            </w:r>
            <w:r w:rsidR="007048F2" w:rsidRPr="00836C4F">
              <w:fldChar w:fldCharType="begin"/>
            </w:r>
            <w:r w:rsidRPr="00836C4F">
              <w:instrText>xe</w:instrText>
            </w:r>
            <w:r w:rsidR="009037DA">
              <w:instrText xml:space="preserve"> </w:instrText>
            </w:r>
            <w:r w:rsidRPr="00836C4F">
              <w:instrText>"AssemblyInfo.vb</w:instrText>
            </w:r>
            <w:r w:rsidR="009037DA">
              <w:instrText xml:space="preserve"> </w:instrText>
            </w:r>
            <w:r w:rsidRPr="00836C4F">
              <w:instrText>file"</w:instrText>
            </w:r>
            <w:r w:rsidR="007048F2" w:rsidRPr="00836C4F">
              <w:fldChar w:fldCharType="end"/>
            </w:r>
          </w:p>
        </w:tc>
      </w:tr>
      <w:tr w:rsidR="00B17631" w:rsidRPr="00836C4F">
        <w:tc>
          <w:tcPr>
            <w:tcW w:w="18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proofErr w:type="spellStart"/>
            <w:r w:rsidRPr="00836C4F">
              <w:t>Global.asax</w:t>
            </w:r>
            <w:proofErr w:type="spellEnd"/>
          </w:p>
        </w:tc>
        <w:tc>
          <w:tcPr>
            <w:tcW w:w="745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r w:rsidRPr="00836C4F">
              <w:t>The</w:t>
            </w:r>
            <w:r w:rsidR="009037DA">
              <w:t xml:space="preserve"> </w:t>
            </w:r>
            <w:proofErr w:type="spellStart"/>
            <w:r w:rsidRPr="00836C4F">
              <w:t>Global.asax</w:t>
            </w:r>
            <w:proofErr w:type="spellEnd"/>
            <w:r w:rsidR="009037DA">
              <w:t xml:space="preserve"> </w:t>
            </w:r>
            <w:r w:rsidRPr="00836C4F">
              <w:t>file,</w:t>
            </w:r>
            <w:r w:rsidR="009037DA">
              <w:t xml:space="preserve"> </w:t>
            </w:r>
            <w:r w:rsidRPr="00836C4F">
              <w:t>also</w:t>
            </w:r>
            <w:r w:rsidR="009037DA">
              <w:t xml:space="preserve"> </w:t>
            </w:r>
            <w:r w:rsidRPr="00836C4F">
              <w:t>known</w:t>
            </w:r>
            <w:r w:rsidR="009037DA">
              <w:t xml:space="preserve"> </w:t>
            </w:r>
            <w:r w:rsidRPr="00836C4F">
              <w:t>as</w:t>
            </w:r>
            <w:r w:rsidR="009037DA">
              <w:t xml:space="preserve"> </w:t>
            </w:r>
            <w:r w:rsidRPr="00836C4F">
              <w:t>the</w:t>
            </w:r>
            <w:r w:rsidR="009037DA">
              <w:t xml:space="preserve"> </w:t>
            </w:r>
            <w:r w:rsidRPr="00836C4F">
              <w:t>ASP.NET</w:t>
            </w:r>
            <w:r w:rsidR="009037DA">
              <w:t xml:space="preserve"> </w:t>
            </w:r>
            <w:r w:rsidRPr="00836C4F">
              <w:t>application</w:t>
            </w:r>
            <w:r w:rsidR="009037DA">
              <w:t xml:space="preserve"> </w:t>
            </w:r>
            <w:r w:rsidRPr="00836C4F">
              <w:t>file,</w:t>
            </w:r>
            <w:r w:rsidR="009037DA">
              <w:t xml:space="preserve"> </w:t>
            </w:r>
            <w:r w:rsidRPr="00836C4F">
              <w:t>is</w:t>
            </w:r>
            <w:r w:rsidR="009037DA">
              <w:t xml:space="preserve"> </w:t>
            </w:r>
            <w:r w:rsidRPr="00836C4F">
              <w:t>an</w:t>
            </w:r>
            <w:r w:rsidR="009037DA">
              <w:t xml:space="preserve"> </w:t>
            </w:r>
            <w:r w:rsidRPr="00836C4F">
              <w:t>optional</w:t>
            </w:r>
            <w:r w:rsidR="009037DA">
              <w:t xml:space="preserve"> </w:t>
            </w:r>
            <w:r w:rsidRPr="00836C4F">
              <w:t>file</w:t>
            </w:r>
            <w:r w:rsidR="009037DA">
              <w:t xml:space="preserve"> </w:t>
            </w:r>
            <w:r w:rsidRPr="00836C4F">
              <w:t>that</w:t>
            </w:r>
            <w:r w:rsidR="009037DA">
              <w:t xml:space="preserve"> </w:t>
            </w:r>
            <w:r w:rsidRPr="00836C4F">
              <w:t>contains</w:t>
            </w:r>
            <w:r w:rsidR="009037DA">
              <w:t xml:space="preserve"> </w:t>
            </w:r>
            <w:r w:rsidRPr="00836C4F">
              <w:t>code</w:t>
            </w:r>
            <w:r w:rsidR="009037DA">
              <w:t xml:space="preserve"> </w:t>
            </w:r>
            <w:r w:rsidRPr="00836C4F">
              <w:t>for</w:t>
            </w:r>
            <w:r w:rsidR="009037DA">
              <w:t xml:space="preserve"> </w:t>
            </w:r>
            <w:r w:rsidRPr="00836C4F">
              <w:t>responding</w:t>
            </w:r>
            <w:r w:rsidR="009037DA">
              <w:t xml:space="preserve"> </w:t>
            </w:r>
            <w:r w:rsidRPr="00836C4F">
              <w:t>to</w:t>
            </w:r>
            <w:r w:rsidR="009037DA">
              <w:t xml:space="preserve"> </w:t>
            </w:r>
            <w:r w:rsidRPr="00836C4F">
              <w:t>application-level</w:t>
            </w:r>
            <w:r w:rsidR="009037DA">
              <w:t xml:space="preserve"> </w:t>
            </w:r>
            <w:r w:rsidRPr="00836C4F">
              <w:t>events</w:t>
            </w:r>
            <w:r w:rsidR="009037DA">
              <w:t xml:space="preserve"> </w:t>
            </w:r>
            <w:r w:rsidRPr="00836C4F">
              <w:t>raised</w:t>
            </w:r>
            <w:r w:rsidR="009037DA">
              <w:t xml:space="preserve"> </w:t>
            </w:r>
            <w:r w:rsidRPr="00836C4F">
              <w:t>by</w:t>
            </w:r>
            <w:r w:rsidR="009037DA">
              <w:t xml:space="preserve"> </w:t>
            </w:r>
            <w:r w:rsidRPr="00836C4F">
              <w:t>ASP.NET</w:t>
            </w:r>
            <w:r w:rsidR="009037DA">
              <w:t xml:space="preserve"> </w:t>
            </w:r>
            <w:r w:rsidRPr="00836C4F">
              <w:t>or</w:t>
            </w:r>
            <w:r w:rsidR="009037DA">
              <w:t xml:space="preserve"> </w:t>
            </w:r>
            <w:r w:rsidRPr="00836C4F">
              <w:t>by</w:t>
            </w:r>
            <w:r w:rsidR="009037DA">
              <w:t xml:space="preserve"> </w:t>
            </w:r>
            <w:r w:rsidRPr="00836C4F">
              <w:t>HTTP</w:t>
            </w:r>
            <w:r w:rsidR="009037DA">
              <w:t xml:space="preserve"> </w:t>
            </w:r>
            <w:r w:rsidRPr="00836C4F">
              <w:t>modules.</w:t>
            </w:r>
            <w:r w:rsidR="009037DA">
              <w:t xml:space="preserve">  </w:t>
            </w:r>
            <w:r w:rsidRPr="00836C4F">
              <w:t>The</w:t>
            </w:r>
            <w:r w:rsidR="009037DA">
              <w:t xml:space="preserve"> </w:t>
            </w:r>
            <w:proofErr w:type="spellStart"/>
            <w:r w:rsidRPr="00836C4F">
              <w:t>Global.asax</w:t>
            </w:r>
            <w:proofErr w:type="spellEnd"/>
            <w:r w:rsidR="009037DA">
              <w:t xml:space="preserve"> </w:t>
            </w:r>
            <w:r w:rsidRPr="00836C4F">
              <w:t>file</w:t>
            </w:r>
            <w:r w:rsidR="009037DA">
              <w:t xml:space="preserve"> </w:t>
            </w:r>
            <w:r w:rsidRPr="00836C4F">
              <w:t>resides</w:t>
            </w:r>
            <w:r w:rsidR="009037DA">
              <w:t xml:space="preserve"> </w:t>
            </w:r>
            <w:r w:rsidRPr="00836C4F">
              <w:t>in</w:t>
            </w:r>
            <w:r w:rsidR="009037DA">
              <w:t xml:space="preserve"> </w:t>
            </w:r>
            <w:r w:rsidRPr="00836C4F">
              <w:t>the</w:t>
            </w:r>
            <w:r w:rsidR="009037DA">
              <w:t xml:space="preserve"> </w:t>
            </w:r>
            <w:r w:rsidRPr="00836C4F">
              <w:t>root</w:t>
            </w:r>
            <w:r w:rsidR="009037DA">
              <w:t xml:space="preserve"> </w:t>
            </w:r>
            <w:r w:rsidRPr="00836C4F">
              <w:t>folder</w:t>
            </w:r>
            <w:r w:rsidR="009037DA">
              <w:t xml:space="preserve"> </w:t>
            </w:r>
            <w:r w:rsidRPr="00836C4F">
              <w:t>of</w:t>
            </w:r>
            <w:r w:rsidR="009037DA">
              <w:t xml:space="preserve"> </w:t>
            </w:r>
            <w:r w:rsidRPr="00836C4F">
              <w:t>an</w:t>
            </w:r>
            <w:r w:rsidR="009037DA">
              <w:t xml:space="preserve"> </w:t>
            </w:r>
            <w:r w:rsidRPr="00836C4F">
              <w:t>ASP.NET-based</w:t>
            </w:r>
            <w:r w:rsidR="009037DA">
              <w:t xml:space="preserve"> </w:t>
            </w:r>
            <w:r w:rsidRPr="00836C4F">
              <w:t>application.</w:t>
            </w:r>
            <w:r w:rsidR="009037DA">
              <w:t xml:space="preserve">  </w:t>
            </w:r>
            <w:r w:rsidRPr="00836C4F">
              <w:t>At</w:t>
            </w:r>
            <w:r w:rsidR="009037DA">
              <w:t xml:space="preserve"> </w:t>
            </w:r>
            <w:r w:rsidR="00F463DF">
              <w:t>run-time</w:t>
            </w:r>
            <w:r w:rsidRPr="00836C4F">
              <w:t>,</w:t>
            </w:r>
            <w:r w:rsidR="009037DA">
              <w:t xml:space="preserve"> </w:t>
            </w:r>
            <w:proofErr w:type="spellStart"/>
            <w:r w:rsidRPr="00836C4F">
              <w:t>Global.asax</w:t>
            </w:r>
            <w:proofErr w:type="spellEnd"/>
            <w:r w:rsidR="009037DA">
              <w:t xml:space="preserve"> </w:t>
            </w:r>
            <w:r w:rsidRPr="00836C4F">
              <w:t>is</w:t>
            </w:r>
            <w:r w:rsidR="009037DA">
              <w:t xml:space="preserve"> </w:t>
            </w:r>
            <w:r w:rsidRPr="00836C4F">
              <w:t>parsed</w:t>
            </w:r>
            <w:r w:rsidR="009037DA">
              <w:t xml:space="preserve"> </w:t>
            </w:r>
            <w:r w:rsidRPr="00836C4F">
              <w:t>and</w:t>
            </w:r>
            <w:r w:rsidR="009037DA">
              <w:t xml:space="preserve"> </w:t>
            </w:r>
            <w:r w:rsidRPr="00836C4F">
              <w:t>compiled</w:t>
            </w:r>
            <w:r w:rsidR="009037DA">
              <w:t xml:space="preserve"> </w:t>
            </w:r>
            <w:r w:rsidRPr="00836C4F">
              <w:t>into</w:t>
            </w:r>
            <w:r w:rsidR="009037DA">
              <w:t xml:space="preserve"> </w:t>
            </w:r>
            <w:r w:rsidRPr="00836C4F">
              <w:t>a</w:t>
            </w:r>
            <w:r w:rsidR="009037DA">
              <w:t xml:space="preserve"> </w:t>
            </w:r>
            <w:r w:rsidRPr="00836C4F">
              <w:t>dynamically</w:t>
            </w:r>
            <w:r w:rsidR="009037DA">
              <w:t xml:space="preserve"> </w:t>
            </w:r>
            <w:r w:rsidRPr="00836C4F">
              <w:t>generated</w:t>
            </w:r>
            <w:r w:rsidR="009037DA">
              <w:t xml:space="preserve"> </w:t>
            </w:r>
            <w:r w:rsidRPr="00836C4F">
              <w:t>.NET</w:t>
            </w:r>
            <w:r w:rsidR="009037DA">
              <w:t xml:space="preserve"> </w:t>
            </w:r>
            <w:r w:rsidRPr="00836C4F">
              <w:t>Framework</w:t>
            </w:r>
            <w:r w:rsidR="009037DA">
              <w:t xml:space="preserve"> </w:t>
            </w:r>
            <w:r w:rsidRPr="00836C4F">
              <w:t>class</w:t>
            </w:r>
            <w:r w:rsidR="009037DA">
              <w:t xml:space="preserve"> </w:t>
            </w:r>
            <w:r w:rsidRPr="00836C4F">
              <w:t>derived</w:t>
            </w:r>
            <w:r w:rsidR="009037DA">
              <w:t xml:space="preserve"> </w:t>
            </w:r>
            <w:r w:rsidRPr="00836C4F">
              <w:t>from</w:t>
            </w:r>
            <w:r w:rsidR="009037DA">
              <w:t xml:space="preserve"> </w:t>
            </w:r>
            <w:r w:rsidRPr="00836C4F">
              <w:t>the</w:t>
            </w:r>
            <w:r w:rsidR="009037DA">
              <w:t xml:space="preserve"> </w:t>
            </w:r>
            <w:proofErr w:type="spellStart"/>
            <w:r w:rsidRPr="00836C4F">
              <w:t>Http</w:t>
            </w:r>
            <w:r w:rsidR="00155AC0" w:rsidRPr="00836C4F">
              <w:t>Iron</w:t>
            </w:r>
            <w:proofErr w:type="spellEnd"/>
            <w:r w:rsidR="009037DA">
              <w:t xml:space="preserve"> </w:t>
            </w:r>
            <w:r w:rsidR="00155AC0" w:rsidRPr="00836C4F">
              <w:t>Speed</w:t>
            </w:r>
            <w:r w:rsidR="009037DA">
              <w:t xml:space="preserve"> </w:t>
            </w:r>
            <w:r w:rsidRPr="00836C4F">
              <w:t>class.</w:t>
            </w:r>
            <w:r w:rsidR="009037DA">
              <w:t xml:space="preserve">  </w:t>
            </w:r>
            <w:r w:rsidRPr="00836C4F">
              <w:t>Files</w:t>
            </w:r>
            <w:r w:rsidR="009037DA">
              <w:t xml:space="preserve"> </w:t>
            </w:r>
            <w:r w:rsidRPr="00836C4F">
              <w:t>with</w:t>
            </w:r>
            <w:r w:rsidR="009037DA">
              <w:t xml:space="preserve"> </w:t>
            </w:r>
            <w:r w:rsidRPr="00836C4F">
              <w:t>.</w:t>
            </w:r>
            <w:proofErr w:type="spellStart"/>
            <w:r w:rsidRPr="00836C4F">
              <w:t>asax</w:t>
            </w:r>
            <w:proofErr w:type="spellEnd"/>
            <w:r w:rsidR="009037DA">
              <w:t xml:space="preserve"> </w:t>
            </w:r>
            <w:r w:rsidRPr="00836C4F">
              <w:t>extensions</w:t>
            </w:r>
            <w:r w:rsidR="009037DA">
              <w:t xml:space="preserve"> </w:t>
            </w:r>
            <w:r w:rsidRPr="00836C4F">
              <w:t>cannot</w:t>
            </w:r>
            <w:r w:rsidR="009037DA">
              <w:t xml:space="preserve"> </w:t>
            </w:r>
            <w:r w:rsidRPr="00836C4F">
              <w:t>be</w:t>
            </w:r>
            <w:r w:rsidR="009037DA">
              <w:t xml:space="preserve"> </w:t>
            </w:r>
            <w:r w:rsidRPr="00836C4F">
              <w:t>directly</w:t>
            </w:r>
            <w:r w:rsidR="009037DA">
              <w:t xml:space="preserve"> </w:t>
            </w:r>
            <w:r w:rsidRPr="00836C4F">
              <w:t>requested</w:t>
            </w:r>
            <w:r w:rsidR="009037DA">
              <w:t xml:space="preserve"> </w:t>
            </w:r>
            <w:r w:rsidRPr="00836C4F">
              <w:t>through</w:t>
            </w:r>
            <w:r w:rsidR="009037DA">
              <w:t xml:space="preserve"> </w:t>
            </w:r>
            <w:r w:rsidRPr="00836C4F">
              <w:t>IIS</w:t>
            </w:r>
            <w:r w:rsidR="009037DA">
              <w:t xml:space="preserve"> </w:t>
            </w:r>
            <w:r w:rsidRPr="00836C4F">
              <w:t>server;</w:t>
            </w:r>
            <w:r w:rsidR="009037DA">
              <w:t xml:space="preserve"> </w:t>
            </w:r>
            <w:r w:rsidRPr="00836C4F">
              <w:t>external</w:t>
            </w:r>
            <w:r w:rsidR="009037DA">
              <w:t xml:space="preserve"> </w:t>
            </w:r>
            <w:r w:rsidRPr="00836C4F">
              <w:t>users</w:t>
            </w:r>
            <w:r w:rsidR="009037DA">
              <w:t xml:space="preserve"> </w:t>
            </w:r>
            <w:r w:rsidRPr="00836C4F">
              <w:t>cannot</w:t>
            </w:r>
            <w:r w:rsidR="009037DA">
              <w:t xml:space="preserve"> </w:t>
            </w:r>
            <w:r w:rsidRPr="00836C4F">
              <w:t>download</w:t>
            </w:r>
            <w:r w:rsidR="009037DA">
              <w:t xml:space="preserve"> </w:t>
            </w:r>
            <w:r w:rsidRPr="00836C4F">
              <w:t>or</w:t>
            </w:r>
            <w:r w:rsidR="009037DA">
              <w:t xml:space="preserve"> </w:t>
            </w:r>
            <w:r w:rsidRPr="00836C4F">
              <w:t>view</w:t>
            </w:r>
            <w:r w:rsidR="009037DA">
              <w:t xml:space="preserve"> </w:t>
            </w:r>
            <w:r w:rsidRPr="00836C4F">
              <w:t>the</w:t>
            </w:r>
            <w:r w:rsidR="009037DA">
              <w:t xml:space="preserve"> </w:t>
            </w:r>
            <w:r w:rsidRPr="00836C4F">
              <w:t>code</w:t>
            </w:r>
            <w:r w:rsidR="009037DA">
              <w:t xml:space="preserve"> </w:t>
            </w:r>
            <w:r w:rsidRPr="00836C4F">
              <w:t>written</w:t>
            </w:r>
            <w:r w:rsidR="009037DA">
              <w:t xml:space="preserve"> </w:t>
            </w:r>
            <w:r w:rsidRPr="00836C4F">
              <w:t>within</w:t>
            </w:r>
            <w:r w:rsidR="009037DA">
              <w:t xml:space="preserve"> </w:t>
            </w:r>
            <w:r w:rsidRPr="00836C4F">
              <w:t>it.</w:t>
            </w:r>
          </w:p>
        </w:tc>
      </w:tr>
      <w:tr w:rsidR="00B17631" w:rsidRPr="00836C4F">
        <w:tc>
          <w:tcPr>
            <w:tcW w:w="18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5B2F0C" w:rsidP="00836C4F">
            <w:proofErr w:type="spellStart"/>
            <w:r w:rsidRPr="00836C4F">
              <w:t>Global.asax.cs</w:t>
            </w:r>
            <w:proofErr w:type="spellEnd"/>
            <w:r w:rsidRPr="00836C4F">
              <w:br/>
            </w:r>
            <w:proofErr w:type="spellStart"/>
            <w:r w:rsidR="00B17631" w:rsidRPr="00836C4F">
              <w:t>Global.asax.vb</w:t>
            </w:r>
            <w:proofErr w:type="spellEnd"/>
          </w:p>
        </w:tc>
        <w:tc>
          <w:tcPr>
            <w:tcW w:w="745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r w:rsidRPr="00836C4F">
              <w:t>The</w:t>
            </w:r>
            <w:r w:rsidR="009037DA">
              <w:t xml:space="preserve"> </w:t>
            </w:r>
            <w:r w:rsidR="005B2F0C" w:rsidRPr="00836C4F">
              <w:t>C#</w:t>
            </w:r>
            <w:r w:rsidR="009037DA">
              <w:t xml:space="preserve"> </w:t>
            </w:r>
            <w:r w:rsidR="005B2F0C" w:rsidRPr="00836C4F">
              <w:t>or</w:t>
            </w:r>
            <w:r w:rsidR="009037DA">
              <w:t xml:space="preserve"> </w:t>
            </w:r>
            <w:r w:rsidRPr="00836C4F">
              <w:t>Visual</w:t>
            </w:r>
            <w:r w:rsidR="009037DA">
              <w:t xml:space="preserve"> </w:t>
            </w:r>
            <w:r w:rsidRPr="00836C4F">
              <w:t>Basic</w:t>
            </w:r>
            <w:r w:rsidR="009037DA">
              <w:t xml:space="preserve"> </w:t>
            </w:r>
            <w:r w:rsidRPr="00836C4F">
              <w:t>code-behind</w:t>
            </w:r>
            <w:r w:rsidR="009037DA">
              <w:t xml:space="preserve"> </w:t>
            </w:r>
            <w:r w:rsidRPr="00836C4F">
              <w:t>for</w:t>
            </w:r>
            <w:r w:rsidR="009037DA">
              <w:t xml:space="preserve"> </w:t>
            </w:r>
            <w:proofErr w:type="spellStart"/>
            <w:r w:rsidRPr="00836C4F">
              <w:t>Global.asax</w:t>
            </w:r>
            <w:proofErr w:type="spellEnd"/>
            <w:r w:rsidRPr="00836C4F">
              <w:t>.</w:t>
            </w:r>
            <w:r w:rsidR="009037DA">
              <w:t xml:space="preserve">  </w:t>
            </w:r>
            <w:r w:rsidRPr="00836C4F">
              <w:t>This</w:t>
            </w:r>
            <w:r w:rsidR="009037DA">
              <w:t xml:space="preserve"> </w:t>
            </w:r>
            <w:r w:rsidRPr="00836C4F">
              <w:t>code-behind</w:t>
            </w:r>
            <w:r w:rsidR="009037DA">
              <w:t xml:space="preserve"> </w:t>
            </w:r>
            <w:r w:rsidRPr="00836C4F">
              <w:t>object</w:t>
            </w:r>
            <w:r w:rsidR="009037DA">
              <w:t xml:space="preserve"> </w:t>
            </w:r>
            <w:r w:rsidRPr="00836C4F">
              <w:t>inherits</w:t>
            </w:r>
            <w:r w:rsidR="009037DA">
              <w:t xml:space="preserve"> </w:t>
            </w:r>
            <w:r w:rsidRPr="00836C4F">
              <w:t>from</w:t>
            </w:r>
            <w:r w:rsidR="009037DA">
              <w:t xml:space="preserve"> </w:t>
            </w:r>
            <w:r w:rsidRPr="00836C4F">
              <w:t>the</w:t>
            </w:r>
            <w:r w:rsidR="009037DA">
              <w:t xml:space="preserve"> </w:t>
            </w:r>
            <w:r w:rsidRPr="00836C4F">
              <w:t>Global</w:t>
            </w:r>
            <w:r w:rsidR="009037DA">
              <w:t xml:space="preserve"> </w:t>
            </w:r>
            <w:r w:rsidRPr="00836C4F">
              <w:t>class</w:t>
            </w:r>
            <w:r w:rsidR="009037DA">
              <w:t xml:space="preserve"> </w:t>
            </w:r>
            <w:r w:rsidRPr="00836C4F">
              <w:t>in</w:t>
            </w:r>
            <w:r w:rsidR="009037DA">
              <w:t xml:space="preserve"> </w:t>
            </w:r>
            <w:r w:rsidRPr="00836C4F">
              <w:t>the</w:t>
            </w:r>
            <w:r w:rsidR="009037DA">
              <w:t xml:space="preserve"> </w:t>
            </w:r>
            <w:r w:rsidR="00155AC0" w:rsidRPr="00836C4F">
              <w:t>application</w:t>
            </w:r>
            <w:r w:rsidR="009037DA">
              <w:t xml:space="preserve"> </w:t>
            </w:r>
            <w:r w:rsidR="00155AC0" w:rsidRPr="00836C4F">
              <w:t>class</w:t>
            </w:r>
            <w:r w:rsidRPr="00836C4F">
              <w:t>es.</w:t>
            </w:r>
            <w:r w:rsidR="009037DA">
              <w:t xml:space="preserve">  </w:t>
            </w:r>
            <w:r w:rsidRPr="00836C4F">
              <w:t>This</w:t>
            </w:r>
            <w:r w:rsidR="009037DA">
              <w:t xml:space="preserve"> </w:t>
            </w:r>
            <w:r w:rsidRPr="00836C4F">
              <w:t>code-behind</w:t>
            </w:r>
            <w:r w:rsidR="009037DA">
              <w:t xml:space="preserve"> </w:t>
            </w:r>
            <w:r w:rsidRPr="00836C4F">
              <w:t>is</w:t>
            </w:r>
            <w:r w:rsidR="009037DA">
              <w:t xml:space="preserve"> </w:t>
            </w:r>
            <w:r w:rsidRPr="00836C4F">
              <w:t>created</w:t>
            </w:r>
            <w:r w:rsidR="009037DA">
              <w:t xml:space="preserve"> </w:t>
            </w:r>
            <w:r w:rsidRPr="00836C4F">
              <w:t>for</w:t>
            </w:r>
            <w:r w:rsidR="009037DA">
              <w:t xml:space="preserve"> </w:t>
            </w:r>
            <w:r w:rsidRPr="00836C4F">
              <w:t>your</w:t>
            </w:r>
            <w:r w:rsidR="009037DA">
              <w:t xml:space="preserve"> </w:t>
            </w:r>
            <w:r w:rsidRPr="00836C4F">
              <w:t>convenience</w:t>
            </w:r>
            <w:r w:rsidR="009037DA">
              <w:t xml:space="preserve"> </w:t>
            </w:r>
            <w:r w:rsidRPr="00836C4F">
              <w:t>when</w:t>
            </w:r>
            <w:r w:rsidR="009037DA">
              <w:t xml:space="preserve"> </w:t>
            </w:r>
            <w:r w:rsidRPr="00836C4F">
              <w:t>extending</w:t>
            </w:r>
            <w:r w:rsidR="009037DA">
              <w:t xml:space="preserve"> </w:t>
            </w:r>
            <w:r w:rsidRPr="00836C4F">
              <w:t>the</w:t>
            </w:r>
            <w:r w:rsidR="009037DA">
              <w:t xml:space="preserve"> </w:t>
            </w:r>
            <w:r w:rsidRPr="00836C4F">
              <w:t>application</w:t>
            </w:r>
            <w:r w:rsidR="009037DA">
              <w:t xml:space="preserve"> </w:t>
            </w:r>
            <w:r w:rsidRPr="00836C4F">
              <w:t>by</w:t>
            </w:r>
            <w:r w:rsidR="009037DA">
              <w:t xml:space="preserve"> </w:t>
            </w:r>
            <w:r w:rsidRPr="00836C4F">
              <w:t>adding</w:t>
            </w:r>
            <w:r w:rsidR="009037DA">
              <w:t xml:space="preserve"> </w:t>
            </w:r>
            <w:r w:rsidRPr="00836C4F">
              <w:t>your</w:t>
            </w:r>
            <w:r w:rsidR="009037DA">
              <w:t xml:space="preserve"> </w:t>
            </w:r>
            <w:r w:rsidRPr="00836C4F">
              <w:t>own</w:t>
            </w:r>
            <w:r w:rsidR="009037DA">
              <w:t xml:space="preserve"> </w:t>
            </w:r>
            <w:r w:rsidRPr="00836C4F">
              <w:t>code.</w:t>
            </w:r>
          </w:p>
        </w:tc>
      </w:tr>
      <w:tr w:rsidR="00B17631" w:rsidRPr="00836C4F">
        <w:trPr>
          <w:cantSplit/>
        </w:trPr>
        <w:tc>
          <w:tcPr>
            <w:tcW w:w="18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proofErr w:type="spellStart"/>
            <w:r w:rsidRPr="00836C4F">
              <w:t>Global.asax.resx</w:t>
            </w:r>
            <w:proofErr w:type="spellEnd"/>
          </w:p>
        </w:tc>
        <w:tc>
          <w:tcPr>
            <w:tcW w:w="745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836C4F" w:rsidRDefault="00B17631" w:rsidP="00836C4F">
            <w:r w:rsidRPr="00836C4F">
              <w:t>The</w:t>
            </w:r>
            <w:r w:rsidR="009037DA">
              <w:t xml:space="preserve"> </w:t>
            </w:r>
            <w:r w:rsidRPr="00836C4F">
              <w:t>resource</w:t>
            </w:r>
            <w:r w:rsidR="009037DA">
              <w:t xml:space="preserve"> </w:t>
            </w:r>
            <w:r w:rsidRPr="00836C4F">
              <w:t>file</w:t>
            </w:r>
            <w:r w:rsidR="009037DA">
              <w:t xml:space="preserve"> </w:t>
            </w:r>
            <w:r w:rsidRPr="00836C4F">
              <w:t>for</w:t>
            </w:r>
            <w:r w:rsidR="009037DA">
              <w:t xml:space="preserve"> </w:t>
            </w:r>
            <w:proofErr w:type="spellStart"/>
            <w:r w:rsidRPr="00836C4F">
              <w:t>Global.asax</w:t>
            </w:r>
            <w:proofErr w:type="spellEnd"/>
            <w:r w:rsidRPr="00836C4F">
              <w:t>.</w:t>
            </w:r>
            <w:r w:rsidR="009037DA">
              <w:t xml:space="preserve">  </w:t>
            </w:r>
            <w:r w:rsidRPr="00836C4F">
              <w:t>These</w:t>
            </w:r>
            <w:r w:rsidR="009037DA">
              <w:t xml:space="preserve"> </w:t>
            </w:r>
            <w:r w:rsidRPr="00836C4F">
              <w:t>are</w:t>
            </w:r>
            <w:r w:rsidR="009037DA">
              <w:t xml:space="preserve"> </w:t>
            </w:r>
            <w:r w:rsidRPr="00836C4F">
              <w:t>often</w:t>
            </w:r>
            <w:r w:rsidR="009037DA">
              <w:t xml:space="preserve"> </w:t>
            </w:r>
            <w:r w:rsidRPr="00836C4F">
              <w:t>created</w:t>
            </w:r>
            <w:r w:rsidR="009037DA">
              <w:t xml:space="preserve"> </w:t>
            </w:r>
            <w:r w:rsidRPr="00836C4F">
              <w:t>by</w:t>
            </w:r>
            <w:r w:rsidR="009037DA">
              <w:t xml:space="preserve"> </w:t>
            </w:r>
            <w:r w:rsidRPr="00836C4F">
              <w:t>Visual</w:t>
            </w:r>
            <w:r w:rsidR="009037DA">
              <w:t xml:space="preserve"> </w:t>
            </w:r>
            <w:r w:rsidRPr="00836C4F">
              <w:t>Studio</w:t>
            </w:r>
            <w:r w:rsidR="009037DA">
              <w:t xml:space="preserve"> </w:t>
            </w:r>
            <w:r w:rsidRPr="00836C4F">
              <w:t>.NET</w:t>
            </w:r>
            <w:r w:rsidR="009037DA">
              <w:t xml:space="preserve"> </w:t>
            </w:r>
            <w:r w:rsidRPr="00836C4F">
              <w:t>automatically.</w:t>
            </w:r>
            <w:r w:rsidR="009037DA">
              <w:t xml:space="preserve">  </w:t>
            </w:r>
            <w:r w:rsidRPr="00836C4F">
              <w:t>Iron</w:t>
            </w:r>
            <w:r w:rsidR="009037DA">
              <w:t xml:space="preserve"> </w:t>
            </w:r>
            <w:r w:rsidRPr="00836C4F">
              <w:t>Speed</w:t>
            </w:r>
            <w:r w:rsidR="009037DA">
              <w:t xml:space="preserve"> </w:t>
            </w:r>
            <w:r w:rsidRPr="00836C4F">
              <w:t>Designer</w:t>
            </w:r>
            <w:r w:rsidR="009037DA">
              <w:t xml:space="preserve"> </w:t>
            </w:r>
            <w:r w:rsidRPr="00836C4F">
              <w:t>does</w:t>
            </w:r>
            <w:r w:rsidR="009037DA">
              <w:t xml:space="preserve"> </w:t>
            </w:r>
            <w:r w:rsidRPr="00836C4F">
              <w:t>not</w:t>
            </w:r>
            <w:r w:rsidR="009037DA">
              <w:t xml:space="preserve"> </w:t>
            </w:r>
            <w:r w:rsidRPr="00836C4F">
              <w:t>currently</w:t>
            </w:r>
            <w:r w:rsidR="009037DA">
              <w:t xml:space="preserve"> </w:t>
            </w:r>
            <w:r w:rsidRPr="00836C4F">
              <w:t>use</w:t>
            </w:r>
            <w:r w:rsidR="009037DA">
              <w:t xml:space="preserve"> </w:t>
            </w:r>
            <w:r w:rsidRPr="00836C4F">
              <w:t>this</w:t>
            </w:r>
            <w:r w:rsidR="009037DA">
              <w:t xml:space="preserve"> </w:t>
            </w:r>
            <w:r w:rsidRPr="00836C4F">
              <w:t>file.</w:t>
            </w:r>
          </w:p>
        </w:tc>
      </w:tr>
    </w:tbl>
    <w:p w:rsidR="00D46C5B" w:rsidRPr="00720BC3" w:rsidRDefault="005B3157" w:rsidP="00D46C5B">
      <w:pPr>
        <w:pStyle w:val="Heading3"/>
      </w:pPr>
      <w:bookmarkStart w:id="333" w:name="_Toc74648725"/>
      <w:bookmarkStart w:id="334" w:name="_Toc81301979"/>
      <w:bookmarkStart w:id="335" w:name="_Ref92190243"/>
      <w:bookmarkStart w:id="336" w:name="_Toc105586993"/>
      <w:bookmarkStart w:id="337" w:name="_Ref236745646"/>
      <w:bookmarkStart w:id="338" w:name="_Toc414885741"/>
      <w:bookmarkStart w:id="339" w:name="_Toc38781423"/>
      <w:bookmarkStart w:id="340" w:name="_Toc46301629"/>
      <w:bookmarkStart w:id="341" w:name="_Toc46553003"/>
      <w:bookmarkStart w:id="342" w:name="_Toc53046134"/>
      <w:bookmarkStart w:id="343" w:name="_Toc74648710"/>
      <w:bookmarkStart w:id="344" w:name="_Toc81301966"/>
      <w:bookmarkStart w:id="345" w:name="_Ref92190215"/>
      <w:bookmarkStart w:id="346" w:name="_Toc105586987"/>
      <w:r>
        <w:t>&lt;App&gt;</w:t>
      </w:r>
      <w:r w:rsidR="00D46C5B" w:rsidRPr="00720BC3">
        <w:t>\</w:t>
      </w:r>
      <w:bookmarkEnd w:id="333"/>
      <w:bookmarkEnd w:id="334"/>
      <w:bookmarkEnd w:id="335"/>
      <w:bookmarkEnd w:id="336"/>
      <w:proofErr w:type="spellStart"/>
      <w:r w:rsidR="00D46C5B">
        <w:t>App_Themes</w:t>
      </w:r>
      <w:bookmarkEnd w:id="337"/>
      <w:bookmarkEnd w:id="338"/>
      <w:proofErr w:type="spellEnd"/>
    </w:p>
    <w:p w:rsidR="00D46C5B" w:rsidRPr="00E75A61" w:rsidRDefault="00D46C5B" w:rsidP="00D46C5B">
      <w:r w:rsidRPr="00E75A61">
        <w:fldChar w:fldCharType="begin"/>
      </w:r>
      <w:r w:rsidRPr="00E75A61">
        <w:instrText>xe</w:instrText>
      </w:r>
      <w:r>
        <w:instrText xml:space="preserve"> </w:instrText>
      </w:r>
      <w:r w:rsidRPr="00E75A61">
        <w:instrText>"Styles</w:instrText>
      </w:r>
      <w:r>
        <w:instrText xml:space="preserve"> </w:instrText>
      </w:r>
      <w:r w:rsidRPr="00E75A61">
        <w:instrText>folder"</w:instrText>
      </w:r>
      <w:r w:rsidRPr="00E75A61">
        <w:fldChar w:fldCharType="end"/>
      </w:r>
      <w:r w:rsidRPr="00E75A61">
        <w:fldChar w:fldCharType="begin"/>
      </w:r>
      <w:r w:rsidRPr="00E75A61">
        <w:instrText>xe</w:instrText>
      </w:r>
      <w:r>
        <w:instrText xml:space="preserve"> </w:instrText>
      </w:r>
      <w:r w:rsidRPr="00E75A61">
        <w:instrText>"Folder</w:instrText>
      </w:r>
      <w:r>
        <w:instrText xml:space="preserve"> </w:instrText>
      </w:r>
      <w:r w:rsidRPr="00E75A61">
        <w:instrText>structure:Styles</w:instrText>
      </w:r>
      <w:r>
        <w:instrText xml:space="preserve"> </w:instrText>
      </w:r>
      <w:r w:rsidRPr="00E75A61">
        <w:instrText>folder"</w:instrText>
      </w:r>
      <w:r w:rsidRPr="00E75A61">
        <w:fldChar w:fldCharType="end"/>
      </w:r>
      <w:r w:rsidRPr="00E75A61">
        <w:t>This</w:t>
      </w:r>
      <w:r>
        <w:t xml:space="preserve"> </w:t>
      </w:r>
      <w:r w:rsidRPr="00E75A61">
        <w:t>folder</w:t>
      </w:r>
      <w:r>
        <w:t xml:space="preserve"> </w:t>
      </w:r>
      <w:r w:rsidRPr="00E75A61">
        <w:t>contains</w:t>
      </w:r>
      <w:r>
        <w:t xml:space="preserve"> </w:t>
      </w:r>
      <w:r w:rsidRPr="00E75A61">
        <w:t>the</w:t>
      </w:r>
      <w:r>
        <w:t xml:space="preserve"> </w:t>
      </w:r>
      <w:r w:rsidRPr="00E75A61">
        <w:t>Styles.css</w:t>
      </w:r>
      <w:r>
        <w:t xml:space="preserve"> </w:t>
      </w:r>
      <w:r w:rsidRPr="00E75A61">
        <w:t>files</w:t>
      </w:r>
      <w:r>
        <w:t xml:space="preserve"> </w:t>
      </w:r>
      <w:r w:rsidRPr="00E75A61">
        <w:t>for</w:t>
      </w:r>
      <w:r>
        <w:t xml:space="preserve"> </w:t>
      </w:r>
      <w:r w:rsidRPr="00E75A61">
        <w:t>your</w:t>
      </w:r>
      <w:r>
        <w:t xml:space="preserve"> </w:t>
      </w:r>
      <w:r w:rsidRPr="00E75A61">
        <w:t>application.</w:t>
      </w:r>
    </w:p>
    <w:tbl>
      <w:tblPr>
        <w:tblW w:w="837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273"/>
        <w:gridCol w:w="7097"/>
      </w:tblGrid>
      <w:tr w:rsidR="00D46C5B">
        <w:trPr>
          <w:tblHeader/>
        </w:trPr>
        <w:tc>
          <w:tcPr>
            <w:tcW w:w="1273" w:type="dxa"/>
            <w:tcBorders>
              <w:top w:val="single" w:sz="12" w:space="0" w:color="FFFFFF"/>
              <w:left w:val="single" w:sz="12" w:space="0" w:color="FFFFFF"/>
              <w:bottom w:val="single" w:sz="12" w:space="0" w:color="FFFFFF"/>
              <w:right w:val="single" w:sz="12" w:space="0" w:color="FFFFFF"/>
            </w:tcBorders>
            <w:shd w:val="clear" w:color="auto" w:fill="808080"/>
          </w:tcPr>
          <w:p w:rsidR="00D46C5B" w:rsidRDefault="00D46C5B" w:rsidP="00D46C5B">
            <w:pPr>
              <w:pStyle w:val="TableHeading"/>
            </w:pPr>
            <w:r>
              <w:t>File Name</w:t>
            </w:r>
          </w:p>
        </w:tc>
        <w:tc>
          <w:tcPr>
            <w:tcW w:w="7097" w:type="dxa"/>
            <w:tcBorders>
              <w:top w:val="single" w:sz="12" w:space="0" w:color="FFFFFF"/>
              <w:left w:val="single" w:sz="12" w:space="0" w:color="FFFFFF"/>
              <w:bottom w:val="single" w:sz="12" w:space="0" w:color="FFFFFF"/>
              <w:right w:val="single" w:sz="12" w:space="0" w:color="FFFFFF"/>
            </w:tcBorders>
            <w:shd w:val="clear" w:color="auto" w:fill="808080"/>
          </w:tcPr>
          <w:p w:rsidR="00D46C5B" w:rsidRDefault="00D46C5B" w:rsidP="00D46C5B">
            <w:pPr>
              <w:pStyle w:val="TableHeading"/>
            </w:pPr>
            <w:r>
              <w:t>Description</w:t>
            </w:r>
          </w:p>
        </w:tc>
      </w:tr>
      <w:tr w:rsidR="00D46C5B" w:rsidRPr="00E75A61">
        <w:trPr>
          <w:cantSplit/>
        </w:trPr>
        <w:tc>
          <w:tcPr>
            <w:tcW w:w="1273" w:type="dxa"/>
            <w:tcBorders>
              <w:top w:val="single" w:sz="12" w:space="0" w:color="FFFFFF"/>
              <w:left w:val="single" w:sz="12" w:space="0" w:color="FFFFFF"/>
              <w:bottom w:val="single" w:sz="12" w:space="0" w:color="FFFFFF"/>
              <w:right w:val="single" w:sz="12" w:space="0" w:color="FFFFFF"/>
            </w:tcBorders>
            <w:shd w:val="clear" w:color="auto" w:fill="E0E0E0"/>
          </w:tcPr>
          <w:p w:rsidR="00D46C5B" w:rsidRPr="00E75A61" w:rsidRDefault="00D46C5B" w:rsidP="00D46C5B">
            <w:r w:rsidRPr="00E75A61">
              <w:t>Styles.css</w:t>
            </w:r>
          </w:p>
        </w:tc>
        <w:tc>
          <w:tcPr>
            <w:tcW w:w="7097" w:type="dxa"/>
            <w:tcBorders>
              <w:top w:val="single" w:sz="12" w:space="0" w:color="FFFFFF"/>
              <w:left w:val="single" w:sz="12" w:space="0" w:color="FFFFFF"/>
              <w:bottom w:val="single" w:sz="12" w:space="0" w:color="FFFFFF"/>
              <w:right w:val="single" w:sz="12" w:space="0" w:color="FFFFFF"/>
            </w:tcBorders>
            <w:shd w:val="clear" w:color="auto" w:fill="E0E0E0"/>
          </w:tcPr>
          <w:p w:rsidR="00D46C5B" w:rsidRPr="00E75A61" w:rsidRDefault="00D46C5B" w:rsidP="00D46C5B">
            <w:r w:rsidRPr="00E75A61">
              <w:fldChar w:fldCharType="begin"/>
            </w:r>
            <w:r w:rsidRPr="00E75A61">
              <w:instrText>xe</w:instrText>
            </w:r>
            <w:r>
              <w:instrText xml:space="preserve"> </w:instrText>
            </w:r>
            <w:r w:rsidRPr="00E75A61">
              <w:instrText>"Cascading</w:instrText>
            </w:r>
            <w:r>
              <w:instrText xml:space="preserve"> </w:instrText>
            </w:r>
            <w:r w:rsidRPr="00E75A61">
              <w:instrText>style</w:instrText>
            </w:r>
            <w:r>
              <w:instrText xml:space="preserve"> </w:instrText>
            </w:r>
            <w:r w:rsidRPr="00E75A61">
              <w:instrText>sheets"</w:instrText>
            </w:r>
            <w:r w:rsidRPr="00E75A61">
              <w:fldChar w:fldCharType="end"/>
            </w:r>
            <w:r w:rsidRPr="00E75A61">
              <w:fldChar w:fldCharType="begin"/>
            </w:r>
            <w:r w:rsidRPr="00E75A61">
              <w:instrText>xe</w:instrText>
            </w:r>
            <w:r>
              <w:instrText xml:space="preserve"> </w:instrText>
            </w:r>
            <w:r w:rsidRPr="00E75A61">
              <w:instrText>"</w:instrText>
            </w:r>
            <w:r>
              <w:instrText>Page style</w:instrText>
            </w:r>
            <w:r w:rsidRPr="00E75A61">
              <w:instrText>s:Cascading</w:instrText>
            </w:r>
            <w:r>
              <w:instrText xml:space="preserve"> </w:instrText>
            </w:r>
            <w:r w:rsidRPr="00E75A61">
              <w:instrText>style</w:instrText>
            </w:r>
            <w:r>
              <w:instrText xml:space="preserve"> </w:instrText>
            </w:r>
            <w:r w:rsidRPr="00E75A61">
              <w:instrText>sheet"</w:instrText>
            </w:r>
            <w:r w:rsidRPr="00E75A61">
              <w:fldChar w:fldCharType="end"/>
            </w:r>
            <w:r w:rsidRPr="00E75A61">
              <w:fldChar w:fldCharType="begin"/>
            </w:r>
            <w:r w:rsidRPr="00E75A61">
              <w:instrText>xe</w:instrText>
            </w:r>
            <w:r>
              <w:instrText xml:space="preserve"> </w:instrText>
            </w:r>
            <w:r w:rsidRPr="00E75A61">
              <w:instrText>"</w:instrText>
            </w:r>
            <w:r>
              <w:instrText>Styles.</w:instrText>
            </w:r>
            <w:r w:rsidRPr="00E75A61">
              <w:instrText>css</w:instrText>
            </w:r>
            <w:r>
              <w:instrText xml:space="preserve"> </w:instrText>
            </w:r>
            <w:r w:rsidRPr="00E75A61">
              <w:instrText>file"</w:instrText>
            </w:r>
            <w:r w:rsidRPr="00E75A61">
              <w:fldChar w:fldCharType="end"/>
            </w:r>
            <w:r w:rsidRPr="00E75A61">
              <w:t>The</w:t>
            </w:r>
            <w:r>
              <w:t xml:space="preserve"> </w:t>
            </w:r>
            <w:r w:rsidRPr="00E75A61">
              <w:t>style</w:t>
            </w:r>
            <w:r>
              <w:t xml:space="preserve"> </w:t>
            </w:r>
            <w:r w:rsidRPr="00E75A61">
              <w:t>sheet</w:t>
            </w:r>
            <w:r>
              <w:t xml:space="preserve"> </w:t>
            </w:r>
            <w:r w:rsidRPr="00E75A61">
              <w:t>file</w:t>
            </w:r>
            <w:r>
              <w:t xml:space="preserve"> </w:t>
            </w:r>
            <w:r w:rsidRPr="00E75A61">
              <w:t>used</w:t>
            </w:r>
            <w:r>
              <w:t xml:space="preserve"> </w:t>
            </w:r>
            <w:r w:rsidRPr="00E75A61">
              <w:t>for</w:t>
            </w:r>
            <w:r>
              <w:t xml:space="preserve"> </w:t>
            </w:r>
            <w:r w:rsidRPr="00E75A61">
              <w:t>your</w:t>
            </w:r>
            <w:r>
              <w:t xml:space="preserve"> </w:t>
            </w:r>
            <w:r w:rsidRPr="00E75A61">
              <w:t>application.</w:t>
            </w:r>
            <w:r>
              <w:t xml:space="preserve">  </w:t>
            </w:r>
            <w:r w:rsidRPr="00E75A61">
              <w:t>This</w:t>
            </w:r>
            <w:r>
              <w:t xml:space="preserve"> </w:t>
            </w:r>
            <w:r w:rsidRPr="00E75A61">
              <w:t>style</w:t>
            </w:r>
            <w:r>
              <w:t xml:space="preserve"> </w:t>
            </w:r>
            <w:r w:rsidRPr="00E75A61">
              <w:t>sheet</w:t>
            </w:r>
            <w:r>
              <w:t xml:space="preserve"> </w:t>
            </w:r>
            <w:r w:rsidRPr="00E75A61">
              <w:t>file</w:t>
            </w:r>
            <w:r>
              <w:t xml:space="preserve"> </w:t>
            </w:r>
            <w:r w:rsidRPr="00E75A61">
              <w:t>can</w:t>
            </w:r>
            <w:r>
              <w:t xml:space="preserve"> </w:t>
            </w:r>
            <w:r w:rsidRPr="00E75A61">
              <w:t>be</w:t>
            </w:r>
            <w:r>
              <w:t xml:space="preserve"> </w:t>
            </w:r>
            <w:r w:rsidRPr="00E75A61">
              <w:t>customized</w:t>
            </w:r>
            <w:r>
              <w:t xml:space="preserve"> </w:t>
            </w:r>
            <w:r w:rsidRPr="00E75A61">
              <w:t>to</w:t>
            </w:r>
            <w:r>
              <w:t xml:space="preserve"> </w:t>
            </w:r>
            <w:r w:rsidRPr="00E75A61">
              <w:t>change</w:t>
            </w:r>
            <w:r>
              <w:t xml:space="preserve"> </w:t>
            </w:r>
            <w:r w:rsidRPr="00E75A61">
              <w:t>the</w:t>
            </w:r>
            <w:r>
              <w:t xml:space="preserve"> </w:t>
            </w:r>
            <w:r w:rsidRPr="00E75A61">
              <w:t>look</w:t>
            </w:r>
            <w:r>
              <w:t xml:space="preserve"> </w:t>
            </w:r>
            <w:r w:rsidRPr="00E75A61">
              <w:t>and</w:t>
            </w:r>
            <w:r>
              <w:t xml:space="preserve"> </w:t>
            </w:r>
            <w:r w:rsidRPr="00E75A61">
              <w:t>feel</w:t>
            </w:r>
            <w:r>
              <w:t xml:space="preserve"> </w:t>
            </w:r>
            <w:r w:rsidRPr="00E75A61">
              <w:t>of</w:t>
            </w:r>
            <w:r>
              <w:t xml:space="preserve"> </w:t>
            </w:r>
            <w:r w:rsidRPr="00E75A61">
              <w:t>the</w:t>
            </w:r>
            <w:r>
              <w:t xml:space="preserve"> </w:t>
            </w:r>
            <w:r w:rsidRPr="00E75A61">
              <w:t>application.</w:t>
            </w:r>
            <w:r>
              <w:t xml:space="preserve">  </w:t>
            </w:r>
            <w:r w:rsidRPr="00E75A61">
              <w:t>This</w:t>
            </w:r>
            <w:r>
              <w:t xml:space="preserve"> </w:t>
            </w:r>
            <w:r w:rsidRPr="00E75A61">
              <w:t>file</w:t>
            </w:r>
            <w:r>
              <w:t xml:space="preserve"> </w:t>
            </w:r>
            <w:r w:rsidRPr="00E75A61">
              <w:t>is</w:t>
            </w:r>
            <w:r>
              <w:t xml:space="preserve"> </w:t>
            </w:r>
            <w:r w:rsidRPr="00E75A61">
              <w:t>used</w:t>
            </w:r>
            <w:r>
              <w:t xml:space="preserve"> </w:t>
            </w:r>
            <w:r w:rsidRPr="00E75A61">
              <w:t>at</w:t>
            </w:r>
            <w:r>
              <w:t xml:space="preserve"> run-time </w:t>
            </w:r>
            <w:r w:rsidRPr="00E75A61">
              <w:t>by</w:t>
            </w:r>
            <w:r>
              <w:t xml:space="preserve"> </w:t>
            </w:r>
            <w:r w:rsidRPr="00E75A61">
              <w:t>the</w:t>
            </w:r>
            <w:r>
              <w:t xml:space="preserve"> </w:t>
            </w:r>
            <w:r w:rsidRPr="00E75A61">
              <w:t>application</w:t>
            </w:r>
            <w:r>
              <w:t xml:space="preserve"> </w:t>
            </w:r>
            <w:r w:rsidRPr="00E75A61">
              <w:t>when</w:t>
            </w:r>
            <w:r>
              <w:t xml:space="preserve"> </w:t>
            </w:r>
            <w:r w:rsidRPr="00E75A61">
              <w:t>displaying</w:t>
            </w:r>
            <w:r>
              <w:t xml:space="preserve"> </w:t>
            </w:r>
            <w:r w:rsidRPr="00E75A61">
              <w:t>the</w:t>
            </w:r>
            <w:r>
              <w:t xml:space="preserve"> </w:t>
            </w:r>
            <w:r w:rsidRPr="00E75A61">
              <w:t>ASPX</w:t>
            </w:r>
            <w:r>
              <w:t xml:space="preserve"> </w:t>
            </w:r>
            <w:r w:rsidRPr="00E75A61">
              <w:t>pages</w:t>
            </w:r>
            <w:r>
              <w:t xml:space="preserve"> </w:t>
            </w:r>
            <w:r w:rsidRPr="00E75A61">
              <w:t>and</w:t>
            </w:r>
            <w:r>
              <w:t xml:space="preserve"> </w:t>
            </w:r>
            <w:r w:rsidRPr="00E75A61">
              <w:t>ASCX</w:t>
            </w:r>
            <w:r>
              <w:t xml:space="preserve"> </w:t>
            </w:r>
            <w:r w:rsidRPr="00E75A61">
              <w:t>controls.</w:t>
            </w:r>
          </w:p>
        </w:tc>
      </w:tr>
    </w:tbl>
    <w:p w:rsidR="00B17631" w:rsidRPr="00720BC3" w:rsidRDefault="005B3157" w:rsidP="00B17631">
      <w:pPr>
        <w:pStyle w:val="Heading3"/>
      </w:pPr>
      <w:bookmarkStart w:id="347" w:name="_Ref236745647"/>
      <w:bookmarkStart w:id="348" w:name="_Toc414885742"/>
      <w:r>
        <w:t>&lt;App&gt;</w:t>
      </w:r>
      <w:r w:rsidR="00B17631" w:rsidRPr="00720BC3">
        <w:t>\bin</w:t>
      </w:r>
      <w:bookmarkEnd w:id="339"/>
      <w:bookmarkEnd w:id="340"/>
      <w:bookmarkEnd w:id="341"/>
      <w:bookmarkEnd w:id="342"/>
      <w:bookmarkEnd w:id="343"/>
      <w:bookmarkEnd w:id="344"/>
      <w:bookmarkEnd w:id="345"/>
      <w:bookmarkEnd w:id="346"/>
      <w:bookmarkEnd w:id="347"/>
      <w:bookmarkEnd w:id="348"/>
    </w:p>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"Bin</w:instrText>
      </w:r>
      <w:r w:rsidR="009037DA">
        <w:instrText xml:space="preserve"> </w:instrText>
      </w:r>
      <w:r w:rsidR="00B17631" w:rsidRPr="007070AB">
        <w:instrText>folder"</w:instrText>
      </w:r>
      <w:r w:rsidRPr="007070AB">
        <w:fldChar w:fldCharType="end"/>
      </w:r>
      <w:r w:rsidRPr="007070AB">
        <w:fldChar w:fldCharType="begin"/>
      </w:r>
      <w:r w:rsidR="00B17631" w:rsidRPr="007070AB">
        <w:instrText>xe</w:instrText>
      </w:r>
      <w:r w:rsidR="009037DA">
        <w:instrText xml:space="preserve"> </w:instrText>
      </w:r>
      <w:r w:rsidR="00B17631" w:rsidRPr="007070AB">
        <w:instrText>"Folder</w:instrText>
      </w:r>
      <w:r w:rsidR="009037DA">
        <w:instrText xml:space="preserve"> </w:instrText>
      </w:r>
      <w:r w:rsidR="00B17631" w:rsidRPr="007070AB">
        <w:instrText>structure:Bin</w:instrText>
      </w:r>
      <w:r w:rsidR="009037DA">
        <w:instrText xml:space="preserve"> </w:instrText>
      </w:r>
      <w:r w:rsidR="00B17631" w:rsidRPr="007070AB">
        <w:instrText>folder"</w:instrText>
      </w:r>
      <w:r w:rsidRPr="007070AB">
        <w:fldChar w:fldCharType="end"/>
      </w:r>
      <w:r w:rsidR="00B17631" w:rsidRPr="007070AB">
        <w:t>This</w:t>
      </w:r>
      <w:r w:rsidR="009037DA">
        <w:t xml:space="preserve"> </w:t>
      </w:r>
      <w:r w:rsidR="00B17631" w:rsidRPr="007070AB">
        <w:t>folder</w:t>
      </w:r>
      <w:r w:rsidR="009037DA">
        <w:t xml:space="preserve"> </w:t>
      </w:r>
      <w:r w:rsidR="00B17631" w:rsidRPr="007070AB">
        <w:t>contains</w:t>
      </w:r>
      <w:r w:rsidR="009037DA">
        <w:t xml:space="preserve"> </w:t>
      </w:r>
      <w:r w:rsidR="00B17631" w:rsidRPr="007070AB">
        <w:t>the</w:t>
      </w:r>
      <w:r w:rsidR="009037DA">
        <w:t xml:space="preserve"> </w:t>
      </w:r>
      <w:r w:rsidR="00B17631" w:rsidRPr="007070AB">
        <w:t>.NET</w:t>
      </w:r>
      <w:r w:rsidR="009037DA">
        <w:t xml:space="preserve"> </w:t>
      </w:r>
      <w:r w:rsidR="00B17631" w:rsidRPr="007070AB">
        <w:t>assembly</w:t>
      </w:r>
      <w:r w:rsidR="009037DA">
        <w:t xml:space="preserve"> </w:t>
      </w:r>
      <w:r w:rsidR="00B17631" w:rsidRPr="007070AB">
        <w:t>for</w:t>
      </w:r>
      <w:r w:rsidR="009037DA">
        <w:t xml:space="preserve"> </w:t>
      </w:r>
      <w:r w:rsidR="00B17631" w:rsidRPr="007070AB">
        <w:t>your</w:t>
      </w:r>
      <w:r w:rsidR="009037DA">
        <w:t xml:space="preserve"> </w:t>
      </w:r>
      <w:r w:rsidR="00B17631" w:rsidRPr="007070AB">
        <w:t>application</w:t>
      </w:r>
      <w:r w:rsidR="009037DA">
        <w:t xml:space="preserve"> </w:t>
      </w:r>
      <w:r w:rsidR="00B17631" w:rsidRPr="007070AB">
        <w:t>as</w:t>
      </w:r>
      <w:r w:rsidR="009037DA">
        <w:t xml:space="preserve"> </w:t>
      </w:r>
      <w:r w:rsidR="00B17631" w:rsidRPr="007070AB">
        <w:t>well</w:t>
      </w:r>
      <w:r w:rsidR="009037DA">
        <w:t xml:space="preserve"> </w:t>
      </w:r>
      <w:r w:rsidR="00B17631" w:rsidRPr="007070AB">
        <w:t>as</w:t>
      </w:r>
      <w:r w:rsidR="009037DA">
        <w:t xml:space="preserve"> </w:t>
      </w:r>
      <w:r w:rsidR="00B17631" w:rsidRPr="007070AB">
        <w:t>the</w:t>
      </w:r>
      <w:r w:rsidR="009037DA">
        <w:t xml:space="preserve"> </w:t>
      </w:r>
      <w:r w:rsidR="00155AC0" w:rsidRPr="007070AB">
        <w:t>application</w:t>
      </w:r>
      <w:r w:rsidR="009037DA">
        <w:t xml:space="preserve"> </w:t>
      </w:r>
      <w:r w:rsidR="00155AC0" w:rsidRPr="007070AB">
        <w:t>base</w:t>
      </w:r>
      <w:r w:rsidR="009037DA">
        <w:t xml:space="preserve"> </w:t>
      </w:r>
      <w:r w:rsidR="00155AC0" w:rsidRPr="007070AB">
        <w:t>class</w:t>
      </w:r>
      <w:r w:rsidR="009037DA">
        <w:t xml:space="preserve"> </w:t>
      </w:r>
      <w:r w:rsidR="00B17631" w:rsidRPr="007070AB">
        <w:t>assembly</w:t>
      </w:r>
      <w:r w:rsidR="009037DA">
        <w:t xml:space="preserve"> </w:t>
      </w:r>
      <w:r w:rsidR="00B17631" w:rsidRPr="007070AB">
        <w:t>(DLL)</w:t>
      </w:r>
      <w:r w:rsidR="009037DA">
        <w:t xml:space="preserve"> </w:t>
      </w:r>
      <w:r w:rsidR="00B17631" w:rsidRPr="007070AB">
        <w:t>and</w:t>
      </w:r>
      <w:r w:rsidR="009037DA">
        <w:t xml:space="preserve"> </w:t>
      </w:r>
      <w:r w:rsidR="00B17631" w:rsidRPr="007070AB">
        <w:t>PDB</w:t>
      </w:r>
      <w:r w:rsidR="009037DA">
        <w:t xml:space="preserve"> </w:t>
      </w:r>
      <w:r w:rsidR="00B17631" w:rsidRPr="007070AB">
        <w:t>files.</w:t>
      </w:r>
    </w:p>
    <w:p w:rsidR="00B17631" w:rsidRPr="007070AB" w:rsidRDefault="00B17631" w:rsidP="007070AB">
      <w:r w:rsidRPr="007070AB">
        <w:t>Adding,</w:t>
      </w:r>
      <w:r w:rsidR="009037DA">
        <w:t xml:space="preserve"> </w:t>
      </w:r>
      <w:r w:rsidRPr="007070AB">
        <w:t>deleting</w:t>
      </w:r>
      <w:r w:rsidR="009037DA">
        <w:t xml:space="preserve"> </w:t>
      </w:r>
      <w:r w:rsidRPr="007070AB">
        <w:t>or</w:t>
      </w:r>
      <w:r w:rsidR="009037DA">
        <w:t xml:space="preserve"> </w:t>
      </w:r>
      <w:r w:rsidRPr="007070AB">
        <w:t>changing</w:t>
      </w:r>
      <w:r w:rsidR="009037DA">
        <w:t xml:space="preserve"> </w:t>
      </w:r>
      <w:r w:rsidRPr="007070AB">
        <w:t>any</w:t>
      </w:r>
      <w:r w:rsidR="009037DA">
        <w:t xml:space="preserve"> </w:t>
      </w:r>
      <w:r w:rsidRPr="007070AB">
        <w:t>file</w:t>
      </w:r>
      <w:r w:rsidR="009037DA">
        <w:t xml:space="preserve"> </w:t>
      </w:r>
      <w:r w:rsidRPr="007070AB">
        <w:t>in</w:t>
      </w:r>
      <w:r w:rsidR="009037DA">
        <w:t xml:space="preserve"> </w:t>
      </w:r>
      <w:r w:rsidRPr="007070AB">
        <w:t>this</w:t>
      </w:r>
      <w:r w:rsidR="009037DA">
        <w:t xml:space="preserve"> </w:t>
      </w:r>
      <w:r w:rsidRPr="007070AB">
        <w:t>folder</w:t>
      </w:r>
      <w:r w:rsidR="009037DA">
        <w:t xml:space="preserve"> </w:t>
      </w:r>
      <w:r w:rsidRPr="007070AB">
        <w:t>will</w:t>
      </w:r>
      <w:r w:rsidR="009037DA">
        <w:t xml:space="preserve"> </w:t>
      </w:r>
      <w:r w:rsidRPr="007070AB">
        <w:t>cause</w:t>
      </w:r>
      <w:r w:rsidR="009037DA">
        <w:t xml:space="preserve"> </w:t>
      </w:r>
      <w:r w:rsidRPr="007070AB">
        <w:t>IIS</w:t>
      </w:r>
      <w:r w:rsidR="009037DA">
        <w:t xml:space="preserve"> </w:t>
      </w:r>
      <w:r w:rsidRPr="007070AB">
        <w:t>to</w:t>
      </w:r>
      <w:r w:rsidR="009037DA">
        <w:t xml:space="preserve"> </w:t>
      </w:r>
      <w:r w:rsidRPr="007070AB">
        <w:t>restart</w:t>
      </w:r>
      <w:r w:rsidR="009037DA">
        <w:t xml:space="preserve"> </w:t>
      </w:r>
      <w:r w:rsidRPr="007070AB">
        <w:t>the</w:t>
      </w:r>
      <w:r w:rsidR="009037DA">
        <w:t xml:space="preserve"> </w:t>
      </w:r>
      <w:r w:rsidRPr="007070AB">
        <w:t>application.</w:t>
      </w:r>
    </w:p>
    <w:tbl>
      <w:tblPr>
        <w:tblW w:w="9966"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317"/>
        <w:gridCol w:w="6649"/>
      </w:tblGrid>
      <w:tr w:rsidR="0068564F">
        <w:trPr>
          <w:tblHeader/>
        </w:trPr>
        <w:tc>
          <w:tcPr>
            <w:tcW w:w="3317" w:type="dxa"/>
            <w:tcBorders>
              <w:top w:val="single" w:sz="12" w:space="0" w:color="FFFFFF"/>
              <w:left w:val="single" w:sz="12" w:space="0" w:color="FFFFFF"/>
              <w:bottom w:val="single" w:sz="12" w:space="0" w:color="FFFFFF"/>
              <w:right w:val="single" w:sz="12" w:space="0" w:color="FFFFFF"/>
            </w:tcBorders>
            <w:shd w:val="clear" w:color="auto" w:fill="808080"/>
          </w:tcPr>
          <w:p w:rsidR="0068564F" w:rsidRDefault="0068564F" w:rsidP="0068564F">
            <w:pPr>
              <w:pStyle w:val="TableHeading"/>
            </w:pPr>
            <w:r>
              <w:t>File</w:t>
            </w:r>
          </w:p>
        </w:tc>
        <w:tc>
          <w:tcPr>
            <w:tcW w:w="6649" w:type="dxa"/>
            <w:tcBorders>
              <w:top w:val="single" w:sz="12" w:space="0" w:color="FFFFFF"/>
              <w:left w:val="single" w:sz="12" w:space="0" w:color="FFFFFF"/>
              <w:bottom w:val="single" w:sz="12" w:space="0" w:color="FFFFFF"/>
              <w:right w:val="single" w:sz="12" w:space="0" w:color="FFFFFF"/>
            </w:tcBorders>
            <w:shd w:val="clear" w:color="auto" w:fill="808080"/>
          </w:tcPr>
          <w:p w:rsidR="0068564F" w:rsidRDefault="0068564F" w:rsidP="0068564F">
            <w:pPr>
              <w:pStyle w:val="TableHeading"/>
            </w:pPr>
            <w:r>
              <w:t>Function</w:t>
            </w:r>
          </w:p>
        </w:tc>
      </w:tr>
      <w:tr w:rsidR="0068564F" w:rsidRPr="007070AB">
        <w:tc>
          <w:tcPr>
            <w:tcW w:w="3317"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7070AB" w:rsidRDefault="0068564F" w:rsidP="007070AB">
            <w:r w:rsidRPr="007070AB">
              <w:t>&lt;APP</w:t>
            </w:r>
            <w:r w:rsidR="009037DA">
              <w:t xml:space="preserve"> </w:t>
            </w:r>
            <w:r w:rsidRPr="007070AB">
              <w:t>NAME</w:t>
            </w:r>
            <w:r w:rsidR="009037DA">
              <w:t xml:space="preserve"> </w:t>
            </w:r>
            <w:r w:rsidRPr="007070AB">
              <w:t>&gt;.&lt;CULTURE&gt;.</w:t>
            </w:r>
            <w:proofErr w:type="spellStart"/>
            <w:r w:rsidRPr="007070AB">
              <w:t>resx</w:t>
            </w:r>
            <w:proofErr w:type="spellEnd"/>
          </w:p>
        </w:tc>
        <w:tc>
          <w:tcPr>
            <w:tcW w:w="6649"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7070AB" w:rsidRDefault="00055EC1" w:rsidP="007070AB">
            <w:r w:rsidRPr="007070AB">
              <w:fldChar w:fldCharType="begin"/>
            </w:r>
            <w:r w:rsidRPr="007070AB">
              <w:instrText>xe</w:instrText>
            </w:r>
            <w:r w:rsidR="009037DA">
              <w:instrText xml:space="preserve"> </w:instrText>
            </w:r>
            <w:r w:rsidRPr="007070AB">
              <w:instrText>"Application:RESX</w:instrText>
            </w:r>
            <w:r w:rsidR="009037DA">
              <w:instrText xml:space="preserve"> </w:instrText>
            </w:r>
            <w:r w:rsidRPr="007070AB">
              <w:instrText>file"</w:instrText>
            </w:r>
            <w:r w:rsidRPr="007070AB">
              <w:fldChar w:fldCharType="end"/>
            </w:r>
            <w:r w:rsidRPr="007070AB">
              <w:fldChar w:fldCharType="begin"/>
            </w:r>
            <w:r w:rsidRPr="007070AB">
              <w:instrText>xe</w:instrText>
            </w:r>
            <w:r w:rsidR="009037DA">
              <w:instrText xml:space="preserve"> </w:instrText>
            </w:r>
            <w:r w:rsidRPr="007070AB">
              <w:instrText>"RESX</w:instrText>
            </w:r>
            <w:r w:rsidR="009037DA">
              <w:instrText xml:space="preserve"> </w:instrText>
            </w:r>
            <w:r w:rsidRPr="007070AB">
              <w:instrText>file"</w:instrText>
            </w:r>
            <w:r w:rsidRPr="007070AB">
              <w:fldChar w:fldCharType="end"/>
            </w:r>
            <w:r w:rsidRPr="007070AB">
              <w:fldChar w:fldCharType="begin"/>
            </w:r>
            <w:r w:rsidRPr="007070AB">
              <w:instrText>xe</w:instrText>
            </w:r>
            <w:r w:rsidR="009037DA">
              <w:instrText xml:space="preserve"> </w:instrText>
            </w:r>
            <w:r w:rsidRPr="007070AB">
              <w:instrText>"Culture:RESX</w:instrText>
            </w:r>
            <w:r w:rsidR="009037DA">
              <w:instrText xml:space="preserve"> </w:instrText>
            </w:r>
            <w:r w:rsidRPr="007070AB">
              <w:instrText>file"</w:instrText>
            </w:r>
            <w:r w:rsidRPr="007070AB">
              <w:fldChar w:fldCharType="end"/>
            </w:r>
            <w:r w:rsidR="0068564F" w:rsidRPr="007070AB">
              <w:t>Your</w:t>
            </w:r>
            <w:r w:rsidR="009037DA">
              <w:t xml:space="preserve"> </w:t>
            </w:r>
            <w:r w:rsidR="0068564F" w:rsidRPr="007070AB">
              <w:t>application’s</w:t>
            </w:r>
            <w:r w:rsidR="009037DA">
              <w:t xml:space="preserve"> </w:t>
            </w:r>
            <w:r w:rsidR="0068564F" w:rsidRPr="007070AB">
              <w:t>string</w:t>
            </w:r>
            <w:r w:rsidR="009037DA">
              <w:t xml:space="preserve"> </w:t>
            </w:r>
            <w:r w:rsidR="0068564F" w:rsidRPr="007070AB">
              <w:t>resource</w:t>
            </w:r>
            <w:r w:rsidR="009037DA">
              <w:t xml:space="preserve"> </w:t>
            </w:r>
            <w:r w:rsidR="0068564F" w:rsidRPr="007070AB">
              <w:t>file.</w:t>
            </w:r>
            <w:r w:rsidR="009037DA">
              <w:t xml:space="preserve">  </w:t>
            </w:r>
            <w:r w:rsidR="0068564F" w:rsidRPr="007070AB">
              <w:t>The</w:t>
            </w:r>
            <w:r w:rsidR="009037DA">
              <w:t xml:space="preserve"> </w:t>
            </w:r>
            <w:r w:rsidR="0068564F" w:rsidRPr="007070AB">
              <w:t>resource</w:t>
            </w:r>
            <w:r w:rsidR="009037DA">
              <w:t xml:space="preserve"> </w:t>
            </w:r>
            <w:r w:rsidR="0068564F" w:rsidRPr="007070AB">
              <w:t>file(s)</w:t>
            </w:r>
            <w:r w:rsidR="009037DA">
              <w:t xml:space="preserve"> </w:t>
            </w:r>
            <w:r w:rsidR="0068564F" w:rsidRPr="007070AB">
              <w:t>contain</w:t>
            </w:r>
            <w:r w:rsidR="009037DA">
              <w:t xml:space="preserve"> </w:t>
            </w:r>
            <w:r w:rsidR="0068564F" w:rsidRPr="007070AB">
              <w:t>the</w:t>
            </w:r>
            <w:r w:rsidR="009037DA">
              <w:t xml:space="preserve"> </w:t>
            </w:r>
            <w:r w:rsidR="0068564F" w:rsidRPr="007070AB">
              <w:t>localized</w:t>
            </w:r>
            <w:r w:rsidR="009037DA">
              <w:t xml:space="preserve"> </w:t>
            </w:r>
            <w:r w:rsidR="0068564F" w:rsidRPr="007070AB">
              <w:t>versions</w:t>
            </w:r>
            <w:r w:rsidR="009037DA">
              <w:t xml:space="preserve"> </w:t>
            </w:r>
            <w:r w:rsidR="0068564F" w:rsidRPr="007070AB">
              <w:t>of</w:t>
            </w:r>
            <w:r w:rsidR="009037DA">
              <w:t xml:space="preserve"> </w:t>
            </w:r>
            <w:r w:rsidR="0068564F" w:rsidRPr="007070AB">
              <w:t>the</w:t>
            </w:r>
            <w:r w:rsidR="009037DA">
              <w:t xml:space="preserve"> </w:t>
            </w:r>
            <w:r w:rsidR="0068564F" w:rsidRPr="007070AB">
              <w:t>various</w:t>
            </w:r>
            <w:r w:rsidR="009037DA">
              <w:t xml:space="preserve"> </w:t>
            </w:r>
            <w:r w:rsidRPr="007070AB">
              <w:t>error</w:t>
            </w:r>
            <w:r w:rsidR="009037DA">
              <w:t xml:space="preserve"> </w:t>
            </w:r>
            <w:r w:rsidRPr="007070AB">
              <w:t>and</w:t>
            </w:r>
            <w:r w:rsidR="009037DA">
              <w:t xml:space="preserve"> </w:t>
            </w:r>
            <w:r w:rsidRPr="007070AB">
              <w:t>information</w:t>
            </w:r>
            <w:r w:rsidR="009037DA">
              <w:t xml:space="preserve"> </w:t>
            </w:r>
            <w:r w:rsidRPr="007070AB">
              <w:t>messages.</w:t>
            </w:r>
          </w:p>
          <w:p w:rsidR="0068564F" w:rsidRPr="007070AB" w:rsidRDefault="0068564F" w:rsidP="007070AB">
            <w:r w:rsidRPr="007070AB">
              <w:t>Example:</w:t>
            </w:r>
            <w:r w:rsidRPr="007070AB">
              <w:tab/>
            </w:r>
            <w:proofErr w:type="spellStart"/>
            <w:r w:rsidRPr="007070AB">
              <w:t>Acme.en-US.resx</w:t>
            </w:r>
            <w:proofErr w:type="spellEnd"/>
            <w:r w:rsidRPr="007070AB">
              <w:br/>
            </w:r>
            <w:r w:rsidRPr="007070AB">
              <w:tab/>
            </w:r>
            <w:r w:rsidRPr="007070AB">
              <w:tab/>
              <w:t>Acme.es-</w:t>
            </w:r>
            <w:proofErr w:type="spellStart"/>
            <w:r w:rsidRPr="007070AB">
              <w:t>PA.resx</w:t>
            </w:r>
            <w:proofErr w:type="spellEnd"/>
          </w:p>
        </w:tc>
      </w:tr>
      <w:tr w:rsidR="00B17631" w:rsidRPr="007070AB">
        <w:tc>
          <w:tcPr>
            <w:tcW w:w="33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r w:rsidRPr="007070AB">
              <w:t>&lt;App</w:t>
            </w:r>
            <w:r w:rsidR="009037DA">
              <w:t xml:space="preserve"> </w:t>
            </w:r>
            <w:r w:rsidRPr="007070AB">
              <w:t>Name&gt;.dll</w:t>
            </w:r>
          </w:p>
        </w:tc>
        <w:tc>
          <w:tcPr>
            <w:tcW w:w="664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"Application:DLL</w:instrText>
            </w:r>
            <w:r w:rsidR="009037DA">
              <w:instrText xml:space="preserve"> </w:instrText>
            </w:r>
            <w:r w:rsidR="00B17631" w:rsidRPr="007070AB">
              <w:instrText>file"</w:instrText>
            </w:r>
            <w:r w:rsidRPr="007070AB">
              <w:fldChar w:fldCharType="end"/>
            </w:r>
            <w:r w:rsidRPr="007070AB">
              <w:fldChar w:fldCharType="begin"/>
            </w:r>
            <w:r w:rsidR="00B17631" w:rsidRPr="007070AB">
              <w:instrText>xe</w:instrText>
            </w:r>
            <w:r w:rsidR="009037DA">
              <w:instrText xml:space="preserve"> </w:instrText>
            </w:r>
            <w:r w:rsidR="00B17631" w:rsidRPr="007070AB">
              <w:instrText>"DLL</w:instrText>
            </w:r>
            <w:r w:rsidR="009037DA">
              <w:instrText xml:space="preserve"> </w:instrText>
            </w:r>
            <w:r w:rsidR="00B17631" w:rsidRPr="007070AB">
              <w:instrText>files:&lt;App</w:instrText>
            </w:r>
            <w:r w:rsidR="009037DA">
              <w:instrText xml:space="preserve"> </w:instrText>
            </w:r>
            <w:r w:rsidR="00B17631" w:rsidRPr="007070AB">
              <w:instrText>Name&gt;.dll"</w:instrText>
            </w:r>
            <w:r w:rsidRPr="007070AB">
              <w:fldChar w:fldCharType="end"/>
            </w:r>
            <w:r w:rsidR="00B17631" w:rsidRPr="007070AB">
              <w:t>This</w:t>
            </w:r>
            <w:r w:rsidR="009037DA">
              <w:t xml:space="preserve"> </w:t>
            </w:r>
            <w:r w:rsidR="00B17631" w:rsidRPr="007070AB">
              <w:t>DLL</w:t>
            </w:r>
            <w:r w:rsidR="009037DA">
              <w:t xml:space="preserve"> </w:t>
            </w:r>
            <w:r w:rsidR="00B17631" w:rsidRPr="007070AB">
              <w:t>contains</w:t>
            </w:r>
            <w:r w:rsidR="009037DA">
              <w:t xml:space="preserve"> </w:t>
            </w:r>
            <w:r w:rsidR="00B17631" w:rsidRPr="007070AB">
              <w:t>your</w:t>
            </w:r>
            <w:r w:rsidR="009037DA">
              <w:t xml:space="preserve"> </w:t>
            </w:r>
            <w:r w:rsidR="00B17631" w:rsidRPr="007070AB">
              <w:t>application’s</w:t>
            </w:r>
            <w:r w:rsidR="009037DA">
              <w:t xml:space="preserve"> </w:t>
            </w:r>
            <w:r w:rsidR="00B17631" w:rsidRPr="007070AB">
              <w:t>compiled</w:t>
            </w:r>
            <w:r w:rsidR="009037DA">
              <w:t xml:space="preserve"> </w:t>
            </w:r>
            <w:r w:rsidR="00B17631" w:rsidRPr="007070AB">
              <w:t>code.</w:t>
            </w:r>
            <w:r w:rsidR="009037DA">
              <w:t xml:space="preserve">  </w:t>
            </w:r>
            <w:r w:rsidR="00B17631" w:rsidRPr="007070AB">
              <w:t>It</w:t>
            </w:r>
            <w:r w:rsidR="009037DA">
              <w:t xml:space="preserve"> </w:t>
            </w:r>
            <w:r w:rsidR="00B17631" w:rsidRPr="007070AB">
              <w:t>is</w:t>
            </w:r>
            <w:r w:rsidR="009037DA">
              <w:t xml:space="preserve"> </w:t>
            </w:r>
            <w:r w:rsidR="00B17631" w:rsidRPr="007070AB">
              <w:t>the</w:t>
            </w:r>
            <w:r w:rsidR="009037DA">
              <w:t xml:space="preserve"> </w:t>
            </w:r>
            <w:r w:rsidR="00B17631" w:rsidRPr="007070AB">
              <w:t>.NET</w:t>
            </w:r>
            <w:r w:rsidR="009037DA">
              <w:t xml:space="preserve"> </w:t>
            </w:r>
            <w:r w:rsidR="00B17631" w:rsidRPr="007070AB">
              <w:t>assembly</w:t>
            </w:r>
            <w:r w:rsidR="009037DA">
              <w:t xml:space="preserve"> </w:t>
            </w:r>
            <w:r w:rsidR="00D40448">
              <w:t>created</w:t>
            </w:r>
            <w:r w:rsidR="009037DA">
              <w:t xml:space="preserve"> </w:t>
            </w:r>
            <w:r w:rsidR="00B17631" w:rsidRPr="007070AB">
              <w:t>by</w:t>
            </w:r>
            <w:r w:rsidR="009037DA">
              <w:t xml:space="preserve"> </w:t>
            </w:r>
            <w:r w:rsidR="00B17631" w:rsidRPr="007070AB">
              <w:t>compiling</w:t>
            </w:r>
            <w:r w:rsidR="009037DA">
              <w:t xml:space="preserve"> </w:t>
            </w:r>
            <w:r w:rsidR="00B17631" w:rsidRPr="007070AB">
              <w:t>all</w:t>
            </w:r>
            <w:r w:rsidR="009037DA">
              <w:t xml:space="preserve"> </w:t>
            </w:r>
            <w:r w:rsidR="00B17631" w:rsidRPr="007070AB">
              <w:t>of</w:t>
            </w:r>
            <w:r w:rsidR="009037DA">
              <w:t xml:space="preserve"> </w:t>
            </w:r>
            <w:r w:rsidR="00B17631" w:rsidRPr="007070AB">
              <w:t>the</w:t>
            </w:r>
            <w:r w:rsidR="009037DA">
              <w:t xml:space="preserve"> </w:t>
            </w:r>
            <w:r w:rsidR="005B2F0C" w:rsidRPr="007070AB">
              <w:t>source</w:t>
            </w:r>
            <w:r w:rsidR="009037DA">
              <w:t xml:space="preserve"> </w:t>
            </w:r>
            <w:r w:rsidR="005B2F0C" w:rsidRPr="007070AB">
              <w:t>code</w:t>
            </w:r>
            <w:r w:rsidR="009037DA">
              <w:t xml:space="preserve"> </w:t>
            </w:r>
            <w:r w:rsidR="00B17631" w:rsidRPr="007070AB">
              <w:t>files</w:t>
            </w:r>
            <w:r w:rsidR="009037DA">
              <w:t xml:space="preserve"> </w:t>
            </w:r>
            <w:r w:rsidR="00B17631" w:rsidRPr="007070AB">
              <w:t>in</w:t>
            </w:r>
            <w:r w:rsidR="009037DA">
              <w:t xml:space="preserve"> </w:t>
            </w:r>
            <w:r w:rsidR="00B17631" w:rsidRPr="007070AB">
              <w:t>your</w:t>
            </w:r>
            <w:r w:rsidR="009037DA">
              <w:t xml:space="preserve"> </w:t>
            </w:r>
            <w:r w:rsidR="00B17631" w:rsidRPr="007070AB">
              <w:t>application.</w:t>
            </w:r>
          </w:p>
          <w:p w:rsidR="00B17631" w:rsidRPr="007070AB" w:rsidRDefault="00B17631" w:rsidP="007070AB">
            <w:r w:rsidRPr="007070AB">
              <w:t>&lt;App</w:t>
            </w:r>
            <w:r w:rsidR="009037DA">
              <w:t xml:space="preserve"> </w:t>
            </w:r>
            <w:r w:rsidRPr="007070AB">
              <w:t>Name&gt;.DLL</w:t>
            </w:r>
            <w:r w:rsidR="009037DA">
              <w:t xml:space="preserve"> </w:t>
            </w:r>
            <w:r w:rsidRPr="007070AB">
              <w:t>does</w:t>
            </w:r>
            <w:r w:rsidR="009037DA">
              <w:t xml:space="preserve"> </w:t>
            </w:r>
            <w:r w:rsidRPr="007070AB">
              <w:t>not</w:t>
            </w:r>
            <w:r w:rsidR="009037DA">
              <w:t xml:space="preserve"> </w:t>
            </w:r>
            <w:r w:rsidRPr="007070AB">
              <w:t>contain</w:t>
            </w:r>
            <w:r w:rsidR="009037DA">
              <w:t xml:space="preserve"> </w:t>
            </w:r>
            <w:r w:rsidRPr="007070AB">
              <w:t>the</w:t>
            </w:r>
            <w:r w:rsidR="009037DA">
              <w:t xml:space="preserve"> </w:t>
            </w:r>
            <w:r w:rsidRPr="007070AB">
              <w:t>application’s</w:t>
            </w:r>
            <w:r w:rsidR="009037DA">
              <w:t xml:space="preserve"> </w:t>
            </w:r>
            <w:r w:rsidRPr="007070AB">
              <w:t>ASPX</w:t>
            </w:r>
            <w:r w:rsidR="009037DA">
              <w:t xml:space="preserve"> </w:t>
            </w:r>
            <w:r w:rsidRPr="007070AB">
              <w:t>page</w:t>
            </w:r>
            <w:r w:rsidR="009037DA">
              <w:t xml:space="preserve"> </w:t>
            </w:r>
            <w:r w:rsidRPr="007070AB">
              <w:t>files,</w:t>
            </w:r>
            <w:r w:rsidR="009037DA">
              <w:t xml:space="preserve"> </w:t>
            </w:r>
            <w:r w:rsidRPr="007070AB">
              <w:t>ASCX</w:t>
            </w:r>
            <w:r w:rsidR="009037DA">
              <w:t xml:space="preserve"> </w:t>
            </w:r>
            <w:r w:rsidRPr="007070AB">
              <w:t>user</w:t>
            </w:r>
            <w:r w:rsidR="009037DA">
              <w:t xml:space="preserve"> </w:t>
            </w:r>
            <w:r w:rsidRPr="007070AB">
              <w:t>control</w:t>
            </w:r>
            <w:r w:rsidR="009037DA">
              <w:t xml:space="preserve"> </w:t>
            </w:r>
            <w:r w:rsidRPr="007070AB">
              <w:t>files,</w:t>
            </w:r>
            <w:r w:rsidR="009037DA">
              <w:t xml:space="preserve"> </w:t>
            </w:r>
            <w:r w:rsidRPr="007070AB">
              <w:t>CONFIG</w:t>
            </w:r>
            <w:r w:rsidR="009037DA">
              <w:t xml:space="preserve"> </w:t>
            </w:r>
            <w:r w:rsidRPr="007070AB">
              <w:t>files,</w:t>
            </w:r>
            <w:r w:rsidR="009037DA">
              <w:t xml:space="preserve"> </w:t>
            </w:r>
            <w:r w:rsidRPr="007070AB">
              <w:t>etc.</w:t>
            </w:r>
            <w:r w:rsidR="009037DA">
              <w:t xml:space="preserve">  </w:t>
            </w:r>
            <w:r w:rsidRPr="007070AB">
              <w:t>Those</w:t>
            </w:r>
            <w:r w:rsidR="009037DA">
              <w:t xml:space="preserve"> </w:t>
            </w:r>
            <w:r w:rsidRPr="007070AB">
              <w:t>files</w:t>
            </w:r>
            <w:r w:rsidR="009037DA">
              <w:t xml:space="preserve"> </w:t>
            </w:r>
            <w:r w:rsidRPr="007070AB">
              <w:t>must</w:t>
            </w:r>
            <w:r w:rsidR="009037DA">
              <w:t xml:space="preserve"> </w:t>
            </w:r>
            <w:r w:rsidRPr="007070AB">
              <w:t>reside</w:t>
            </w:r>
            <w:r w:rsidR="009037DA">
              <w:t xml:space="preserve"> </w:t>
            </w:r>
            <w:r w:rsidRPr="007070AB">
              <w:t>on</w:t>
            </w:r>
            <w:r w:rsidR="009037DA">
              <w:t xml:space="preserve"> </w:t>
            </w:r>
            <w:r w:rsidRPr="007070AB">
              <w:t>the</w:t>
            </w:r>
            <w:r w:rsidR="009037DA">
              <w:t xml:space="preserve"> </w:t>
            </w:r>
            <w:r w:rsidRPr="007070AB">
              <w:t>file</w:t>
            </w:r>
            <w:r w:rsidR="009037DA">
              <w:t xml:space="preserve"> </w:t>
            </w:r>
            <w:r w:rsidRPr="007070AB">
              <w:t>system,</w:t>
            </w:r>
            <w:r w:rsidR="009037DA">
              <w:t xml:space="preserve"> </w:t>
            </w:r>
            <w:r w:rsidRPr="007070AB">
              <w:t>because</w:t>
            </w:r>
            <w:r w:rsidR="009037DA">
              <w:t xml:space="preserve"> </w:t>
            </w:r>
            <w:r w:rsidRPr="007070AB">
              <w:t>the</w:t>
            </w:r>
            <w:r w:rsidR="009037DA">
              <w:t xml:space="preserve"> </w:t>
            </w:r>
            <w:r w:rsidRPr="007070AB">
              <w:t>Microsoft</w:t>
            </w:r>
            <w:r w:rsidR="009037DA">
              <w:t xml:space="preserve"> </w:t>
            </w:r>
            <w:r w:rsidRPr="007070AB">
              <w:t>IIS</w:t>
            </w:r>
            <w:r w:rsidR="009037DA">
              <w:t xml:space="preserve"> </w:t>
            </w:r>
            <w:r w:rsidRPr="007070AB">
              <w:t>web</w:t>
            </w:r>
            <w:r w:rsidR="009037DA">
              <w:t xml:space="preserve"> </w:t>
            </w:r>
            <w:r w:rsidRPr="007070AB">
              <w:t>server</w:t>
            </w:r>
            <w:r w:rsidR="009037DA">
              <w:t xml:space="preserve"> </w:t>
            </w:r>
            <w:r w:rsidRPr="007070AB">
              <w:t>compiles</w:t>
            </w:r>
            <w:r w:rsidR="009037DA">
              <w:t xml:space="preserve"> </w:t>
            </w:r>
            <w:r w:rsidRPr="007070AB">
              <w:t>them</w:t>
            </w:r>
            <w:r w:rsidR="009037DA">
              <w:t xml:space="preserve"> </w:t>
            </w:r>
            <w:r w:rsidRPr="007070AB">
              <w:t>at</w:t>
            </w:r>
            <w:r w:rsidR="009037DA">
              <w:t xml:space="preserve"> </w:t>
            </w:r>
            <w:r w:rsidR="00F463DF">
              <w:t>run-time</w:t>
            </w:r>
            <w:r w:rsidRPr="007070AB">
              <w:t>.</w:t>
            </w:r>
          </w:p>
        </w:tc>
      </w:tr>
      <w:tr w:rsidR="00B17631" w:rsidRPr="007070AB">
        <w:trPr>
          <w:cantSplit/>
        </w:trPr>
        <w:tc>
          <w:tcPr>
            <w:tcW w:w="33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r w:rsidRPr="007070AB">
              <w:t>BaseClasses.dll</w:t>
            </w:r>
          </w:p>
        </w:tc>
        <w:tc>
          <w:tcPr>
            <w:tcW w:w="664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"BaseClasses.dll</w:instrText>
            </w:r>
            <w:r w:rsidR="009037DA">
              <w:instrText xml:space="preserve"> </w:instrText>
            </w:r>
            <w:r w:rsidR="00B17631" w:rsidRPr="007070AB">
              <w:instrText>file"</w:instrText>
            </w:r>
            <w:r w:rsidRPr="007070AB">
              <w:fldChar w:fldCharType="end"/>
            </w:r>
            <w:r w:rsidRPr="007070AB">
              <w:fldChar w:fldCharType="begin"/>
            </w:r>
            <w:r w:rsidR="00B17631" w:rsidRPr="007070AB">
              <w:instrText>xe</w:instrText>
            </w:r>
            <w:r w:rsidR="009037DA">
              <w:instrText xml:space="preserve"> </w:instrText>
            </w:r>
            <w:r w:rsidR="00B17631" w:rsidRPr="007070AB">
              <w:instrText>"DLL</w:instrText>
            </w:r>
            <w:r w:rsidR="009037DA">
              <w:instrText xml:space="preserve"> </w:instrText>
            </w:r>
            <w:r w:rsidR="00B17631" w:rsidRPr="007070AB">
              <w:instrText>files:BaseClasses.dll"</w:instrText>
            </w:r>
            <w:r w:rsidRPr="007070AB">
              <w:fldChar w:fldCharType="end"/>
            </w:r>
            <w:r w:rsidRPr="007070AB">
              <w:fldChar w:fldCharType="begin"/>
            </w:r>
            <w:r w:rsidR="00B17631" w:rsidRPr="007070AB">
              <w:instrText>xe</w:instrText>
            </w:r>
            <w:r w:rsidR="009037DA">
              <w:instrText xml:space="preserve"> </w:instrText>
            </w:r>
            <w:r w:rsidR="00B17631" w:rsidRPr="007070AB">
              <w:instrText>"Base</w:instrText>
            </w:r>
            <w:r w:rsidR="009037DA">
              <w:instrText xml:space="preserve"> </w:instrText>
            </w:r>
            <w:r w:rsidR="00B17631" w:rsidRPr="007070AB">
              <w:instrText>classes:DLL</w:instrText>
            </w:r>
            <w:r w:rsidR="009037DA">
              <w:instrText xml:space="preserve"> </w:instrText>
            </w:r>
            <w:r w:rsidR="00B17631" w:rsidRPr="007070AB">
              <w:instrText>file"</w:instrText>
            </w:r>
            <w:r w:rsidRPr="007070AB">
              <w:fldChar w:fldCharType="end"/>
            </w:r>
            <w:r w:rsidR="00B17631" w:rsidRPr="007070AB">
              <w:t>The</w:t>
            </w:r>
            <w:r w:rsidR="009037DA">
              <w:t xml:space="preserve"> </w:t>
            </w:r>
            <w:r w:rsidR="00155AC0" w:rsidRPr="007070AB">
              <w:t>application</w:t>
            </w:r>
            <w:r w:rsidR="009037DA">
              <w:t xml:space="preserve"> </w:t>
            </w:r>
            <w:r w:rsidR="00155AC0" w:rsidRPr="007070AB">
              <w:t>base</w:t>
            </w:r>
            <w:r w:rsidR="009037DA">
              <w:t xml:space="preserve"> </w:t>
            </w:r>
            <w:r w:rsidR="00155AC0" w:rsidRPr="007070AB">
              <w:t>class</w:t>
            </w:r>
            <w:r w:rsidR="00B17631" w:rsidRPr="007070AB">
              <w:t>es</w:t>
            </w:r>
            <w:r w:rsidR="009037DA">
              <w:t xml:space="preserve"> </w:t>
            </w:r>
            <w:r w:rsidR="00B17631" w:rsidRPr="007070AB">
              <w:t>in</w:t>
            </w:r>
            <w:r w:rsidR="009037DA">
              <w:t xml:space="preserve"> </w:t>
            </w:r>
            <w:r w:rsidR="00B17631" w:rsidRPr="007070AB">
              <w:t>compiled,</w:t>
            </w:r>
            <w:r w:rsidR="009037DA">
              <w:t xml:space="preserve"> </w:t>
            </w:r>
            <w:r w:rsidR="00B17631" w:rsidRPr="007070AB">
              <w:t>library</w:t>
            </w:r>
            <w:r w:rsidR="009037DA">
              <w:t xml:space="preserve"> </w:t>
            </w:r>
            <w:r w:rsidR="00B17631" w:rsidRPr="007070AB">
              <w:t>form.</w:t>
            </w:r>
            <w:r w:rsidR="009037DA">
              <w:t xml:space="preserve">  </w:t>
            </w:r>
            <w:r w:rsidR="00B17631" w:rsidRPr="007070AB">
              <w:t>Th</w:t>
            </w:r>
            <w:r w:rsidR="00155AC0" w:rsidRPr="007070AB">
              <w:t>is</w:t>
            </w:r>
            <w:r w:rsidR="009037DA">
              <w:t xml:space="preserve"> </w:t>
            </w:r>
            <w:r w:rsidR="00155AC0" w:rsidRPr="007070AB">
              <w:t>is</w:t>
            </w:r>
            <w:r w:rsidR="009037DA">
              <w:t xml:space="preserve"> </w:t>
            </w:r>
            <w:r w:rsidR="00155AC0" w:rsidRPr="007070AB">
              <w:t>the</w:t>
            </w:r>
            <w:r w:rsidR="009037DA">
              <w:t xml:space="preserve"> </w:t>
            </w:r>
            <w:r w:rsidR="00155AC0" w:rsidRPr="007070AB">
              <w:t>only</w:t>
            </w:r>
            <w:r w:rsidR="009037DA">
              <w:t xml:space="preserve"> </w:t>
            </w:r>
            <w:r w:rsidR="00155AC0" w:rsidRPr="007070AB">
              <w:t>base</w:t>
            </w:r>
            <w:r w:rsidR="009037DA">
              <w:t xml:space="preserve"> </w:t>
            </w:r>
            <w:r w:rsidR="00155AC0" w:rsidRPr="007070AB">
              <w:t>class</w:t>
            </w:r>
            <w:r w:rsidR="009037DA">
              <w:t xml:space="preserve"> </w:t>
            </w:r>
            <w:r w:rsidR="00B17631" w:rsidRPr="007070AB">
              <w:t>file</w:t>
            </w:r>
            <w:r w:rsidR="009037DA">
              <w:t xml:space="preserve"> </w:t>
            </w:r>
            <w:r w:rsidR="00B17631" w:rsidRPr="007070AB">
              <w:t>you</w:t>
            </w:r>
            <w:r w:rsidR="009037DA">
              <w:t xml:space="preserve"> </w:t>
            </w:r>
            <w:r w:rsidR="00B17631" w:rsidRPr="007070AB">
              <w:t>will</w:t>
            </w:r>
            <w:r w:rsidR="009037DA">
              <w:t xml:space="preserve"> </w:t>
            </w:r>
            <w:r w:rsidR="00B17631" w:rsidRPr="007070AB">
              <w:t>need</w:t>
            </w:r>
            <w:r w:rsidR="009037DA">
              <w:t xml:space="preserve"> </w:t>
            </w:r>
            <w:r w:rsidR="00B17631" w:rsidRPr="007070AB">
              <w:t>to</w:t>
            </w:r>
            <w:r w:rsidR="009037DA">
              <w:t xml:space="preserve"> </w:t>
            </w:r>
            <w:r w:rsidR="00B17631" w:rsidRPr="007070AB">
              <w:t>run</w:t>
            </w:r>
            <w:r w:rsidR="009037DA">
              <w:t xml:space="preserve"> </w:t>
            </w:r>
            <w:r w:rsidR="00B17631" w:rsidRPr="007070AB">
              <w:t>you</w:t>
            </w:r>
            <w:r w:rsidR="00155AC0" w:rsidRPr="007070AB">
              <w:t>r</w:t>
            </w:r>
            <w:r w:rsidR="009037DA">
              <w:t xml:space="preserve"> </w:t>
            </w:r>
            <w:r w:rsidR="00155AC0" w:rsidRPr="007070AB">
              <w:t>application.</w:t>
            </w:r>
            <w:r w:rsidR="009037DA">
              <w:t xml:space="preserve">  </w:t>
            </w:r>
            <w:r w:rsidR="00155AC0" w:rsidRPr="007070AB">
              <w:t>The</w:t>
            </w:r>
            <w:r w:rsidR="009037DA">
              <w:t xml:space="preserve"> </w:t>
            </w:r>
            <w:r w:rsidR="00155AC0" w:rsidRPr="007070AB">
              <w:t>base</w:t>
            </w:r>
            <w:r w:rsidR="009037DA">
              <w:t xml:space="preserve"> </w:t>
            </w:r>
            <w:r w:rsidR="00155AC0" w:rsidRPr="007070AB">
              <w:t>class</w:t>
            </w:r>
            <w:r w:rsidR="009037DA">
              <w:t xml:space="preserve"> </w:t>
            </w:r>
            <w:r w:rsidR="00B17631" w:rsidRPr="007070AB">
              <w:t>source</w:t>
            </w:r>
            <w:r w:rsidR="009037DA">
              <w:t xml:space="preserve"> </w:t>
            </w:r>
            <w:r w:rsidR="00B17631" w:rsidRPr="007070AB">
              <w:t>code</w:t>
            </w:r>
            <w:r w:rsidR="009037DA">
              <w:t xml:space="preserve"> </w:t>
            </w:r>
            <w:r w:rsidR="00B17631" w:rsidRPr="007070AB">
              <w:t>is</w:t>
            </w:r>
            <w:r w:rsidR="009037DA">
              <w:t xml:space="preserve"> </w:t>
            </w:r>
            <w:r w:rsidR="00B17631" w:rsidRPr="007070AB">
              <w:t>not</w:t>
            </w:r>
            <w:r w:rsidR="009037DA">
              <w:t xml:space="preserve"> </w:t>
            </w:r>
            <w:r w:rsidR="00B17631" w:rsidRPr="007070AB">
              <w:t>needed</w:t>
            </w:r>
            <w:r w:rsidR="009037DA">
              <w:t xml:space="preserve"> </w:t>
            </w:r>
            <w:r w:rsidR="00B17631" w:rsidRPr="007070AB">
              <w:t>when</w:t>
            </w:r>
            <w:r w:rsidR="009037DA">
              <w:t xml:space="preserve"> </w:t>
            </w:r>
            <w:r w:rsidR="00B17631" w:rsidRPr="007070AB">
              <w:t>deploying</w:t>
            </w:r>
            <w:r w:rsidR="009037DA">
              <w:t xml:space="preserve"> </w:t>
            </w:r>
            <w:r w:rsidR="00B17631" w:rsidRPr="007070AB">
              <w:t>applications.</w:t>
            </w:r>
          </w:p>
        </w:tc>
      </w:tr>
      <w:tr w:rsidR="00B17631" w:rsidRPr="007070AB">
        <w:trPr>
          <w:cantSplit/>
        </w:trPr>
        <w:tc>
          <w:tcPr>
            <w:tcW w:w="33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B17631" w:rsidP="007070AB">
            <w:proofErr w:type="spellStart"/>
            <w:r w:rsidRPr="007070AB">
              <w:t>BaseClasses</w:t>
            </w:r>
            <w:proofErr w:type="spellEnd"/>
            <w:r w:rsidRPr="007070AB">
              <w:t>.&lt;LOCALE&gt;.</w:t>
            </w:r>
            <w:proofErr w:type="spellStart"/>
            <w:r w:rsidRPr="007070AB">
              <w:t>resx</w:t>
            </w:r>
            <w:proofErr w:type="spellEnd"/>
          </w:p>
        </w:tc>
        <w:tc>
          <w:tcPr>
            <w:tcW w:w="664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"BaseClasses.resx</w:instrText>
            </w:r>
            <w:r w:rsidR="009037DA">
              <w:instrText xml:space="preserve"> </w:instrText>
            </w:r>
            <w:r w:rsidR="00B17631" w:rsidRPr="007070AB">
              <w:instrText>error</w:instrText>
            </w:r>
            <w:r w:rsidR="009037DA">
              <w:instrText xml:space="preserve"> </w:instrText>
            </w:r>
            <w:r w:rsidR="00B17631" w:rsidRPr="007070AB">
              <w:instrText>message</w:instrText>
            </w:r>
            <w:r w:rsidR="009037DA">
              <w:instrText xml:space="preserve"> </w:instrText>
            </w:r>
            <w:r w:rsidR="00B17631" w:rsidRPr="007070AB">
              <w:instrText>file"</w:instrText>
            </w:r>
            <w:r w:rsidRPr="007070AB">
              <w:fldChar w:fldCharType="end"/>
            </w:r>
            <w:r w:rsidRPr="007070AB">
              <w:fldChar w:fldCharType="begin"/>
            </w:r>
            <w:r w:rsidR="00B17631" w:rsidRPr="007070AB">
              <w:instrText>xe</w:instrText>
            </w:r>
            <w:r w:rsidR="009037DA">
              <w:instrText xml:space="preserve"> </w:instrText>
            </w:r>
            <w:r w:rsidR="00B17631" w:rsidRPr="007070AB">
              <w:instrText>"RESX</w:instrText>
            </w:r>
            <w:r w:rsidR="009037DA">
              <w:instrText xml:space="preserve"> </w:instrText>
            </w:r>
            <w:r w:rsidR="00B17631" w:rsidRPr="007070AB">
              <w:instrText>file"</w:instrText>
            </w:r>
            <w:r w:rsidRPr="007070AB">
              <w:fldChar w:fldCharType="end"/>
            </w:r>
            <w:r w:rsidRPr="007070AB">
              <w:fldChar w:fldCharType="begin"/>
            </w:r>
            <w:r w:rsidR="00B17631" w:rsidRPr="007070AB">
              <w:instrText>xe</w:instrText>
            </w:r>
            <w:r w:rsidR="009037DA">
              <w:instrText xml:space="preserve"> </w:instrText>
            </w:r>
            <w:r w:rsidR="00B17631" w:rsidRPr="007070AB">
              <w:instrText>"Base</w:instrText>
            </w:r>
            <w:r w:rsidR="009037DA">
              <w:instrText xml:space="preserve"> </w:instrText>
            </w:r>
            <w:r w:rsidR="00B17631" w:rsidRPr="007070AB">
              <w:instrText>classes:RESX</w:instrText>
            </w:r>
            <w:r w:rsidR="009037DA">
              <w:instrText xml:space="preserve"> </w:instrText>
            </w:r>
            <w:r w:rsidR="00B17631" w:rsidRPr="007070AB">
              <w:instrText>file"</w:instrText>
            </w:r>
            <w:r w:rsidRPr="007070AB">
              <w:fldChar w:fldCharType="end"/>
            </w:r>
            <w:r w:rsidR="00B17631" w:rsidRPr="007070AB">
              <w:t>These</w:t>
            </w:r>
            <w:r w:rsidR="009037DA">
              <w:t xml:space="preserve"> </w:t>
            </w:r>
            <w:r w:rsidR="00B17631" w:rsidRPr="007070AB">
              <w:t>system</w:t>
            </w:r>
            <w:r w:rsidR="009037DA">
              <w:t xml:space="preserve"> </w:t>
            </w:r>
            <w:r w:rsidR="00B17631" w:rsidRPr="007070AB">
              <w:t>messages</w:t>
            </w:r>
            <w:r w:rsidR="009037DA">
              <w:t xml:space="preserve"> </w:t>
            </w:r>
            <w:r w:rsidR="00B17631" w:rsidRPr="007070AB">
              <w:t>are</w:t>
            </w:r>
            <w:r w:rsidR="009037DA">
              <w:t xml:space="preserve"> </w:t>
            </w:r>
            <w:r w:rsidR="00B17631" w:rsidRPr="007070AB">
              <w:t>used</w:t>
            </w:r>
            <w:r w:rsidR="009037DA">
              <w:t xml:space="preserve"> </w:t>
            </w:r>
            <w:r w:rsidR="00B17631" w:rsidRPr="007070AB">
              <w:t>by</w:t>
            </w:r>
            <w:r w:rsidR="009037DA">
              <w:t xml:space="preserve"> </w:t>
            </w:r>
            <w:r w:rsidR="00B17631" w:rsidRPr="007070AB">
              <w:t>the</w:t>
            </w:r>
            <w:r w:rsidR="009037DA">
              <w:t xml:space="preserve"> </w:t>
            </w:r>
            <w:r w:rsidR="00B17631" w:rsidRPr="007070AB">
              <w:t>application</w:t>
            </w:r>
            <w:r w:rsidR="009037DA">
              <w:t xml:space="preserve"> </w:t>
            </w:r>
            <w:r w:rsidR="00B17631" w:rsidRPr="007070AB">
              <w:t>at</w:t>
            </w:r>
            <w:r w:rsidR="009037DA">
              <w:t xml:space="preserve"> </w:t>
            </w:r>
            <w:r w:rsidR="00B17631" w:rsidRPr="007070AB">
              <w:t>run-time</w:t>
            </w:r>
            <w:r w:rsidR="009037DA">
              <w:t xml:space="preserve"> </w:t>
            </w:r>
            <w:r w:rsidR="00B17631" w:rsidRPr="007070AB">
              <w:t>for</w:t>
            </w:r>
            <w:r w:rsidR="009037DA">
              <w:t xml:space="preserve"> </w:t>
            </w:r>
            <w:r w:rsidR="00B17631" w:rsidRPr="007070AB">
              <w:t>logging</w:t>
            </w:r>
            <w:r w:rsidR="009037DA">
              <w:t xml:space="preserve"> </w:t>
            </w:r>
            <w:r w:rsidR="00B17631" w:rsidRPr="007070AB">
              <w:t>error</w:t>
            </w:r>
            <w:r w:rsidR="009037DA">
              <w:t xml:space="preserve"> </w:t>
            </w:r>
            <w:r w:rsidR="00B17631" w:rsidRPr="007070AB">
              <w:t>messages</w:t>
            </w:r>
            <w:r w:rsidR="009037DA">
              <w:t xml:space="preserve"> </w:t>
            </w:r>
            <w:r w:rsidR="00B17631" w:rsidRPr="007070AB">
              <w:t>and</w:t>
            </w:r>
            <w:r w:rsidR="009037DA">
              <w:t xml:space="preserve"> </w:t>
            </w:r>
            <w:r w:rsidR="00B17631" w:rsidRPr="007070AB">
              <w:t>events</w:t>
            </w:r>
            <w:r w:rsidR="009037DA">
              <w:t xml:space="preserve"> </w:t>
            </w:r>
            <w:r w:rsidR="00B17631" w:rsidRPr="007070AB">
              <w:t>into</w:t>
            </w:r>
            <w:r w:rsidR="009037DA">
              <w:t xml:space="preserve"> </w:t>
            </w:r>
            <w:r w:rsidR="00B17631" w:rsidRPr="007070AB">
              <w:t>the</w:t>
            </w:r>
            <w:r w:rsidR="009037DA">
              <w:t xml:space="preserve"> </w:t>
            </w:r>
            <w:r w:rsidR="00B17631" w:rsidRPr="007070AB">
              <w:t>Windows</w:t>
            </w:r>
            <w:r w:rsidR="009037DA">
              <w:t xml:space="preserve"> </w:t>
            </w:r>
            <w:r w:rsidR="00B17631" w:rsidRPr="007070AB">
              <w:t>Event</w:t>
            </w:r>
            <w:r w:rsidR="009037DA">
              <w:t xml:space="preserve"> </w:t>
            </w:r>
            <w:r w:rsidR="00B17631" w:rsidRPr="007070AB">
              <w:t>Viewer</w:t>
            </w:r>
            <w:r w:rsidR="009037DA">
              <w:t xml:space="preserve"> </w:t>
            </w:r>
            <w:r w:rsidR="00B17631" w:rsidRPr="007070AB">
              <w:t>and</w:t>
            </w:r>
            <w:r w:rsidR="009037DA">
              <w:t xml:space="preserve"> </w:t>
            </w:r>
            <w:r w:rsidR="00B17631" w:rsidRPr="007070AB">
              <w:t>for</w:t>
            </w:r>
            <w:r w:rsidR="009037DA">
              <w:t xml:space="preserve"> </w:t>
            </w:r>
            <w:r w:rsidR="00B17631" w:rsidRPr="007070AB">
              <w:t>other</w:t>
            </w:r>
            <w:r w:rsidR="009037DA">
              <w:t xml:space="preserve"> </w:t>
            </w:r>
            <w:r w:rsidR="00B17631" w:rsidRPr="007070AB">
              <w:t>system-level</w:t>
            </w:r>
            <w:r w:rsidR="009037DA">
              <w:t xml:space="preserve"> </w:t>
            </w:r>
            <w:r w:rsidR="00B17631" w:rsidRPr="007070AB">
              <w:t>uses.</w:t>
            </w:r>
            <w:r w:rsidR="009037DA">
              <w:t xml:space="preserve">  </w:t>
            </w:r>
            <w:r w:rsidR="00B17631" w:rsidRPr="007070AB">
              <w:t>These</w:t>
            </w:r>
            <w:r w:rsidR="009037DA">
              <w:t xml:space="preserve"> </w:t>
            </w:r>
            <w:r w:rsidR="00B17631" w:rsidRPr="007070AB">
              <w:t>strings</w:t>
            </w:r>
            <w:r w:rsidR="009037DA">
              <w:t xml:space="preserve"> </w:t>
            </w:r>
            <w:r w:rsidR="00B17631" w:rsidRPr="007070AB">
              <w:t>are</w:t>
            </w:r>
            <w:r w:rsidR="009037DA">
              <w:t xml:space="preserve"> </w:t>
            </w:r>
            <w:r w:rsidR="00B17631" w:rsidRPr="007070AB">
              <w:t>retrieved</w:t>
            </w:r>
            <w:r w:rsidR="009037DA">
              <w:t xml:space="preserve"> </w:t>
            </w:r>
            <w:r w:rsidR="00B17631" w:rsidRPr="007070AB">
              <w:t>from</w:t>
            </w:r>
            <w:r w:rsidR="009037DA">
              <w:t xml:space="preserve"> </w:t>
            </w:r>
            <w:proofErr w:type="spellStart"/>
            <w:r w:rsidR="00B17631" w:rsidRPr="007070AB">
              <w:t>BaseClasses.resx</w:t>
            </w:r>
            <w:proofErr w:type="spellEnd"/>
            <w:r w:rsidR="009037DA">
              <w:t xml:space="preserve"> </w:t>
            </w:r>
            <w:r w:rsidR="00B17631" w:rsidRPr="007070AB">
              <w:t>by</w:t>
            </w:r>
            <w:r w:rsidR="009037DA">
              <w:t xml:space="preserve"> </w:t>
            </w:r>
            <w:r w:rsidR="00B17631" w:rsidRPr="007070AB">
              <w:t>the</w:t>
            </w:r>
            <w:r w:rsidR="009037DA">
              <w:t xml:space="preserve"> </w:t>
            </w:r>
            <w:r w:rsidR="00B17631" w:rsidRPr="007070AB">
              <w:t>application</w:t>
            </w:r>
            <w:r w:rsidR="009037DA">
              <w:t xml:space="preserve"> </w:t>
            </w:r>
            <w:r w:rsidR="00B17631" w:rsidRPr="007070AB">
              <w:t>at</w:t>
            </w:r>
            <w:r w:rsidR="009037DA">
              <w:t xml:space="preserve"> </w:t>
            </w:r>
            <w:r w:rsidR="00B17631" w:rsidRPr="007070AB">
              <w:t>run-time.</w:t>
            </w:r>
          </w:p>
          <w:p w:rsidR="00B17631" w:rsidRPr="007070AB" w:rsidRDefault="00B17631" w:rsidP="007070AB">
            <w:r w:rsidRPr="007070AB">
              <w:t>Examples:</w:t>
            </w:r>
          </w:p>
          <w:p w:rsidR="00B17631" w:rsidRPr="007070AB" w:rsidRDefault="00B17631" w:rsidP="007070AB">
            <w:pPr>
              <w:pStyle w:val="Example-Code"/>
            </w:pPr>
            <w:r w:rsidRPr="007070AB">
              <w:tab/>
              <w:t>BaseClasses.es-</w:t>
            </w:r>
            <w:proofErr w:type="spellStart"/>
            <w:r w:rsidRPr="007070AB">
              <w:t>PA.resx</w:t>
            </w:r>
            <w:proofErr w:type="spellEnd"/>
            <w:r w:rsidRPr="007070AB">
              <w:br/>
            </w:r>
            <w:r w:rsidRPr="007070AB">
              <w:tab/>
            </w:r>
            <w:proofErr w:type="spellStart"/>
            <w:r w:rsidRPr="007070AB">
              <w:t>BaseClasses.en-US.resx</w:t>
            </w:r>
            <w:proofErr w:type="spellEnd"/>
          </w:p>
        </w:tc>
      </w:tr>
    </w:tbl>
    <w:p w:rsidR="00B17631" w:rsidRPr="000765FD" w:rsidRDefault="005B3157" w:rsidP="000765FD">
      <w:pPr>
        <w:pStyle w:val="Heading3"/>
      </w:pPr>
      <w:bookmarkStart w:id="349" w:name="_Toc46301630"/>
      <w:bookmarkStart w:id="350" w:name="_Toc46553004"/>
      <w:bookmarkStart w:id="351" w:name="_Toc53046135"/>
      <w:bookmarkStart w:id="352" w:name="_Toc74648711"/>
      <w:bookmarkStart w:id="353" w:name="_Toc81301967"/>
      <w:bookmarkStart w:id="354" w:name="_Ref92190216"/>
      <w:bookmarkStart w:id="355" w:name="_Toc105586988"/>
      <w:bookmarkStart w:id="356" w:name="_Toc414885743"/>
      <w:bookmarkStart w:id="357" w:name="_Toc38781424"/>
      <w:r>
        <w:t>&lt;App&gt;</w:t>
      </w:r>
      <w:r w:rsidR="00B17631" w:rsidRPr="000765FD">
        <w:t>\Data</w:t>
      </w:r>
      <w:r w:rsidR="00155486">
        <w:t xml:space="preserve"> </w:t>
      </w:r>
      <w:proofErr w:type="spellStart"/>
      <w:r w:rsidR="00B17631" w:rsidRPr="000765FD">
        <w:t>Acces</w:t>
      </w:r>
      <w:proofErr w:type="spellEnd"/>
      <w:r w:rsidR="00155486">
        <w:t xml:space="preserve"> Layer</w:t>
      </w:r>
      <w:bookmarkEnd w:id="349"/>
      <w:bookmarkEnd w:id="350"/>
      <w:bookmarkEnd w:id="351"/>
      <w:bookmarkEnd w:id="352"/>
      <w:bookmarkEnd w:id="353"/>
      <w:bookmarkEnd w:id="354"/>
      <w:bookmarkEnd w:id="355"/>
      <w:bookmarkEnd w:id="356"/>
    </w:p>
    <w:p w:rsidR="00B17631" w:rsidRPr="007070AB" w:rsidRDefault="007048F2" w:rsidP="007070AB">
      <w:r w:rsidRPr="007070AB">
        <w:fldChar w:fldCharType="begin"/>
      </w:r>
      <w:r w:rsidR="00B17631" w:rsidRPr="007070AB">
        <w:instrText>xe</w:instrText>
      </w:r>
      <w:r w:rsidR="009037DA">
        <w:instrText xml:space="preserve"> </w:instrText>
      </w:r>
      <w:r w:rsidR="00B17631" w:rsidRPr="007070AB">
        <w:instrText>"</w:instrText>
      </w:r>
      <w:r w:rsidR="00155486">
        <w:instrText>Data Access Layer</w:instrText>
      </w:r>
      <w:r w:rsidR="009037DA">
        <w:instrText xml:space="preserve"> </w:instrText>
      </w:r>
      <w:r w:rsidR="00B17631" w:rsidRPr="007070AB">
        <w:instrText>folder"</w:instrText>
      </w:r>
      <w:r w:rsidRPr="007070AB">
        <w:fldChar w:fldCharType="end"/>
      </w:r>
      <w:r w:rsidRPr="007070AB">
        <w:fldChar w:fldCharType="begin"/>
      </w:r>
      <w:r w:rsidR="00B17631" w:rsidRPr="007070AB">
        <w:instrText>xe</w:instrText>
      </w:r>
      <w:r w:rsidR="009037DA">
        <w:instrText xml:space="preserve"> </w:instrText>
      </w:r>
      <w:r w:rsidR="00B17631" w:rsidRPr="007070AB">
        <w:instrText>"Folder</w:instrText>
      </w:r>
      <w:r w:rsidR="009037DA">
        <w:instrText xml:space="preserve"> </w:instrText>
      </w:r>
      <w:r w:rsidR="00B17631" w:rsidRPr="007070AB">
        <w:instrText>structure:</w:instrText>
      </w:r>
      <w:r w:rsidR="00155486">
        <w:instrText>Data Access Layer</w:instrText>
      </w:r>
      <w:r w:rsidR="009037DA">
        <w:instrText xml:space="preserve"> </w:instrText>
      </w:r>
      <w:r w:rsidR="00B17631" w:rsidRPr="007070AB">
        <w:instrText>folder"</w:instrText>
      </w:r>
      <w:r w:rsidRPr="007070AB">
        <w:fldChar w:fldCharType="end"/>
      </w:r>
      <w:r w:rsidRPr="007070AB">
        <w:fldChar w:fldCharType="begin"/>
      </w:r>
      <w:r w:rsidR="0068564F" w:rsidRPr="007070AB">
        <w:instrText>xe</w:instrText>
      </w:r>
      <w:r w:rsidR="009037DA">
        <w:instrText xml:space="preserve"> </w:instrText>
      </w:r>
      <w:r w:rsidR="0068564F" w:rsidRPr="007070AB">
        <w:instrText>"Table</w:instrText>
      </w:r>
      <w:r w:rsidR="009037DA">
        <w:instrText xml:space="preserve"> </w:instrText>
      </w:r>
      <w:r w:rsidR="0068564F" w:rsidRPr="007070AB">
        <w:instrText>binding</w:instrText>
      </w:r>
      <w:r w:rsidR="009037DA">
        <w:instrText xml:space="preserve"> </w:instrText>
      </w:r>
      <w:r w:rsidR="0068564F" w:rsidRPr="007070AB">
        <w:instrText>files:Location"</w:instrText>
      </w:r>
      <w:r w:rsidRPr="007070AB">
        <w:fldChar w:fldCharType="end"/>
      </w:r>
      <w:r w:rsidR="00B17631" w:rsidRPr="007070AB">
        <w:t>This</w:t>
      </w:r>
      <w:r w:rsidR="009037DA">
        <w:t xml:space="preserve"> </w:t>
      </w:r>
      <w:r w:rsidR="00B17631" w:rsidRPr="007070AB">
        <w:t>folder</w:t>
      </w:r>
      <w:r w:rsidR="009037DA">
        <w:t xml:space="preserve"> </w:t>
      </w:r>
      <w:r w:rsidR="00B17631" w:rsidRPr="007070AB">
        <w:t>contains</w:t>
      </w:r>
      <w:r w:rsidR="009037DA">
        <w:t xml:space="preserve"> </w:t>
      </w:r>
      <w:r w:rsidR="00B17631" w:rsidRPr="007070AB">
        <w:t>the</w:t>
      </w:r>
      <w:r w:rsidR="009037DA">
        <w:t xml:space="preserve"> </w:t>
      </w:r>
      <w:r w:rsidR="00B17631" w:rsidRPr="007070AB">
        <w:t>source</w:t>
      </w:r>
      <w:r w:rsidR="009037DA">
        <w:t xml:space="preserve"> </w:t>
      </w:r>
      <w:r w:rsidR="00B17631" w:rsidRPr="007070AB">
        <w:t>code</w:t>
      </w:r>
      <w:r w:rsidR="009037DA">
        <w:t xml:space="preserve"> </w:t>
      </w:r>
      <w:r w:rsidR="00B17631" w:rsidRPr="007070AB">
        <w:t>files</w:t>
      </w:r>
      <w:r w:rsidR="009037DA">
        <w:t xml:space="preserve"> </w:t>
      </w:r>
      <w:r w:rsidR="00B17631" w:rsidRPr="007070AB">
        <w:t>to</w:t>
      </w:r>
      <w:r w:rsidR="009037DA">
        <w:t xml:space="preserve"> </w:t>
      </w:r>
      <w:r w:rsidR="00B17631" w:rsidRPr="007070AB">
        <w:t>access</w:t>
      </w:r>
      <w:r w:rsidR="009037DA">
        <w:t xml:space="preserve"> </w:t>
      </w:r>
      <w:r w:rsidR="00B17631" w:rsidRPr="007070AB">
        <w:t>the</w:t>
      </w:r>
      <w:r w:rsidR="009037DA">
        <w:t xml:space="preserve"> </w:t>
      </w:r>
      <w:r w:rsidR="00B17631" w:rsidRPr="007070AB">
        <w:t>database.</w:t>
      </w:r>
      <w:r w:rsidR="009037DA">
        <w:t xml:space="preserve">  </w:t>
      </w:r>
      <w:r w:rsidR="00B17631" w:rsidRPr="007070AB">
        <w:t>A</w:t>
      </w:r>
      <w:r w:rsidR="009037DA">
        <w:t xml:space="preserve"> </w:t>
      </w:r>
      <w:r w:rsidR="00B17631" w:rsidRPr="007070AB">
        <w:t>set</w:t>
      </w:r>
      <w:r w:rsidR="009037DA">
        <w:t xml:space="preserve"> </w:t>
      </w:r>
      <w:r w:rsidR="00B17631" w:rsidRPr="007070AB">
        <w:t>of</w:t>
      </w:r>
      <w:r w:rsidR="009037DA">
        <w:t xml:space="preserve"> </w:t>
      </w:r>
      <w:r w:rsidR="00B17631" w:rsidRPr="007070AB">
        <w:t>files</w:t>
      </w:r>
      <w:r w:rsidR="009037DA">
        <w:t xml:space="preserve"> </w:t>
      </w:r>
      <w:r w:rsidR="00B17631" w:rsidRPr="007070AB">
        <w:t>is</w:t>
      </w:r>
      <w:r w:rsidR="009037DA">
        <w:t xml:space="preserve"> </w:t>
      </w:r>
      <w:r w:rsidR="00DB7021">
        <w:t>created</w:t>
      </w:r>
      <w:r w:rsidR="009037DA">
        <w:t xml:space="preserve"> </w:t>
      </w:r>
      <w:r w:rsidR="00B17631" w:rsidRPr="007070AB">
        <w:t>for</w:t>
      </w:r>
      <w:r w:rsidR="009037DA">
        <w:t xml:space="preserve"> </w:t>
      </w:r>
      <w:r w:rsidR="00B17631" w:rsidRPr="007070AB">
        <w:t>each</w:t>
      </w:r>
      <w:r w:rsidR="009037DA">
        <w:t xml:space="preserve"> </w:t>
      </w:r>
      <w:r w:rsidR="00B17631" w:rsidRPr="007070AB">
        <w:t>table</w:t>
      </w:r>
      <w:r w:rsidR="009037DA">
        <w:t xml:space="preserve"> </w:t>
      </w:r>
      <w:r w:rsidR="00B17631" w:rsidRPr="007070AB">
        <w:t>and</w:t>
      </w:r>
      <w:r w:rsidR="009037DA">
        <w:t xml:space="preserve"> </w:t>
      </w:r>
      <w:r w:rsidR="00B17631" w:rsidRPr="007070AB">
        <w:t>each</w:t>
      </w:r>
      <w:r w:rsidR="009037DA">
        <w:t xml:space="preserve"> </w:t>
      </w:r>
      <w:r w:rsidR="00B17631" w:rsidRPr="007070AB">
        <w:t>joined</w:t>
      </w:r>
      <w:r w:rsidR="009037DA">
        <w:t xml:space="preserve"> </w:t>
      </w:r>
      <w:r w:rsidR="00B17631" w:rsidRPr="007070AB">
        <w:t>table.</w:t>
      </w:r>
      <w:r w:rsidR="009037DA">
        <w:t xml:space="preserve">  </w:t>
      </w:r>
      <w:r w:rsidR="00B17631" w:rsidRPr="007070AB">
        <w:t>Iron</w:t>
      </w:r>
      <w:r w:rsidR="009037DA">
        <w:t xml:space="preserve"> </w:t>
      </w:r>
      <w:r w:rsidR="00B17631" w:rsidRPr="007070AB">
        <w:t>Speed</w:t>
      </w:r>
      <w:r w:rsidR="009037DA">
        <w:t xml:space="preserve"> </w:t>
      </w:r>
      <w:r w:rsidR="00B17631" w:rsidRPr="007070AB">
        <w:t>Designer</w:t>
      </w:r>
      <w:r w:rsidR="009037DA">
        <w:t xml:space="preserve"> </w:t>
      </w:r>
      <w:r w:rsidR="00B17631" w:rsidRPr="007070AB">
        <w:t>creates</w:t>
      </w:r>
      <w:r w:rsidR="009037DA">
        <w:t xml:space="preserve"> </w:t>
      </w:r>
      <w:r w:rsidR="00236FA7">
        <w:t>code</w:t>
      </w:r>
      <w:r w:rsidR="009037DA">
        <w:t xml:space="preserve"> </w:t>
      </w:r>
      <w:r w:rsidR="00B17631" w:rsidRPr="007070AB">
        <w:t>classes</w:t>
      </w:r>
      <w:r w:rsidR="009037DA">
        <w:t xml:space="preserve"> </w:t>
      </w:r>
      <w:r w:rsidR="00236FA7">
        <w:t>to</w:t>
      </w:r>
      <w:r w:rsidR="009037DA">
        <w:t xml:space="preserve"> </w:t>
      </w:r>
      <w:r w:rsidR="00236FA7">
        <w:t>access</w:t>
      </w:r>
      <w:r w:rsidR="009037DA">
        <w:t xml:space="preserve"> </w:t>
      </w:r>
      <w:r w:rsidR="00B17631" w:rsidRPr="007070AB">
        <w:t>your</w:t>
      </w:r>
      <w:r w:rsidR="009037DA">
        <w:t xml:space="preserve"> </w:t>
      </w:r>
      <w:r w:rsidR="00B17631" w:rsidRPr="007070AB">
        <w:t>database</w:t>
      </w:r>
      <w:r w:rsidR="009037DA">
        <w:t xml:space="preserve"> </w:t>
      </w:r>
      <w:r w:rsidR="00B17631" w:rsidRPr="007070AB">
        <w:t>for</w:t>
      </w:r>
      <w:r w:rsidR="009037DA">
        <w:t xml:space="preserve"> </w:t>
      </w:r>
      <w:r w:rsidR="00B17631" w:rsidRPr="007070AB">
        <w:t>each</w:t>
      </w:r>
      <w:r w:rsidR="009037DA">
        <w:t xml:space="preserve"> </w:t>
      </w:r>
      <w:r w:rsidR="00B17631" w:rsidRPr="007070AB">
        <w:t>table.</w:t>
      </w:r>
      <w:r w:rsidR="009037DA">
        <w:t xml:space="preserve">  </w:t>
      </w:r>
      <w:r w:rsidR="00B17631" w:rsidRPr="007070AB">
        <w:t>All</w:t>
      </w:r>
      <w:r w:rsidR="009037DA">
        <w:t xml:space="preserve"> </w:t>
      </w:r>
      <w:r w:rsidR="00B17631" w:rsidRPr="007070AB">
        <w:t>access</w:t>
      </w:r>
      <w:r w:rsidR="009037DA">
        <w:t xml:space="preserve"> </w:t>
      </w:r>
      <w:r w:rsidR="00B17631" w:rsidRPr="007070AB">
        <w:t>to</w:t>
      </w:r>
      <w:r w:rsidR="009037DA">
        <w:t xml:space="preserve"> </w:t>
      </w:r>
      <w:r w:rsidR="00B17631" w:rsidRPr="007070AB">
        <w:t>the</w:t>
      </w:r>
      <w:r w:rsidR="009037DA">
        <w:t xml:space="preserve"> </w:t>
      </w:r>
      <w:r w:rsidR="00B17631" w:rsidRPr="007070AB">
        <w:t>database</w:t>
      </w:r>
      <w:r w:rsidR="009037DA">
        <w:t xml:space="preserve"> </w:t>
      </w:r>
      <w:r w:rsidR="00B17631" w:rsidRPr="007070AB">
        <w:t>table</w:t>
      </w:r>
      <w:r w:rsidR="009037DA">
        <w:t xml:space="preserve"> </w:t>
      </w:r>
      <w:r w:rsidR="00B17631" w:rsidRPr="007070AB">
        <w:t>goes</w:t>
      </w:r>
      <w:r w:rsidR="009037DA">
        <w:t xml:space="preserve"> </w:t>
      </w:r>
      <w:r w:rsidR="00B17631" w:rsidRPr="007070AB">
        <w:t>through</w:t>
      </w:r>
      <w:r w:rsidR="009037DA">
        <w:t xml:space="preserve"> </w:t>
      </w:r>
      <w:r w:rsidR="00B17631" w:rsidRPr="007070AB">
        <w:t>these</w:t>
      </w:r>
      <w:r w:rsidR="009037DA">
        <w:t xml:space="preserve"> </w:t>
      </w:r>
      <w:r w:rsidR="00B17631" w:rsidRPr="007070AB">
        <w:t>classes</w:t>
      </w:r>
      <w:r w:rsidR="009037DA">
        <w:t xml:space="preserve"> </w:t>
      </w:r>
      <w:r w:rsidR="00B17631" w:rsidRPr="007070AB">
        <w:t>regardless</w:t>
      </w:r>
      <w:r w:rsidR="009037DA">
        <w:t xml:space="preserve"> </w:t>
      </w:r>
      <w:r w:rsidR="00B17631" w:rsidRPr="007070AB">
        <w:t>of</w:t>
      </w:r>
      <w:r w:rsidR="009037DA">
        <w:t xml:space="preserve"> </w:t>
      </w:r>
      <w:r w:rsidR="00B17631" w:rsidRPr="007070AB">
        <w:t>which</w:t>
      </w:r>
      <w:r w:rsidR="009037DA">
        <w:t xml:space="preserve"> </w:t>
      </w:r>
      <w:r w:rsidR="00B17631" w:rsidRPr="007070AB">
        <w:t>web</w:t>
      </w:r>
      <w:r w:rsidR="009037DA">
        <w:t xml:space="preserve"> </w:t>
      </w:r>
      <w:r w:rsidR="00B17631" w:rsidRPr="007070AB">
        <w:t>page</w:t>
      </w:r>
      <w:r w:rsidR="009037DA">
        <w:t xml:space="preserve"> </w:t>
      </w:r>
      <w:r w:rsidR="00B17631" w:rsidRPr="007070AB">
        <w:t>uses</w:t>
      </w:r>
      <w:r w:rsidR="009037DA">
        <w:t xml:space="preserve"> </w:t>
      </w:r>
      <w:r w:rsidR="00B17631" w:rsidRPr="007070AB">
        <w:t>the</w:t>
      </w:r>
      <w:r w:rsidR="009037DA">
        <w:t xml:space="preserve"> </w:t>
      </w:r>
      <w:r w:rsidR="00B17631" w:rsidRPr="007070AB">
        <w:t>data.</w:t>
      </w:r>
    </w:p>
    <w:p w:rsidR="0068564F" w:rsidRPr="007070AB" w:rsidRDefault="0068564F" w:rsidP="007070AB">
      <w:r w:rsidRPr="007070AB">
        <w:t>This</w:t>
      </w:r>
      <w:r w:rsidR="009037DA">
        <w:t xml:space="preserve"> </w:t>
      </w:r>
      <w:r w:rsidRPr="007070AB">
        <w:t>folder</w:t>
      </w:r>
      <w:r w:rsidR="009037DA">
        <w:t xml:space="preserve"> </w:t>
      </w:r>
      <w:r w:rsidRPr="007070AB">
        <w:t>also</w:t>
      </w:r>
      <w:r w:rsidR="009037DA">
        <w:t xml:space="preserve"> </w:t>
      </w:r>
      <w:r w:rsidRPr="007070AB">
        <w:t>contains</w:t>
      </w:r>
      <w:r w:rsidR="009037DA">
        <w:t xml:space="preserve"> </w:t>
      </w:r>
      <w:r w:rsidRPr="007070AB">
        <w:t>the</w:t>
      </w:r>
      <w:r w:rsidR="009037DA">
        <w:t xml:space="preserve"> </w:t>
      </w:r>
      <w:r w:rsidRPr="007070AB">
        <w:t>Table</w:t>
      </w:r>
      <w:r w:rsidR="009037DA">
        <w:t xml:space="preserve"> </w:t>
      </w:r>
      <w:r w:rsidRPr="007070AB">
        <w:t>Binding</w:t>
      </w:r>
      <w:r w:rsidR="009037DA">
        <w:t xml:space="preserve"> </w:t>
      </w:r>
      <w:r w:rsidRPr="007070AB">
        <w:t>Files</w:t>
      </w:r>
      <w:r w:rsidR="009037DA">
        <w:t xml:space="preserve"> </w:t>
      </w:r>
      <w:r w:rsidRPr="007070AB">
        <w:t>(TBF)</w:t>
      </w:r>
      <w:r w:rsidR="009037DA">
        <w:t xml:space="preserve"> </w:t>
      </w:r>
      <w:r w:rsidRPr="007070AB">
        <w:t>that</w:t>
      </w:r>
      <w:r w:rsidR="009037DA">
        <w:t xml:space="preserve"> </w:t>
      </w:r>
      <w:r w:rsidR="00994471" w:rsidRPr="007070AB">
        <w:t>contains</w:t>
      </w:r>
      <w:r w:rsidR="009037DA">
        <w:t xml:space="preserve"> </w:t>
      </w:r>
      <w:r w:rsidRPr="007070AB">
        <w:t>information</w:t>
      </w:r>
      <w:r w:rsidR="009037DA">
        <w:t xml:space="preserve"> </w:t>
      </w:r>
      <w:r w:rsidRPr="007070AB">
        <w:t>about</w:t>
      </w:r>
      <w:r w:rsidR="009037DA">
        <w:t xml:space="preserve"> </w:t>
      </w:r>
      <w:r w:rsidRPr="007070AB">
        <w:t>the</w:t>
      </w:r>
      <w:r w:rsidR="009037DA">
        <w:t xml:space="preserve"> </w:t>
      </w:r>
      <w:r w:rsidRPr="007070AB">
        <w:t>database</w:t>
      </w:r>
      <w:r w:rsidR="009037DA">
        <w:t xml:space="preserve"> </w:t>
      </w:r>
      <w:r w:rsidRPr="007070AB">
        <w:t>schema</w:t>
      </w:r>
      <w:r w:rsidR="009037DA">
        <w:t xml:space="preserve"> </w:t>
      </w:r>
      <w:r w:rsidRPr="007070AB">
        <w:t>and</w:t>
      </w:r>
      <w:r w:rsidR="009037DA">
        <w:t xml:space="preserve"> </w:t>
      </w:r>
      <w:r w:rsidRPr="007070AB">
        <w:t>other</w:t>
      </w:r>
      <w:r w:rsidR="009037DA">
        <w:t xml:space="preserve"> </w:t>
      </w:r>
      <w:r w:rsidRPr="007070AB">
        <w:t>information</w:t>
      </w:r>
      <w:r w:rsidR="009037DA">
        <w:t xml:space="preserve"> </w:t>
      </w:r>
      <w:r w:rsidRPr="007070AB">
        <w:t>used</w:t>
      </w:r>
      <w:r w:rsidR="009037DA">
        <w:t xml:space="preserve"> </w:t>
      </w:r>
      <w:r w:rsidRPr="007070AB">
        <w:t>by</w:t>
      </w:r>
      <w:r w:rsidR="009037DA">
        <w:t xml:space="preserve"> </w:t>
      </w:r>
      <w:r w:rsidRPr="007070AB">
        <w:t>Iron</w:t>
      </w:r>
      <w:r w:rsidR="009037DA">
        <w:t xml:space="preserve"> </w:t>
      </w:r>
      <w:r w:rsidRPr="007070AB">
        <w:t>Speed</w:t>
      </w:r>
      <w:r w:rsidR="009037DA">
        <w:t xml:space="preserve"> </w:t>
      </w:r>
      <w:r w:rsidRPr="007070AB">
        <w:t>Designer.</w:t>
      </w:r>
      <w:r w:rsidR="009037DA">
        <w:t xml:space="preserve">  </w:t>
      </w:r>
      <w:r w:rsidRPr="007070AB">
        <w:t>There</w:t>
      </w:r>
      <w:r w:rsidR="009037DA">
        <w:t xml:space="preserve"> </w:t>
      </w:r>
      <w:r w:rsidRPr="007070AB">
        <w:t>is</w:t>
      </w:r>
      <w:r w:rsidR="009037DA">
        <w:t xml:space="preserve"> </w:t>
      </w:r>
      <w:r w:rsidRPr="007070AB">
        <w:t>one</w:t>
      </w:r>
      <w:r w:rsidR="009037DA">
        <w:t xml:space="preserve"> </w:t>
      </w:r>
      <w:r w:rsidRPr="007070AB">
        <w:t>file</w:t>
      </w:r>
      <w:r w:rsidR="009037DA">
        <w:t xml:space="preserve"> </w:t>
      </w:r>
      <w:r w:rsidRPr="007070AB">
        <w:t>for</w:t>
      </w:r>
      <w:r w:rsidR="009037DA">
        <w:t xml:space="preserve"> </w:t>
      </w:r>
      <w:r w:rsidRPr="007070AB">
        <w:t>every</w:t>
      </w:r>
      <w:r w:rsidR="009037DA">
        <w:t xml:space="preserve"> </w:t>
      </w:r>
      <w:r w:rsidRPr="007070AB">
        <w:t>table</w:t>
      </w:r>
      <w:r w:rsidR="009037DA">
        <w:t xml:space="preserve"> </w:t>
      </w:r>
      <w:r w:rsidRPr="007070AB">
        <w:t>used</w:t>
      </w:r>
      <w:r w:rsidR="009037DA">
        <w:t xml:space="preserve"> </w:t>
      </w:r>
      <w:r w:rsidRPr="007070AB">
        <w:t>by</w:t>
      </w:r>
      <w:r w:rsidR="009037DA">
        <w:t xml:space="preserve"> </w:t>
      </w:r>
      <w:r w:rsidRPr="007070AB">
        <w:t>the</w:t>
      </w:r>
      <w:r w:rsidR="009037DA">
        <w:t xml:space="preserve"> </w:t>
      </w:r>
      <w:r w:rsidRPr="007070AB">
        <w:t>application.</w:t>
      </w:r>
    </w:p>
    <w:p w:rsidR="00B17631" w:rsidRPr="007070AB" w:rsidRDefault="00B17631" w:rsidP="007070AB">
      <w:r w:rsidRPr="007070AB">
        <w:t>Each</w:t>
      </w:r>
      <w:r w:rsidR="009037DA">
        <w:t xml:space="preserve"> </w:t>
      </w:r>
      <w:r w:rsidRPr="007070AB">
        <w:t>Record</w:t>
      </w:r>
      <w:r w:rsidR="009037DA">
        <w:t xml:space="preserve"> </w:t>
      </w:r>
      <w:r w:rsidRPr="007070AB">
        <w:t>and</w:t>
      </w:r>
      <w:r w:rsidR="009037DA">
        <w:t xml:space="preserve"> </w:t>
      </w:r>
      <w:r w:rsidR="00236FA7">
        <w:t>Table</w:t>
      </w:r>
      <w:r w:rsidR="009037DA">
        <w:t xml:space="preserve"> </w:t>
      </w:r>
      <w:r w:rsidRPr="007070AB">
        <w:t>has</w:t>
      </w:r>
      <w:r w:rsidR="009037DA">
        <w:t xml:space="preserve"> </w:t>
      </w:r>
      <w:r w:rsidRPr="007070AB">
        <w:t>a</w:t>
      </w:r>
      <w:r w:rsidR="009037DA">
        <w:t xml:space="preserve"> </w:t>
      </w:r>
      <w:r w:rsidRPr="007070AB">
        <w:t>corresponding</w:t>
      </w:r>
      <w:r w:rsidR="009037DA">
        <w:t xml:space="preserve"> </w:t>
      </w:r>
      <w:r w:rsidR="00994471">
        <w:t>pair</w:t>
      </w:r>
      <w:r w:rsidR="009037DA">
        <w:t xml:space="preserve"> </w:t>
      </w:r>
      <w:r w:rsidR="00994471">
        <w:t>of</w:t>
      </w:r>
      <w:r w:rsidR="009037DA">
        <w:t xml:space="preserve"> </w:t>
      </w:r>
      <w:r w:rsidR="00994471">
        <w:t>classes:</w:t>
      </w:r>
      <w:r w:rsidR="009037DA">
        <w:t xml:space="preserve"> </w:t>
      </w:r>
      <w:r w:rsidR="00994471">
        <w:t>a</w:t>
      </w:r>
      <w:r w:rsidR="009037DA">
        <w:t xml:space="preserve"> </w:t>
      </w:r>
      <w:r w:rsidR="00994471">
        <w:t>“base”</w:t>
      </w:r>
      <w:r w:rsidR="009037DA">
        <w:t xml:space="preserve"> </w:t>
      </w:r>
      <w:r w:rsidR="00994471">
        <w:t>class</w:t>
      </w:r>
      <w:r w:rsidR="009037DA">
        <w:t xml:space="preserve"> </w:t>
      </w:r>
      <w:r w:rsidR="00994471">
        <w:t>and</w:t>
      </w:r>
      <w:r w:rsidR="009037DA">
        <w:t xml:space="preserve"> </w:t>
      </w:r>
      <w:r w:rsidR="00994471">
        <w:t>a</w:t>
      </w:r>
      <w:r w:rsidR="009037DA">
        <w:t xml:space="preserve"> </w:t>
      </w:r>
      <w:r w:rsidR="00994471">
        <w:t>“customizable”</w:t>
      </w:r>
      <w:r w:rsidR="009037DA">
        <w:t xml:space="preserve"> </w:t>
      </w:r>
      <w:r w:rsidR="00994471">
        <w:t>class</w:t>
      </w:r>
      <w:r w:rsidRPr="007070AB">
        <w:t>.</w:t>
      </w:r>
      <w:r w:rsidR="009037DA">
        <w:t xml:space="preserve">  </w:t>
      </w:r>
      <w:r w:rsidRPr="007070AB">
        <w:t>The</w:t>
      </w:r>
      <w:r w:rsidR="009037DA">
        <w:t xml:space="preserve"> </w:t>
      </w:r>
      <w:r w:rsidR="00994471">
        <w:t>customizable</w:t>
      </w:r>
      <w:r w:rsidR="009037DA">
        <w:t xml:space="preserve"> </w:t>
      </w:r>
      <w:r w:rsidRPr="007070AB">
        <w:t>classes</w:t>
      </w:r>
      <w:r w:rsidR="009037DA">
        <w:t xml:space="preserve"> </w:t>
      </w:r>
      <w:r w:rsidRPr="007070AB">
        <w:t>are</w:t>
      </w:r>
      <w:r w:rsidR="009037DA">
        <w:t xml:space="preserve"> </w:t>
      </w:r>
      <w:r w:rsidR="00DB7021">
        <w:t>created</w:t>
      </w:r>
      <w:r w:rsidR="009037DA">
        <w:t xml:space="preserve"> </w:t>
      </w:r>
      <w:r w:rsidRPr="007070AB">
        <w:t>only</w:t>
      </w:r>
      <w:r w:rsidR="009037DA">
        <w:t xml:space="preserve"> </w:t>
      </w:r>
      <w:r w:rsidRPr="007070AB">
        <w:t>once</w:t>
      </w:r>
      <w:r w:rsidR="009037DA">
        <w:t xml:space="preserve"> </w:t>
      </w:r>
      <w:r w:rsidRPr="007070AB">
        <w:t>and</w:t>
      </w:r>
      <w:r w:rsidR="009037DA">
        <w:t xml:space="preserve"> </w:t>
      </w:r>
      <w:r w:rsidRPr="007070AB">
        <w:t>it</w:t>
      </w:r>
      <w:r w:rsidR="009037DA">
        <w:t xml:space="preserve"> </w:t>
      </w:r>
      <w:r w:rsidRPr="007070AB">
        <w:t>is</w:t>
      </w:r>
      <w:r w:rsidR="009037DA">
        <w:t xml:space="preserve"> </w:t>
      </w:r>
      <w:r w:rsidRPr="007070AB">
        <w:t>safe</w:t>
      </w:r>
      <w:r w:rsidR="009037DA">
        <w:t xml:space="preserve"> </w:t>
      </w:r>
      <w:r w:rsidRPr="007070AB">
        <w:t>to</w:t>
      </w:r>
      <w:r w:rsidR="009037DA">
        <w:t xml:space="preserve"> </w:t>
      </w:r>
      <w:r w:rsidRPr="007070AB">
        <w:t>include</w:t>
      </w:r>
      <w:r w:rsidR="009037DA">
        <w:t xml:space="preserve"> </w:t>
      </w:r>
      <w:r w:rsidRPr="007070AB">
        <w:t>custom</w:t>
      </w:r>
      <w:r w:rsidR="009037DA">
        <w:t xml:space="preserve"> </w:t>
      </w:r>
      <w:r w:rsidRPr="007070AB">
        <w:t>application</w:t>
      </w:r>
      <w:r w:rsidR="009037DA">
        <w:t xml:space="preserve"> </w:t>
      </w:r>
      <w:r w:rsidRPr="007070AB">
        <w:t>logic</w:t>
      </w:r>
      <w:r w:rsidR="009037DA">
        <w:t xml:space="preserve"> </w:t>
      </w:r>
      <w:r w:rsidRPr="007070AB">
        <w:t>within</w:t>
      </w:r>
      <w:r w:rsidR="009037DA">
        <w:t xml:space="preserve"> </w:t>
      </w:r>
      <w:r w:rsidRPr="007070AB">
        <w:t>them</w:t>
      </w:r>
      <w:r w:rsidR="009037DA">
        <w:t xml:space="preserve"> </w:t>
      </w:r>
      <w:r w:rsidRPr="007070AB">
        <w:t>without</w:t>
      </w:r>
      <w:r w:rsidR="009037DA">
        <w:t xml:space="preserve"> </w:t>
      </w:r>
      <w:r w:rsidRPr="007070AB">
        <w:t>fear</w:t>
      </w:r>
      <w:r w:rsidR="009037DA">
        <w:t xml:space="preserve"> </w:t>
      </w:r>
      <w:r w:rsidRPr="007070AB">
        <w:t>of</w:t>
      </w:r>
      <w:r w:rsidR="009037DA">
        <w:t xml:space="preserve"> </w:t>
      </w:r>
      <w:r w:rsidRPr="007070AB">
        <w:t>them</w:t>
      </w:r>
      <w:r w:rsidR="009037DA">
        <w:t xml:space="preserve"> </w:t>
      </w:r>
      <w:r w:rsidRPr="007070AB">
        <w:t>being</w:t>
      </w:r>
      <w:r w:rsidR="009037DA">
        <w:t xml:space="preserve"> </w:t>
      </w:r>
      <w:r w:rsidRPr="007070AB">
        <w:t>overwritten.</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684"/>
        <w:gridCol w:w="7379"/>
      </w:tblGrid>
      <w:tr w:rsidR="0068564F">
        <w:trPr>
          <w:tblHeader/>
        </w:trPr>
        <w:tc>
          <w:tcPr>
            <w:tcW w:w="2684" w:type="dxa"/>
            <w:tcBorders>
              <w:top w:val="single" w:sz="12" w:space="0" w:color="FFFFFF"/>
              <w:left w:val="single" w:sz="12" w:space="0" w:color="FFFFFF"/>
              <w:bottom w:val="single" w:sz="12" w:space="0" w:color="FFFFFF"/>
              <w:right w:val="single" w:sz="12" w:space="0" w:color="FFFFFF"/>
            </w:tcBorders>
            <w:shd w:val="clear" w:color="auto" w:fill="808080"/>
          </w:tcPr>
          <w:p w:rsidR="0068564F" w:rsidRDefault="0068564F" w:rsidP="0068564F">
            <w:pPr>
              <w:pStyle w:val="TableHeading"/>
            </w:pPr>
            <w:r>
              <w:t>File</w:t>
            </w:r>
          </w:p>
        </w:tc>
        <w:tc>
          <w:tcPr>
            <w:tcW w:w="7379" w:type="dxa"/>
            <w:tcBorders>
              <w:top w:val="single" w:sz="12" w:space="0" w:color="FFFFFF"/>
              <w:left w:val="single" w:sz="12" w:space="0" w:color="FFFFFF"/>
              <w:bottom w:val="single" w:sz="12" w:space="0" w:color="FFFFFF"/>
              <w:right w:val="single" w:sz="12" w:space="0" w:color="FFFFFF"/>
            </w:tcBorders>
            <w:shd w:val="clear" w:color="auto" w:fill="808080"/>
          </w:tcPr>
          <w:p w:rsidR="0068564F" w:rsidRDefault="0068564F" w:rsidP="0068564F">
            <w:pPr>
              <w:pStyle w:val="TableHeading"/>
            </w:pPr>
            <w:r>
              <w:t>Function</w:t>
            </w:r>
          </w:p>
        </w:tc>
      </w:tr>
      <w:tr w:rsidR="0068564F" w:rsidRPr="00836C4F">
        <w:tc>
          <w:tcPr>
            <w:tcW w:w="2684" w:type="dxa"/>
            <w:tcBorders>
              <w:top w:val="single" w:sz="12" w:space="0" w:color="FFFFFF"/>
              <w:left w:val="single" w:sz="12" w:space="0" w:color="FFFFFF"/>
              <w:bottom w:val="single" w:sz="12" w:space="0" w:color="FFFFFF"/>
              <w:right w:val="single" w:sz="12" w:space="0" w:color="FFFFFF"/>
            </w:tcBorders>
            <w:shd w:val="clear" w:color="auto" w:fill="E0E0E0"/>
          </w:tcPr>
          <w:p w:rsidR="0004113E" w:rsidRDefault="0004113E" w:rsidP="00836C4F">
            <w:r>
              <w:t>Database</w:t>
            </w:r>
            <w:r w:rsidR="009037DA">
              <w:t xml:space="preserve"> </w:t>
            </w:r>
            <w:r>
              <w:t>schema</w:t>
            </w:r>
            <w:r w:rsidR="009037DA">
              <w:t xml:space="preserve"> </w:t>
            </w:r>
            <w:r>
              <w:t>files</w:t>
            </w:r>
          </w:p>
          <w:p w:rsidR="0068564F" w:rsidRPr="00836C4F" w:rsidRDefault="0068564F" w:rsidP="00836C4F">
            <w:r w:rsidRPr="00836C4F">
              <w:t>&lt;TABLE&gt;</w:t>
            </w:r>
            <w:r w:rsidR="00427725">
              <w:t>Table</w:t>
            </w:r>
            <w:r w:rsidRPr="00836C4F">
              <w:t>.xml</w:t>
            </w:r>
            <w:r w:rsidR="00427725">
              <w:br/>
              <w:t>&lt;VIEW&gt;View.xml</w:t>
            </w:r>
            <w:r w:rsidR="00427725">
              <w:br/>
              <w:t>&lt;QUERY&gt;Query.xml</w:t>
            </w:r>
          </w:p>
        </w:tc>
        <w:tc>
          <w:tcPr>
            <w:tcW w:w="7379"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836C4F" w:rsidRDefault="007048F2" w:rsidP="00836C4F">
            <w:r w:rsidRPr="00836C4F">
              <w:fldChar w:fldCharType="begin"/>
            </w:r>
            <w:r w:rsidR="0068564F" w:rsidRPr="00836C4F">
              <w:instrText>xe</w:instrText>
            </w:r>
            <w:r w:rsidR="009037DA">
              <w:instrText xml:space="preserve"> </w:instrText>
            </w:r>
            <w:r w:rsidR="0068564F" w:rsidRPr="00836C4F">
              <w:instrText>"Table</w:instrText>
            </w:r>
            <w:r w:rsidR="009037DA">
              <w:instrText xml:space="preserve"> </w:instrText>
            </w:r>
            <w:r w:rsidR="0068564F" w:rsidRPr="00836C4F">
              <w:instrText>binding</w:instrText>
            </w:r>
            <w:r w:rsidR="009037DA">
              <w:instrText xml:space="preserve"> </w:instrText>
            </w:r>
            <w:r w:rsidR="0068564F" w:rsidRPr="00836C4F">
              <w:instrText>files:Location"</w:instrText>
            </w:r>
            <w:r w:rsidRPr="00836C4F">
              <w:fldChar w:fldCharType="end"/>
            </w:r>
            <w:r w:rsidRPr="00836C4F">
              <w:fldChar w:fldCharType="begin"/>
            </w:r>
            <w:r w:rsidR="0068564F" w:rsidRPr="00836C4F">
              <w:instrText>xe</w:instrText>
            </w:r>
            <w:r w:rsidR="009037DA">
              <w:instrText xml:space="preserve"> </w:instrText>
            </w:r>
            <w:r w:rsidR="0068564F" w:rsidRPr="00836C4F">
              <w:instrText>"Files:Table</w:instrText>
            </w:r>
            <w:r w:rsidR="009037DA">
              <w:instrText xml:space="preserve"> </w:instrText>
            </w:r>
            <w:r w:rsidR="0068564F" w:rsidRPr="00836C4F">
              <w:instrText>binding</w:instrText>
            </w:r>
            <w:r w:rsidR="009037DA">
              <w:instrText xml:space="preserve"> </w:instrText>
            </w:r>
            <w:r w:rsidR="0068564F" w:rsidRPr="00836C4F">
              <w:instrText>file</w:instrText>
            </w:r>
            <w:r w:rsidR="009037DA">
              <w:instrText xml:space="preserve"> </w:instrText>
            </w:r>
            <w:r w:rsidR="0068564F" w:rsidRPr="00836C4F">
              <w:instrText>location"</w:instrText>
            </w:r>
            <w:r w:rsidRPr="00836C4F">
              <w:fldChar w:fldCharType="end"/>
            </w:r>
            <w:r w:rsidR="0004113E">
              <w:t>Database</w:t>
            </w:r>
            <w:r w:rsidR="009037DA">
              <w:t xml:space="preserve"> </w:t>
            </w:r>
            <w:r w:rsidR="0004113E">
              <w:t>schema</w:t>
            </w:r>
            <w:r w:rsidR="009037DA">
              <w:t xml:space="preserve"> </w:t>
            </w:r>
            <w:r w:rsidR="0068564F" w:rsidRPr="00836C4F">
              <w:t>file</w:t>
            </w:r>
            <w:r w:rsidR="0004113E">
              <w:t>s</w:t>
            </w:r>
            <w:r w:rsidR="009037DA">
              <w:t xml:space="preserve"> </w:t>
            </w:r>
            <w:r w:rsidR="0004113E">
              <w:t>are</w:t>
            </w:r>
            <w:r w:rsidR="009037DA">
              <w:t xml:space="preserve"> </w:t>
            </w:r>
            <w:r w:rsidR="0068564F" w:rsidRPr="00836C4F">
              <w:t>used</w:t>
            </w:r>
            <w:r w:rsidR="009037DA">
              <w:t xml:space="preserve"> </w:t>
            </w:r>
            <w:r w:rsidR="0068564F" w:rsidRPr="00836C4F">
              <w:t>by</w:t>
            </w:r>
            <w:r w:rsidR="009037DA">
              <w:t xml:space="preserve"> </w:t>
            </w:r>
            <w:r w:rsidR="0068564F" w:rsidRPr="00836C4F">
              <w:t>Iron</w:t>
            </w:r>
            <w:r w:rsidR="009037DA">
              <w:t xml:space="preserve"> </w:t>
            </w:r>
            <w:r w:rsidR="0068564F" w:rsidRPr="00836C4F">
              <w:t>Speed</w:t>
            </w:r>
            <w:r w:rsidR="009037DA">
              <w:t xml:space="preserve"> </w:t>
            </w:r>
            <w:r w:rsidR="0068564F" w:rsidRPr="00836C4F">
              <w:t>Designer</w:t>
            </w:r>
            <w:r w:rsidR="009037DA">
              <w:t xml:space="preserve"> </w:t>
            </w:r>
            <w:r w:rsidR="0068564F" w:rsidRPr="00836C4F">
              <w:t>to</w:t>
            </w:r>
            <w:r w:rsidR="009037DA">
              <w:t xml:space="preserve"> </w:t>
            </w:r>
            <w:r w:rsidR="0068564F" w:rsidRPr="00836C4F">
              <w:t>specify</w:t>
            </w:r>
            <w:r w:rsidR="009037DA">
              <w:t xml:space="preserve"> </w:t>
            </w:r>
            <w:r w:rsidR="0068564F" w:rsidRPr="00836C4F">
              <w:t>the</w:t>
            </w:r>
            <w:r w:rsidR="009037DA">
              <w:t xml:space="preserve"> </w:t>
            </w:r>
            <w:r w:rsidR="0068564F" w:rsidRPr="00836C4F">
              <w:t>database</w:t>
            </w:r>
            <w:r w:rsidR="009037DA">
              <w:t xml:space="preserve"> </w:t>
            </w:r>
            <w:r w:rsidR="0068564F" w:rsidRPr="00836C4F">
              <w:t>schema</w:t>
            </w:r>
            <w:r w:rsidR="009037DA">
              <w:t xml:space="preserve"> </w:t>
            </w:r>
            <w:r w:rsidR="0068564F" w:rsidRPr="00836C4F">
              <w:t>for</w:t>
            </w:r>
            <w:r w:rsidR="009037DA">
              <w:t xml:space="preserve"> </w:t>
            </w:r>
            <w:r w:rsidR="0068564F" w:rsidRPr="00836C4F">
              <w:t>the</w:t>
            </w:r>
            <w:r w:rsidR="009037DA">
              <w:t xml:space="preserve"> </w:t>
            </w:r>
            <w:r w:rsidR="0068564F" w:rsidRPr="00836C4F">
              <w:t>designated</w:t>
            </w:r>
            <w:r w:rsidR="009037DA">
              <w:t xml:space="preserve"> </w:t>
            </w:r>
            <w:r w:rsidR="0068564F" w:rsidRPr="00836C4F">
              <w:t>table</w:t>
            </w:r>
            <w:r w:rsidR="0004113E">
              <w:t>,</w:t>
            </w:r>
            <w:r w:rsidR="009037DA">
              <w:t xml:space="preserve"> </w:t>
            </w:r>
            <w:r w:rsidR="0004113E">
              <w:t>view</w:t>
            </w:r>
            <w:r w:rsidR="009037DA">
              <w:t xml:space="preserve"> </w:t>
            </w:r>
            <w:r w:rsidR="0004113E">
              <w:t>or</w:t>
            </w:r>
            <w:r w:rsidR="009037DA">
              <w:t xml:space="preserve"> </w:t>
            </w:r>
            <w:r w:rsidR="0004113E">
              <w:t>query</w:t>
            </w:r>
            <w:r w:rsidR="0068564F" w:rsidRPr="00836C4F">
              <w:t>.</w:t>
            </w:r>
          </w:p>
          <w:p w:rsidR="0068564F" w:rsidRPr="00836C4F" w:rsidRDefault="0068564F" w:rsidP="00836C4F">
            <w:r w:rsidRPr="00836C4F">
              <w:t>&lt;TABLE&gt;</w:t>
            </w:r>
            <w:r w:rsidR="009037DA">
              <w:t xml:space="preserve"> </w:t>
            </w:r>
            <w:r w:rsidRPr="00836C4F">
              <w:t>is</w:t>
            </w:r>
            <w:r w:rsidR="009037DA">
              <w:t xml:space="preserve"> </w:t>
            </w:r>
            <w:r w:rsidRPr="00836C4F">
              <w:t>the</w:t>
            </w:r>
            <w:r w:rsidR="009037DA">
              <w:t xml:space="preserve"> </w:t>
            </w:r>
            <w:r w:rsidRPr="00836C4F">
              <w:t>name</w:t>
            </w:r>
            <w:r w:rsidR="009037DA">
              <w:t xml:space="preserve"> </w:t>
            </w:r>
            <w:r w:rsidRPr="00836C4F">
              <w:t>of</w:t>
            </w:r>
            <w:r w:rsidR="009037DA">
              <w:t xml:space="preserve"> </w:t>
            </w:r>
            <w:r w:rsidRPr="00836C4F">
              <w:t>the</w:t>
            </w:r>
            <w:r w:rsidR="009037DA">
              <w:t xml:space="preserve"> </w:t>
            </w:r>
            <w:r w:rsidRPr="00836C4F">
              <w:t>database</w:t>
            </w:r>
            <w:r w:rsidR="009037DA">
              <w:t xml:space="preserve"> </w:t>
            </w:r>
            <w:r w:rsidRPr="00836C4F">
              <w:t>table.</w:t>
            </w:r>
          </w:p>
          <w:p w:rsidR="0068564F" w:rsidRPr="00836C4F" w:rsidRDefault="0068564F" w:rsidP="00836C4F">
            <w:r w:rsidRPr="00836C4F">
              <w:t>Example:</w:t>
            </w:r>
            <w:r w:rsidR="009037DA">
              <w:t xml:space="preserve">  </w:t>
            </w:r>
            <w:r w:rsidRPr="00836C4F">
              <w:t>Orders</w:t>
            </w:r>
            <w:r w:rsidR="00427725">
              <w:t>Table</w:t>
            </w:r>
            <w:r w:rsidRPr="00836C4F">
              <w:t>.xml</w:t>
            </w:r>
          </w:p>
        </w:tc>
      </w:tr>
      <w:tr w:rsidR="00B17631" w:rsidRPr="00E75A61">
        <w:tc>
          <w:tcPr>
            <w:tcW w:w="26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Default="0004113E" w:rsidP="00E75A61">
            <w:r>
              <w:t>Record</w:t>
            </w:r>
            <w:r w:rsidR="009037DA">
              <w:t xml:space="preserve"> </w:t>
            </w:r>
            <w:r>
              <w:t>class</w:t>
            </w:r>
            <w:r w:rsidR="009037DA">
              <w:t xml:space="preserve"> </w:t>
            </w:r>
            <w:r>
              <w:t>files</w:t>
            </w:r>
          </w:p>
          <w:p w:rsidR="00FD0472" w:rsidRDefault="00FD0472" w:rsidP="00E75A61">
            <w:r>
              <w:t>&lt;TABLE&gt;</w:t>
            </w:r>
            <w:proofErr w:type="spellStart"/>
            <w:r>
              <w:t>Record.vb</w:t>
            </w:r>
            <w:proofErr w:type="spellEnd"/>
            <w:r>
              <w:br/>
              <w:t>&lt;VIEW&gt;</w:t>
            </w:r>
            <w:proofErr w:type="spellStart"/>
            <w:r>
              <w:t>Record.vb</w:t>
            </w:r>
            <w:proofErr w:type="spellEnd"/>
            <w:r>
              <w:br/>
              <w:t>&lt;QUERY&gt;</w:t>
            </w:r>
            <w:proofErr w:type="spellStart"/>
            <w:r>
              <w:t>Record.vb</w:t>
            </w:r>
            <w:proofErr w:type="spellEnd"/>
          </w:p>
          <w:p w:rsidR="00B515BA" w:rsidRPr="00E75A61" w:rsidRDefault="00B515BA" w:rsidP="00E75A61">
            <w:r>
              <w:t>Base&lt;TABLE&gt;</w:t>
            </w:r>
            <w:proofErr w:type="spellStart"/>
            <w:r>
              <w:t>Record.vb</w:t>
            </w:r>
            <w:proofErr w:type="spellEnd"/>
            <w:r>
              <w:br/>
              <w:t>Base&lt;VIEW&gt;</w:t>
            </w:r>
            <w:proofErr w:type="spellStart"/>
            <w:r>
              <w:t>Record.vb</w:t>
            </w:r>
            <w:proofErr w:type="spellEnd"/>
            <w:r>
              <w:br/>
              <w:t>Base&lt;QUERY&gt;</w:t>
            </w:r>
            <w:proofErr w:type="spellStart"/>
            <w:r>
              <w:t>Record.vb</w:t>
            </w:r>
            <w:proofErr w:type="spellEnd"/>
          </w:p>
        </w:tc>
        <w:tc>
          <w:tcPr>
            <w:tcW w:w="737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"Record</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"Classes:Record"</w:instrText>
            </w:r>
            <w:r w:rsidRPr="00E75A61">
              <w:fldChar w:fldCharType="end"/>
            </w:r>
            <w:r w:rsidR="00B17631" w:rsidRPr="00E75A61">
              <w:t>The</w:t>
            </w:r>
            <w:r w:rsidR="009037DA">
              <w:t xml:space="preserve"> </w:t>
            </w:r>
            <w:r w:rsidR="00B17631" w:rsidRPr="00E75A61">
              <w:t>Record</w:t>
            </w:r>
            <w:r w:rsidR="009037DA">
              <w:t xml:space="preserve"> </w:t>
            </w:r>
            <w:r w:rsidR="00F31136">
              <w:t>family</w:t>
            </w:r>
            <w:r w:rsidR="009037DA">
              <w:t xml:space="preserve"> </w:t>
            </w:r>
            <w:r w:rsidR="00F31136">
              <w:t>of</w:t>
            </w:r>
            <w:r w:rsidR="009037DA">
              <w:t xml:space="preserve"> </w:t>
            </w:r>
            <w:r w:rsidR="00B17631" w:rsidRPr="00E75A61">
              <w:t>class</w:t>
            </w:r>
            <w:r w:rsidR="00F31136">
              <w:t>es</w:t>
            </w:r>
            <w:r w:rsidR="009037DA">
              <w:t xml:space="preserve"> </w:t>
            </w:r>
            <w:r w:rsidR="00B17631" w:rsidRPr="00E75A61">
              <w:t>corresponds</w:t>
            </w:r>
            <w:r w:rsidR="009037DA">
              <w:t xml:space="preserve"> </w:t>
            </w:r>
            <w:r w:rsidR="00B17631" w:rsidRPr="00E75A61">
              <w:t>to</w:t>
            </w:r>
            <w:r w:rsidR="009037DA">
              <w:t xml:space="preserve"> </w:t>
            </w:r>
            <w:r w:rsidR="00B17631" w:rsidRPr="00E75A61">
              <w:t>a</w:t>
            </w:r>
            <w:r w:rsidR="009037DA">
              <w:t xml:space="preserve"> </w:t>
            </w:r>
            <w:r w:rsidR="00B17631" w:rsidRPr="00E75A61">
              <w:t>record</w:t>
            </w:r>
            <w:r w:rsidR="009037DA">
              <w:t xml:space="preserve"> </w:t>
            </w:r>
            <w:r w:rsidR="00B17631" w:rsidRPr="00E75A61">
              <w:t>in</w:t>
            </w:r>
            <w:r w:rsidR="009037DA">
              <w:t xml:space="preserve"> </w:t>
            </w:r>
            <w:r w:rsidR="00B17631" w:rsidRPr="00E75A61">
              <w:t>the</w:t>
            </w:r>
            <w:r w:rsidR="009037DA">
              <w:t xml:space="preserve"> </w:t>
            </w:r>
            <w:r w:rsidR="00B17631" w:rsidRPr="00E75A61">
              <w:t>database</w:t>
            </w:r>
            <w:r w:rsidR="009037DA">
              <w:t xml:space="preserve"> </w:t>
            </w:r>
            <w:r w:rsidR="00B17631" w:rsidRPr="00E75A61">
              <w:t>and</w:t>
            </w:r>
            <w:r w:rsidR="009037DA">
              <w:t xml:space="preserve"> </w:t>
            </w:r>
            <w:r w:rsidR="00B17631" w:rsidRPr="00E75A61">
              <w:t>implements</w:t>
            </w:r>
            <w:r w:rsidR="009037DA">
              <w:t xml:space="preserve"> </w:t>
            </w:r>
            <w:r w:rsidR="00B17631" w:rsidRPr="00E75A61">
              <w:t>logic</w:t>
            </w:r>
            <w:r w:rsidR="009037DA">
              <w:t xml:space="preserve"> </w:t>
            </w:r>
            <w:r w:rsidR="00B17631" w:rsidRPr="00E75A61">
              <w:t>to</w:t>
            </w:r>
            <w:r w:rsidR="009037DA">
              <w:t xml:space="preserve"> </w:t>
            </w:r>
            <w:r w:rsidR="00B17631" w:rsidRPr="00E75A61">
              <w:t>get</w:t>
            </w:r>
            <w:r w:rsidR="009037DA">
              <w:t xml:space="preserve"> </w:t>
            </w:r>
            <w:r w:rsidR="00B17631" w:rsidRPr="00E75A61">
              <w:t>data</w:t>
            </w:r>
            <w:r w:rsidR="009037DA">
              <w:t xml:space="preserve"> </w:t>
            </w:r>
            <w:r w:rsidR="00B17631" w:rsidRPr="00E75A61">
              <w:t>from</w:t>
            </w:r>
            <w:r w:rsidR="009037DA">
              <w:t xml:space="preserve"> </w:t>
            </w:r>
            <w:r w:rsidR="00B17631" w:rsidRPr="00E75A61">
              <w:t>the</w:t>
            </w:r>
            <w:r w:rsidR="009037DA">
              <w:t xml:space="preserve"> </w:t>
            </w:r>
            <w:r w:rsidR="00B17631" w:rsidRPr="00E75A61">
              <w:t>object</w:t>
            </w:r>
            <w:r w:rsidR="009037DA">
              <w:t xml:space="preserve"> </w:t>
            </w:r>
            <w:r w:rsidR="00B17631" w:rsidRPr="00E75A61">
              <w:t>and</w:t>
            </w:r>
            <w:r w:rsidR="009037DA">
              <w:t xml:space="preserve"> </w:t>
            </w:r>
            <w:r w:rsidR="00B17631" w:rsidRPr="00E75A61">
              <w:t>set</w:t>
            </w:r>
            <w:r w:rsidR="009037DA">
              <w:t xml:space="preserve"> </w:t>
            </w:r>
            <w:r w:rsidR="00B17631" w:rsidRPr="00E75A61">
              <w:t>data</w:t>
            </w:r>
            <w:r w:rsidR="009037DA">
              <w:t xml:space="preserve"> </w:t>
            </w:r>
            <w:r w:rsidR="00B17631" w:rsidRPr="00E75A61">
              <w:t>into</w:t>
            </w:r>
            <w:r w:rsidR="009037DA">
              <w:t xml:space="preserve"> </w:t>
            </w:r>
            <w:r w:rsidR="00B17631" w:rsidRPr="00E75A61">
              <w:t>the</w:t>
            </w:r>
            <w:r w:rsidR="009037DA">
              <w:t xml:space="preserve"> </w:t>
            </w:r>
            <w:r w:rsidR="00B17631" w:rsidRPr="00E75A61">
              <w:t>object.</w:t>
            </w:r>
          </w:p>
          <w:p w:rsidR="00B17631" w:rsidRPr="00E75A61" w:rsidRDefault="00B17631" w:rsidP="00E75A61">
            <w:r w:rsidRPr="00E75A61">
              <w:t>A</w:t>
            </w:r>
            <w:r w:rsidR="009037DA">
              <w:t xml:space="preserve"> </w:t>
            </w:r>
            <w:r w:rsidR="00994471">
              <w:t>customizable</w:t>
            </w:r>
            <w:r w:rsidR="009037DA">
              <w:t xml:space="preserve"> </w:t>
            </w:r>
            <w:r w:rsidRPr="00E75A61">
              <w:t>class</w:t>
            </w:r>
            <w:r w:rsidR="009037DA">
              <w:t xml:space="preserve"> </w:t>
            </w:r>
            <w:r w:rsidRPr="00E75A61">
              <w:t>is</w:t>
            </w:r>
            <w:r w:rsidR="009037DA">
              <w:t xml:space="preserve"> </w:t>
            </w:r>
            <w:r w:rsidR="00DB7021">
              <w:t>created</w:t>
            </w:r>
            <w:r w:rsidR="009037DA">
              <w:t xml:space="preserve"> </w:t>
            </w:r>
            <w:r w:rsidRPr="00E75A61">
              <w:t>for</w:t>
            </w:r>
            <w:r w:rsidR="009037DA">
              <w:t xml:space="preserve"> </w:t>
            </w:r>
            <w:r w:rsidRPr="00E75A61">
              <w:t>the</w:t>
            </w:r>
            <w:r w:rsidR="009037DA">
              <w:t xml:space="preserve"> </w:t>
            </w:r>
            <w:r w:rsidRPr="00E75A61">
              <w:t>Record</w:t>
            </w:r>
            <w:r w:rsidR="009037DA">
              <w:t xml:space="preserve"> </w:t>
            </w:r>
            <w:r w:rsidRPr="00E75A61">
              <w:t>class.</w:t>
            </w:r>
            <w:r w:rsidR="009037DA">
              <w:t xml:space="preserve">  </w:t>
            </w:r>
            <w:r w:rsidRPr="00E75A61">
              <w:t>Since</w:t>
            </w:r>
            <w:r w:rsidR="009037DA">
              <w:t xml:space="preserve"> </w:t>
            </w:r>
            <w:r w:rsidRPr="00E75A61">
              <w:t>this</w:t>
            </w:r>
            <w:r w:rsidR="009037DA">
              <w:t xml:space="preserve"> </w:t>
            </w:r>
            <w:r w:rsidRPr="00E75A61">
              <w:t>class</w:t>
            </w:r>
            <w:r w:rsidR="009037DA">
              <w:t xml:space="preserve"> </w:t>
            </w:r>
            <w:r w:rsidRPr="00E75A61">
              <w:t>is</w:t>
            </w:r>
            <w:r w:rsidR="009037DA">
              <w:t xml:space="preserve"> </w:t>
            </w:r>
            <w:r w:rsidR="00DB7021">
              <w:t>created</w:t>
            </w:r>
            <w:r w:rsidR="009037DA">
              <w:t xml:space="preserve"> </w:t>
            </w:r>
            <w:r w:rsidRPr="00E75A61">
              <w:t>only</w:t>
            </w:r>
            <w:r w:rsidR="009037DA">
              <w:t xml:space="preserve"> </w:t>
            </w:r>
            <w:r w:rsidRPr="00E75A61">
              <w:t>once,</w:t>
            </w:r>
            <w:r w:rsidR="009037DA">
              <w:t xml:space="preserve"> </w:t>
            </w:r>
            <w:r w:rsidRPr="00E75A61">
              <w:t>it</w:t>
            </w:r>
            <w:r w:rsidR="009037DA">
              <w:t xml:space="preserve"> </w:t>
            </w:r>
            <w:r w:rsidRPr="00E75A61">
              <w:t>is</w:t>
            </w:r>
            <w:r w:rsidR="009037DA">
              <w:t xml:space="preserve"> </w:t>
            </w:r>
            <w:r w:rsidRPr="00E75A61">
              <w:t>safe</w:t>
            </w:r>
            <w:r w:rsidR="009037DA">
              <w:t xml:space="preserve"> </w:t>
            </w:r>
            <w:r w:rsidRPr="00E75A61">
              <w:t>to</w:t>
            </w:r>
            <w:r w:rsidR="009037DA">
              <w:t xml:space="preserve"> </w:t>
            </w:r>
            <w:r w:rsidRPr="00E75A61">
              <w:t>include</w:t>
            </w:r>
            <w:r w:rsidR="009037DA">
              <w:t xml:space="preserve"> </w:t>
            </w:r>
            <w:r w:rsidRPr="00E75A61">
              <w:t>custom</w:t>
            </w:r>
            <w:r w:rsidR="009037DA">
              <w:t xml:space="preserve"> </w:t>
            </w:r>
            <w:r w:rsidRPr="00E75A61">
              <w:t>application</w:t>
            </w:r>
            <w:r w:rsidR="009037DA">
              <w:t xml:space="preserve"> </w:t>
            </w:r>
            <w:r w:rsidRPr="00E75A61">
              <w:t>logic</w:t>
            </w:r>
            <w:r w:rsidR="009037DA">
              <w:t xml:space="preserve"> </w:t>
            </w:r>
            <w:r w:rsidRPr="00E75A61">
              <w:t>within</w:t>
            </w:r>
            <w:r w:rsidR="009037DA">
              <w:t xml:space="preserve"> </w:t>
            </w:r>
            <w:r w:rsidRPr="00E75A61">
              <w:t>the</w:t>
            </w:r>
            <w:r w:rsidR="009037DA">
              <w:t xml:space="preserve"> </w:t>
            </w:r>
            <w:r w:rsidRPr="00E75A61">
              <w:t>class</w:t>
            </w:r>
            <w:r w:rsidR="009037DA">
              <w:t xml:space="preserve"> </w:t>
            </w:r>
            <w:r w:rsidRPr="00E75A61">
              <w:t>withou</w:t>
            </w:r>
            <w:r w:rsidR="00FD0472">
              <w:t>t</w:t>
            </w:r>
            <w:r w:rsidR="009037DA">
              <w:t xml:space="preserve"> </w:t>
            </w:r>
            <w:r w:rsidR="00FD0472">
              <w:t>fear</w:t>
            </w:r>
            <w:r w:rsidR="009037DA">
              <w:t xml:space="preserve"> </w:t>
            </w:r>
            <w:r w:rsidR="00FD0472">
              <w:t>of</w:t>
            </w:r>
            <w:r w:rsidR="009037DA">
              <w:t xml:space="preserve"> </w:t>
            </w:r>
            <w:r w:rsidR="00FD0472">
              <w:t>it</w:t>
            </w:r>
            <w:r w:rsidR="009037DA">
              <w:t xml:space="preserve"> </w:t>
            </w:r>
            <w:r w:rsidR="00FD0472">
              <w:t>being</w:t>
            </w:r>
            <w:r w:rsidR="009037DA">
              <w:t xml:space="preserve"> </w:t>
            </w:r>
            <w:r w:rsidR="00FD0472">
              <w:t>overwritten.</w:t>
            </w:r>
          </w:p>
        </w:tc>
      </w:tr>
      <w:tr w:rsidR="00B17631" w:rsidRPr="00E75A61">
        <w:tc>
          <w:tcPr>
            <w:tcW w:w="2684" w:type="dxa"/>
            <w:tcBorders>
              <w:top w:val="single" w:sz="12" w:space="0" w:color="FFFFFF"/>
              <w:left w:val="single" w:sz="12" w:space="0" w:color="FFFFFF"/>
              <w:bottom w:val="single" w:sz="12" w:space="0" w:color="FFFFFF"/>
              <w:right w:val="single" w:sz="12" w:space="0" w:color="FFFFFF"/>
            </w:tcBorders>
            <w:shd w:val="clear" w:color="auto" w:fill="E0E0E0"/>
          </w:tcPr>
          <w:p w:rsidR="00B515BA" w:rsidRDefault="0004113E" w:rsidP="00E75A61">
            <w:r>
              <w:t>Table</w:t>
            </w:r>
            <w:r w:rsidR="009037DA">
              <w:t xml:space="preserve"> </w:t>
            </w:r>
            <w:r>
              <w:t>class</w:t>
            </w:r>
            <w:r w:rsidR="009037DA">
              <w:t xml:space="preserve"> </w:t>
            </w:r>
            <w:r>
              <w:t>files</w:t>
            </w:r>
          </w:p>
          <w:p w:rsidR="00B17631" w:rsidRDefault="00FD0472" w:rsidP="00E75A61">
            <w:r>
              <w:t>&lt;TABLE&gt;</w:t>
            </w:r>
            <w:proofErr w:type="spellStart"/>
            <w:r w:rsidR="00B515BA">
              <w:t>Table</w:t>
            </w:r>
            <w:r w:rsidR="00B17631" w:rsidRPr="00E75A61">
              <w:t>.vb</w:t>
            </w:r>
            <w:proofErr w:type="spellEnd"/>
            <w:r w:rsidR="00F31136">
              <w:br/>
            </w:r>
            <w:r>
              <w:t>&lt;VIEW&gt;</w:t>
            </w:r>
            <w:proofErr w:type="spellStart"/>
            <w:r w:rsidR="00B515BA">
              <w:t>View.vb</w:t>
            </w:r>
            <w:proofErr w:type="spellEnd"/>
            <w:r w:rsidR="00F31136">
              <w:br/>
            </w:r>
            <w:r>
              <w:t>&lt;QUERY&gt;</w:t>
            </w:r>
            <w:proofErr w:type="spellStart"/>
            <w:r w:rsidR="00B515BA">
              <w:t>Query</w:t>
            </w:r>
            <w:r w:rsidR="00F31136">
              <w:t>.vb</w:t>
            </w:r>
            <w:proofErr w:type="spellEnd"/>
          </w:p>
          <w:p w:rsidR="00B515BA" w:rsidRPr="00E75A61" w:rsidRDefault="00B515BA" w:rsidP="00E75A61">
            <w:r>
              <w:t>Base&lt;TABLE&gt;</w:t>
            </w:r>
            <w:proofErr w:type="spellStart"/>
            <w:r>
              <w:t>Table</w:t>
            </w:r>
            <w:r w:rsidRPr="00E75A61">
              <w:t>.vb</w:t>
            </w:r>
            <w:proofErr w:type="spellEnd"/>
            <w:r>
              <w:br/>
              <w:t>Base&lt;VIEW&gt;</w:t>
            </w:r>
            <w:proofErr w:type="spellStart"/>
            <w:r>
              <w:t>View.vb</w:t>
            </w:r>
            <w:proofErr w:type="spellEnd"/>
            <w:r>
              <w:br/>
              <w:t>Base&lt;QUERY&gt;</w:t>
            </w:r>
            <w:proofErr w:type="spellStart"/>
            <w:r>
              <w:t>Query.vb</w:t>
            </w:r>
            <w:proofErr w:type="spellEnd"/>
          </w:p>
        </w:tc>
        <w:tc>
          <w:tcPr>
            <w:tcW w:w="737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"Table</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F31136">
              <w:instrText>xe</w:instrText>
            </w:r>
            <w:r w:rsidR="009037DA">
              <w:instrText xml:space="preserve"> </w:instrText>
            </w:r>
            <w:r w:rsidR="00F31136">
              <w:instrText>"Classes:Table</w:instrText>
            </w:r>
            <w:r w:rsidR="00B17631" w:rsidRPr="00E75A61">
              <w:instrText>"</w:instrText>
            </w:r>
            <w:r w:rsidRPr="00E75A61">
              <w:fldChar w:fldCharType="end"/>
            </w:r>
            <w:r w:rsidR="00F31136">
              <w:t>The</w:t>
            </w:r>
            <w:r w:rsidR="009037DA">
              <w:t xml:space="preserve"> </w:t>
            </w:r>
            <w:r w:rsidR="00B17631" w:rsidRPr="00E75A61">
              <w:t>Table</w:t>
            </w:r>
            <w:r w:rsidR="009037DA">
              <w:t xml:space="preserve"> </w:t>
            </w:r>
            <w:proofErr w:type="gramStart"/>
            <w:r w:rsidR="00F31136">
              <w:t>family</w:t>
            </w:r>
            <w:r w:rsidR="009037DA">
              <w:t xml:space="preserve"> </w:t>
            </w:r>
            <w:r w:rsidR="00F31136">
              <w:t>of</w:t>
            </w:r>
            <w:r w:rsidR="009037DA">
              <w:t xml:space="preserve"> </w:t>
            </w:r>
            <w:r w:rsidR="00B17631" w:rsidRPr="00E75A61">
              <w:t>class</w:t>
            </w:r>
            <w:r w:rsidR="00F31136">
              <w:t>es</w:t>
            </w:r>
            <w:r w:rsidR="009037DA">
              <w:t xml:space="preserve"> </w:t>
            </w:r>
            <w:r w:rsidR="00F31136">
              <w:t>implement</w:t>
            </w:r>
            <w:proofErr w:type="gramEnd"/>
            <w:r w:rsidR="009037DA">
              <w:t xml:space="preserve"> </w:t>
            </w:r>
            <w:r w:rsidR="00B17631" w:rsidRPr="00E75A61">
              <w:t>logic</w:t>
            </w:r>
            <w:r w:rsidR="009037DA">
              <w:t xml:space="preserve"> </w:t>
            </w:r>
            <w:r w:rsidR="00B17631" w:rsidRPr="00E75A61">
              <w:t>to</w:t>
            </w:r>
            <w:r w:rsidR="009037DA">
              <w:t xml:space="preserve"> </w:t>
            </w:r>
            <w:r w:rsidR="00B17631" w:rsidRPr="00E75A61">
              <w:t>retrieve</w:t>
            </w:r>
            <w:r w:rsidR="009037DA">
              <w:t xml:space="preserve"> </w:t>
            </w:r>
            <w:r w:rsidR="00B17631" w:rsidRPr="00E75A61">
              <w:t>a</w:t>
            </w:r>
            <w:r w:rsidR="009037DA">
              <w:t xml:space="preserve"> </w:t>
            </w:r>
            <w:r w:rsidR="00B17631" w:rsidRPr="00E75A61">
              <w:t>set</w:t>
            </w:r>
            <w:r w:rsidR="009037DA">
              <w:t xml:space="preserve"> </w:t>
            </w:r>
            <w:r w:rsidR="00B17631" w:rsidRPr="00E75A61">
              <w:t>of</w:t>
            </w:r>
            <w:r w:rsidR="009037DA">
              <w:t xml:space="preserve"> </w:t>
            </w:r>
            <w:r w:rsidR="00B17631" w:rsidRPr="00E75A61">
              <w:t>records</w:t>
            </w:r>
            <w:r w:rsidR="009037DA">
              <w:t xml:space="preserve"> </w:t>
            </w:r>
            <w:r w:rsidR="00B17631" w:rsidRPr="00E75A61">
              <w:t>based</w:t>
            </w:r>
            <w:r w:rsidR="009037DA">
              <w:t xml:space="preserve"> </w:t>
            </w:r>
            <w:r w:rsidR="00B17631" w:rsidRPr="00E75A61">
              <w:t>on</w:t>
            </w:r>
            <w:r w:rsidR="009037DA">
              <w:t xml:space="preserve"> </w:t>
            </w:r>
            <w:r w:rsidR="00B17631" w:rsidRPr="00E75A61">
              <w:t>a</w:t>
            </w:r>
            <w:r w:rsidR="009037DA">
              <w:t xml:space="preserve"> </w:t>
            </w:r>
            <w:r w:rsidR="00B17631" w:rsidRPr="00E75A61">
              <w:t>filter.</w:t>
            </w:r>
            <w:r w:rsidR="009037DA">
              <w:t xml:space="preserve">  </w:t>
            </w:r>
            <w:r w:rsidR="00B17631" w:rsidRPr="00E75A61">
              <w:t>The</w:t>
            </w:r>
            <w:r w:rsidR="009037DA">
              <w:t xml:space="preserve"> </w:t>
            </w:r>
            <w:r w:rsidR="00B17631" w:rsidRPr="00E75A61">
              <w:t>developer</w:t>
            </w:r>
            <w:r w:rsidR="009037DA">
              <w:t xml:space="preserve"> </w:t>
            </w:r>
            <w:r w:rsidR="00B17631" w:rsidRPr="00E75A61">
              <w:t>can</w:t>
            </w:r>
            <w:r w:rsidR="009037DA">
              <w:t xml:space="preserve"> </w:t>
            </w:r>
            <w:r w:rsidR="00B17631" w:rsidRPr="00E75A61">
              <w:t>specify</w:t>
            </w:r>
            <w:r w:rsidR="009037DA">
              <w:t xml:space="preserve"> </w:t>
            </w:r>
            <w:r w:rsidR="00B17631" w:rsidRPr="00E75A61">
              <w:t>the</w:t>
            </w:r>
            <w:r w:rsidR="009037DA">
              <w:t xml:space="preserve"> </w:t>
            </w:r>
            <w:r w:rsidR="00B17631" w:rsidRPr="00E75A61">
              <w:t>filtering</w:t>
            </w:r>
            <w:r w:rsidR="009037DA">
              <w:t xml:space="preserve"> </w:t>
            </w:r>
            <w:r w:rsidR="00B17631" w:rsidRPr="00E75A61">
              <w:t>criteria</w:t>
            </w:r>
            <w:r w:rsidR="009037DA">
              <w:t xml:space="preserve"> </w:t>
            </w:r>
            <w:r w:rsidR="00B17631" w:rsidRPr="00E75A61">
              <w:t>or</w:t>
            </w:r>
            <w:r w:rsidR="009037DA">
              <w:t xml:space="preserve"> </w:t>
            </w:r>
            <w:r w:rsidR="00B17631" w:rsidRPr="00E75A61">
              <w:t>the</w:t>
            </w:r>
            <w:r w:rsidR="009037DA">
              <w:t xml:space="preserve"> </w:t>
            </w:r>
            <w:r w:rsidR="00B17631" w:rsidRPr="00E75A61">
              <w:t>application</w:t>
            </w:r>
            <w:r w:rsidR="009037DA">
              <w:t xml:space="preserve"> </w:t>
            </w:r>
            <w:r w:rsidR="00B17631" w:rsidRPr="00E75A61">
              <w:t>user</w:t>
            </w:r>
            <w:r w:rsidR="009037DA">
              <w:t xml:space="preserve"> </w:t>
            </w:r>
            <w:r w:rsidR="00B17631" w:rsidRPr="00E75A61">
              <w:t>can</w:t>
            </w:r>
            <w:r w:rsidR="009037DA">
              <w:t xml:space="preserve"> </w:t>
            </w:r>
            <w:r w:rsidR="00B17631" w:rsidRPr="00E75A61">
              <w:t>specify</w:t>
            </w:r>
            <w:r w:rsidR="009037DA">
              <w:t xml:space="preserve"> </w:t>
            </w:r>
            <w:r w:rsidR="00B17631" w:rsidRPr="00E75A61">
              <w:t>the</w:t>
            </w:r>
            <w:r w:rsidR="009037DA">
              <w:t xml:space="preserve"> </w:t>
            </w:r>
            <w:r w:rsidR="00B17631" w:rsidRPr="00E75A61">
              <w:t>criteria</w:t>
            </w:r>
            <w:r w:rsidR="009037DA">
              <w:t xml:space="preserve"> </w:t>
            </w:r>
            <w:r w:rsidR="00B17631" w:rsidRPr="00E75A61">
              <w:t>through</w:t>
            </w:r>
            <w:r w:rsidR="009037DA">
              <w:t xml:space="preserve"> </w:t>
            </w:r>
            <w:r w:rsidR="00B17631" w:rsidRPr="00E75A61">
              <w:t>user</w:t>
            </w:r>
            <w:r w:rsidR="009037DA">
              <w:t xml:space="preserve"> </w:t>
            </w:r>
            <w:r w:rsidR="00B17631" w:rsidRPr="00E75A61">
              <w:t>selectable</w:t>
            </w:r>
            <w:r w:rsidR="009037DA">
              <w:t xml:space="preserve"> </w:t>
            </w:r>
            <w:r w:rsidR="00B17631" w:rsidRPr="00E75A61">
              <w:t>controls.</w:t>
            </w:r>
          </w:p>
          <w:p w:rsidR="00B17631" w:rsidRPr="00E75A61" w:rsidRDefault="00B17631" w:rsidP="00E75A61">
            <w:r w:rsidRPr="00E75A61">
              <w:t>A</w:t>
            </w:r>
            <w:r w:rsidR="009037DA">
              <w:t xml:space="preserve"> </w:t>
            </w:r>
            <w:r w:rsidR="00994471">
              <w:t>customizable</w:t>
            </w:r>
            <w:r w:rsidR="009037DA">
              <w:t xml:space="preserve"> </w:t>
            </w:r>
            <w:r w:rsidRPr="00E75A61">
              <w:t>c</w:t>
            </w:r>
            <w:r w:rsidR="00F31136">
              <w:t>lass</w:t>
            </w:r>
            <w:r w:rsidR="009037DA">
              <w:t xml:space="preserve"> </w:t>
            </w:r>
            <w:r w:rsidR="00F31136">
              <w:t>is</w:t>
            </w:r>
            <w:r w:rsidR="009037DA">
              <w:t xml:space="preserve"> </w:t>
            </w:r>
            <w:r w:rsidR="00DB7021">
              <w:t>created</w:t>
            </w:r>
            <w:r w:rsidR="009037DA">
              <w:t xml:space="preserve"> </w:t>
            </w:r>
            <w:r w:rsidR="00F31136">
              <w:t>for</w:t>
            </w:r>
            <w:r w:rsidR="009037DA">
              <w:t xml:space="preserve"> </w:t>
            </w:r>
            <w:r w:rsidR="00F31136">
              <w:t>the</w:t>
            </w:r>
            <w:r w:rsidR="009037DA">
              <w:t xml:space="preserve"> </w:t>
            </w:r>
            <w:r w:rsidR="00F31136">
              <w:t>t</w:t>
            </w:r>
            <w:r w:rsidRPr="00E75A61">
              <w:t>able</w:t>
            </w:r>
            <w:r w:rsidR="00994471">
              <w:t>,</w:t>
            </w:r>
            <w:r w:rsidR="009037DA">
              <w:t xml:space="preserve"> </w:t>
            </w:r>
            <w:r w:rsidR="00994471">
              <w:t>database</w:t>
            </w:r>
            <w:r w:rsidR="009037DA">
              <w:t xml:space="preserve"> </w:t>
            </w:r>
            <w:r w:rsidR="00994471">
              <w:t>view,</w:t>
            </w:r>
            <w:r w:rsidR="009037DA">
              <w:t xml:space="preserve"> </w:t>
            </w:r>
            <w:r w:rsidR="00994471">
              <w:t>or</w:t>
            </w:r>
            <w:r w:rsidR="009037DA">
              <w:t xml:space="preserve"> </w:t>
            </w:r>
            <w:r w:rsidR="00994471">
              <w:t>query</w:t>
            </w:r>
            <w:r w:rsidRPr="00E75A61">
              <w:t>.</w:t>
            </w:r>
            <w:r w:rsidR="009037DA">
              <w:t xml:space="preserve">  </w:t>
            </w:r>
            <w:r w:rsidRPr="00E75A61">
              <w:t>Since</w:t>
            </w:r>
            <w:r w:rsidR="009037DA">
              <w:t xml:space="preserve"> </w:t>
            </w:r>
            <w:r w:rsidRPr="00E75A61">
              <w:t>this</w:t>
            </w:r>
            <w:r w:rsidR="009037DA">
              <w:t xml:space="preserve"> </w:t>
            </w:r>
            <w:r w:rsidRPr="00E75A61">
              <w:t>class</w:t>
            </w:r>
            <w:r w:rsidR="009037DA">
              <w:t xml:space="preserve"> </w:t>
            </w:r>
            <w:r w:rsidRPr="00E75A61">
              <w:t>is</w:t>
            </w:r>
            <w:r w:rsidR="009037DA">
              <w:t xml:space="preserve"> </w:t>
            </w:r>
            <w:r w:rsidR="00DB7021">
              <w:t>created</w:t>
            </w:r>
            <w:r w:rsidR="009037DA">
              <w:t xml:space="preserve"> </w:t>
            </w:r>
            <w:r w:rsidRPr="00E75A61">
              <w:t>only</w:t>
            </w:r>
            <w:r w:rsidR="009037DA">
              <w:t xml:space="preserve"> </w:t>
            </w:r>
            <w:r w:rsidRPr="00E75A61">
              <w:t>once,</w:t>
            </w:r>
            <w:r w:rsidR="009037DA">
              <w:t xml:space="preserve"> </w:t>
            </w:r>
            <w:r w:rsidRPr="00E75A61">
              <w:t>it</w:t>
            </w:r>
            <w:r w:rsidR="009037DA">
              <w:t xml:space="preserve"> </w:t>
            </w:r>
            <w:r w:rsidRPr="00E75A61">
              <w:t>is</w:t>
            </w:r>
            <w:r w:rsidR="009037DA">
              <w:t xml:space="preserve"> </w:t>
            </w:r>
            <w:r w:rsidRPr="00E75A61">
              <w:t>safe</w:t>
            </w:r>
            <w:r w:rsidR="009037DA">
              <w:t xml:space="preserve"> </w:t>
            </w:r>
            <w:r w:rsidRPr="00E75A61">
              <w:t>to</w:t>
            </w:r>
            <w:r w:rsidR="009037DA">
              <w:t xml:space="preserve"> </w:t>
            </w:r>
            <w:r w:rsidRPr="00E75A61">
              <w:t>include</w:t>
            </w:r>
            <w:r w:rsidR="009037DA">
              <w:t xml:space="preserve"> </w:t>
            </w:r>
            <w:r w:rsidRPr="00E75A61">
              <w:t>custom</w:t>
            </w:r>
            <w:r w:rsidR="009037DA">
              <w:t xml:space="preserve"> </w:t>
            </w:r>
            <w:r w:rsidRPr="00E75A61">
              <w:t>application</w:t>
            </w:r>
            <w:r w:rsidR="009037DA">
              <w:t xml:space="preserve"> </w:t>
            </w:r>
            <w:r w:rsidRPr="00E75A61">
              <w:t>logic</w:t>
            </w:r>
            <w:r w:rsidR="009037DA">
              <w:t xml:space="preserve"> </w:t>
            </w:r>
            <w:r w:rsidRPr="00E75A61">
              <w:t>within</w:t>
            </w:r>
            <w:r w:rsidR="009037DA">
              <w:t xml:space="preserve"> </w:t>
            </w:r>
            <w:r w:rsidRPr="00E75A61">
              <w:t>the</w:t>
            </w:r>
            <w:r w:rsidR="009037DA">
              <w:t xml:space="preserve"> </w:t>
            </w:r>
            <w:r w:rsidRPr="00E75A61">
              <w:t>class</w:t>
            </w:r>
            <w:r w:rsidR="009037DA">
              <w:t xml:space="preserve"> </w:t>
            </w:r>
            <w:r w:rsidRPr="00E75A61">
              <w:t>without</w:t>
            </w:r>
            <w:r w:rsidR="009037DA">
              <w:t xml:space="preserve"> </w:t>
            </w:r>
            <w:r w:rsidRPr="00E75A61">
              <w:t>fear</w:t>
            </w:r>
            <w:r w:rsidR="009037DA">
              <w:t xml:space="preserve"> </w:t>
            </w:r>
            <w:r w:rsidRPr="00E75A61">
              <w:t>of</w:t>
            </w:r>
            <w:r w:rsidR="009037DA">
              <w:t xml:space="preserve"> </w:t>
            </w:r>
            <w:r w:rsidRPr="00E75A61">
              <w:t>it</w:t>
            </w:r>
            <w:r w:rsidR="009037DA">
              <w:t xml:space="preserve"> </w:t>
            </w:r>
            <w:r w:rsidRPr="00E75A61">
              <w:t>being</w:t>
            </w:r>
            <w:r w:rsidR="009037DA">
              <w:t xml:space="preserve"> </w:t>
            </w:r>
            <w:r w:rsidRPr="00E75A61">
              <w:t>overwritten.</w:t>
            </w:r>
          </w:p>
        </w:tc>
      </w:tr>
      <w:tr w:rsidR="00B17631" w:rsidRPr="00E75A61">
        <w:trPr>
          <w:cantSplit/>
        </w:trPr>
        <w:tc>
          <w:tcPr>
            <w:tcW w:w="26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Table</w:t>
            </w:r>
            <w:r w:rsidR="009037DA">
              <w:t xml:space="preserve"> </w:t>
            </w:r>
            <w:r w:rsidRPr="00E75A61">
              <w:t>Definition</w:t>
            </w:r>
            <w:r w:rsidR="009037DA">
              <w:t xml:space="preserve"> </w:t>
            </w:r>
            <w:r w:rsidRPr="00E75A61">
              <w:t>class</w:t>
            </w:r>
            <w:r w:rsidR="009037DA">
              <w:t xml:space="preserve"> </w:t>
            </w:r>
            <w:r w:rsidR="0004113E">
              <w:t>files</w:t>
            </w:r>
          </w:p>
        </w:tc>
        <w:tc>
          <w:tcPr>
            <w:tcW w:w="737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"Table</w:instrText>
            </w:r>
            <w:r w:rsidR="009037DA">
              <w:instrText xml:space="preserve"> </w:instrText>
            </w:r>
            <w:r w:rsidR="00B17631" w:rsidRPr="00E75A61">
              <w:instrText>definition</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"Classes:Table</w:instrText>
            </w:r>
            <w:r w:rsidR="009037DA">
              <w:instrText xml:space="preserve"> </w:instrText>
            </w:r>
            <w:r w:rsidR="00B17631" w:rsidRPr="00E75A61">
              <w:instrText>definition"</w:instrText>
            </w:r>
            <w:r w:rsidRPr="00E75A61">
              <w:fldChar w:fldCharType="end"/>
            </w:r>
            <w:r w:rsidR="00B17631" w:rsidRPr="00E75A61">
              <w:t>The</w:t>
            </w:r>
            <w:r w:rsidR="009037DA">
              <w:t xml:space="preserve"> </w:t>
            </w:r>
            <w:r w:rsidR="00B17631" w:rsidRPr="00E75A61">
              <w:t>application</w:t>
            </w:r>
            <w:r w:rsidR="009037DA">
              <w:t xml:space="preserve"> </w:t>
            </w:r>
            <w:r w:rsidR="00B17631" w:rsidRPr="00E75A61">
              <w:t>uses</w:t>
            </w:r>
            <w:r w:rsidR="009037DA">
              <w:t xml:space="preserve"> </w:t>
            </w:r>
            <w:r w:rsidR="00B17631" w:rsidRPr="00E75A61">
              <w:t>the</w:t>
            </w:r>
            <w:r w:rsidR="009037DA">
              <w:t xml:space="preserve"> </w:t>
            </w:r>
            <w:r w:rsidR="00B17631" w:rsidRPr="00E75A61">
              <w:t>table</w:t>
            </w:r>
            <w:r w:rsidR="009037DA">
              <w:t xml:space="preserve"> </w:t>
            </w:r>
            <w:r w:rsidR="00B17631" w:rsidRPr="00E75A61">
              <w:t>schema</w:t>
            </w:r>
            <w:r w:rsidR="009037DA">
              <w:t xml:space="preserve"> </w:t>
            </w:r>
            <w:r w:rsidR="00B17631" w:rsidRPr="00E75A61">
              <w:t>information</w:t>
            </w:r>
            <w:r w:rsidR="009037DA">
              <w:t xml:space="preserve"> </w:t>
            </w:r>
            <w:r w:rsidR="00B17631" w:rsidRPr="00E75A61">
              <w:t>of</w:t>
            </w:r>
            <w:r w:rsidR="009037DA">
              <w:t xml:space="preserve"> </w:t>
            </w:r>
            <w:r w:rsidR="00B17631" w:rsidRPr="00E75A61">
              <w:t>a</w:t>
            </w:r>
            <w:r w:rsidR="009037DA">
              <w:t xml:space="preserve"> </w:t>
            </w:r>
            <w:r w:rsidR="00B17631" w:rsidRPr="00E75A61">
              <w:t>database</w:t>
            </w:r>
            <w:r w:rsidR="009037DA">
              <w:t xml:space="preserve"> </w:t>
            </w:r>
            <w:r w:rsidR="00B17631" w:rsidRPr="00E75A61">
              <w:t>table</w:t>
            </w:r>
            <w:r w:rsidR="009037DA">
              <w:t xml:space="preserve"> </w:t>
            </w:r>
            <w:r w:rsidR="00B17631" w:rsidRPr="00E75A61">
              <w:t>to</w:t>
            </w:r>
            <w:r w:rsidR="009037DA">
              <w:t xml:space="preserve"> </w:t>
            </w:r>
            <w:r w:rsidR="00B17631" w:rsidRPr="00E75A61">
              <w:t>access,</w:t>
            </w:r>
            <w:r w:rsidR="009037DA">
              <w:t xml:space="preserve"> </w:t>
            </w:r>
            <w:r w:rsidR="00B17631" w:rsidRPr="00E75A61">
              <w:t>update</w:t>
            </w:r>
            <w:r w:rsidR="009037DA">
              <w:t xml:space="preserve"> </w:t>
            </w:r>
            <w:r w:rsidR="00B17631" w:rsidRPr="00E75A61">
              <w:t>and</w:t>
            </w:r>
            <w:r w:rsidR="009037DA">
              <w:t xml:space="preserve"> </w:t>
            </w:r>
            <w:r w:rsidR="00B17631" w:rsidRPr="00E75A61">
              <w:t>delete</w:t>
            </w:r>
            <w:r w:rsidR="009037DA">
              <w:t xml:space="preserve"> </w:t>
            </w:r>
            <w:r w:rsidR="00B17631" w:rsidRPr="00E75A61">
              <w:t>data</w:t>
            </w:r>
            <w:r w:rsidR="009037DA">
              <w:t xml:space="preserve"> </w:t>
            </w:r>
            <w:r w:rsidR="00B17631" w:rsidRPr="00E75A61">
              <w:t>from</w:t>
            </w:r>
            <w:r w:rsidR="009037DA">
              <w:t xml:space="preserve"> </w:t>
            </w:r>
            <w:r w:rsidR="00B17631" w:rsidRPr="00E75A61">
              <w:t>the</w:t>
            </w:r>
            <w:r w:rsidR="009037DA">
              <w:t xml:space="preserve"> </w:t>
            </w:r>
            <w:r w:rsidR="00B17631" w:rsidRPr="00E75A61">
              <w:t>application’s</w:t>
            </w:r>
            <w:r w:rsidR="009037DA">
              <w:t xml:space="preserve"> </w:t>
            </w:r>
            <w:r w:rsidR="00B17631" w:rsidRPr="00E75A61">
              <w:t>database</w:t>
            </w:r>
            <w:r w:rsidR="009037DA">
              <w:t xml:space="preserve"> </w:t>
            </w:r>
            <w:r w:rsidR="00B17631" w:rsidRPr="00E75A61">
              <w:t>tables.</w:t>
            </w:r>
            <w:r w:rsidR="009037DA">
              <w:t xml:space="preserve">  </w:t>
            </w:r>
            <w:r w:rsidR="00B17631" w:rsidRPr="00E75A61">
              <w:t>The</w:t>
            </w:r>
            <w:r w:rsidR="009037DA">
              <w:t xml:space="preserve"> </w:t>
            </w:r>
            <w:r w:rsidR="00B17631" w:rsidRPr="00E75A61">
              <w:t>schema</w:t>
            </w:r>
            <w:r w:rsidR="009037DA">
              <w:t xml:space="preserve"> </w:t>
            </w:r>
            <w:r w:rsidR="00B17631" w:rsidRPr="00E75A61">
              <w:t>information</w:t>
            </w:r>
            <w:r w:rsidR="009037DA">
              <w:t xml:space="preserve"> </w:t>
            </w:r>
            <w:r w:rsidR="00B17631" w:rsidRPr="00E75A61">
              <w:t>is</w:t>
            </w:r>
            <w:r w:rsidR="009037DA">
              <w:t xml:space="preserve"> </w:t>
            </w:r>
            <w:r w:rsidR="00B17631" w:rsidRPr="00E75A61">
              <w:t>stored</w:t>
            </w:r>
            <w:r w:rsidR="009037DA">
              <w:t xml:space="preserve"> </w:t>
            </w:r>
            <w:r w:rsidR="00B17631" w:rsidRPr="00E75A61">
              <w:t>in</w:t>
            </w:r>
            <w:r w:rsidR="009037DA">
              <w:t xml:space="preserve"> </w:t>
            </w:r>
            <w:r w:rsidR="00B17631" w:rsidRPr="00E75A61">
              <w:t>a</w:t>
            </w:r>
            <w:r w:rsidR="009037DA">
              <w:t xml:space="preserve"> </w:t>
            </w:r>
            <w:r w:rsidR="00B17631" w:rsidRPr="00E75A61">
              <w:t>class</w:t>
            </w:r>
            <w:r w:rsidR="009037DA">
              <w:t xml:space="preserve"> </w:t>
            </w:r>
            <w:r w:rsidR="00AF7AC6">
              <w:t>created by</w:t>
            </w:r>
            <w:r w:rsidR="009037DA">
              <w:t xml:space="preserve"> </w:t>
            </w:r>
            <w:r w:rsidR="00B17631" w:rsidRPr="00E75A61">
              <w:t>Iron</w:t>
            </w:r>
            <w:r w:rsidR="009037DA">
              <w:t xml:space="preserve"> </w:t>
            </w:r>
            <w:r w:rsidR="00B17631" w:rsidRPr="00E75A61">
              <w:t>Speed</w:t>
            </w:r>
            <w:r w:rsidR="009037DA">
              <w:t xml:space="preserve"> </w:t>
            </w:r>
            <w:r w:rsidR="00B17631" w:rsidRPr="00E75A61">
              <w:t>Designer.</w:t>
            </w:r>
          </w:p>
          <w:p w:rsidR="00B17631" w:rsidRPr="00E75A61" w:rsidRDefault="00B17631" w:rsidP="00E75A61">
            <w:r w:rsidRPr="00E75A61">
              <w:t>The</w:t>
            </w:r>
            <w:r w:rsidR="009037DA">
              <w:t xml:space="preserve"> </w:t>
            </w:r>
            <w:r w:rsidRPr="00E75A61">
              <w:t>class</w:t>
            </w:r>
            <w:r w:rsidR="009037DA">
              <w:t xml:space="preserve"> </w:t>
            </w:r>
            <w:r w:rsidRPr="00E75A61">
              <w:t>is</w:t>
            </w:r>
            <w:r w:rsidR="009037DA">
              <w:t xml:space="preserve"> </w:t>
            </w:r>
            <w:r w:rsidRPr="00E75A61">
              <w:t>called</w:t>
            </w:r>
            <w:r w:rsidR="009037DA">
              <w:t xml:space="preserve"> </w:t>
            </w:r>
            <w:r w:rsidRPr="00E75A61">
              <w:t>&lt;Table&gt;Definition</w:t>
            </w:r>
            <w:r w:rsidR="009037DA">
              <w:t xml:space="preserve"> </w:t>
            </w:r>
            <w:r w:rsidRPr="00E75A61">
              <w:t>and</w:t>
            </w:r>
            <w:r w:rsidR="009037DA">
              <w:t xml:space="preserve"> </w:t>
            </w:r>
            <w:r w:rsidRPr="00E75A61">
              <w:t>is</w:t>
            </w:r>
            <w:r w:rsidR="009037DA">
              <w:t xml:space="preserve"> </w:t>
            </w:r>
            <w:r w:rsidRPr="00E75A61">
              <w:t>created</w:t>
            </w:r>
            <w:r w:rsidR="009037DA">
              <w:t xml:space="preserve"> </w:t>
            </w:r>
            <w:r w:rsidRPr="00E75A61">
              <w:t>in</w:t>
            </w:r>
            <w:r w:rsidR="009037DA">
              <w:t xml:space="preserve"> </w:t>
            </w:r>
            <w:r w:rsidRPr="00E75A61">
              <w:t>a</w:t>
            </w:r>
            <w:r w:rsidR="009037DA">
              <w:t xml:space="preserve"> </w:t>
            </w:r>
            <w:r w:rsidRPr="00E75A61">
              <w:t>file</w:t>
            </w:r>
            <w:r w:rsidR="009037DA">
              <w:t xml:space="preserve"> </w:t>
            </w:r>
            <w:r w:rsidRPr="00E75A61">
              <w:t>called</w:t>
            </w:r>
            <w:r w:rsidR="009037DA">
              <w:t xml:space="preserve"> </w:t>
            </w:r>
            <w:r w:rsidRPr="00E75A61">
              <w:t>&lt;Table&gt;</w:t>
            </w:r>
            <w:proofErr w:type="spellStart"/>
            <w:r w:rsidRPr="00E75A61">
              <w:t>Definition.vb</w:t>
            </w:r>
            <w:proofErr w:type="spellEnd"/>
            <w:r w:rsidRPr="00E75A61">
              <w:t>.</w:t>
            </w:r>
          </w:p>
          <w:p w:rsidR="00B17631" w:rsidRPr="00E75A61" w:rsidRDefault="00B17631" w:rsidP="00E75A61">
            <w:r w:rsidRPr="00E75A61">
              <w:t>This</w:t>
            </w:r>
            <w:r w:rsidR="009037DA">
              <w:t xml:space="preserve"> </w:t>
            </w:r>
            <w:r w:rsidRPr="00E75A61">
              <w:t>class</w:t>
            </w:r>
            <w:r w:rsidR="009037DA">
              <w:t xml:space="preserve"> </w:t>
            </w:r>
            <w:r w:rsidRPr="00E75A61">
              <w:t>is</w:t>
            </w:r>
            <w:r w:rsidR="009037DA">
              <w:t xml:space="preserve"> </w:t>
            </w:r>
            <w:r w:rsidRPr="00E75A61">
              <w:t>overwritten</w:t>
            </w:r>
            <w:r w:rsidR="009037DA">
              <w:t xml:space="preserve"> </w:t>
            </w:r>
            <w:r w:rsidRPr="00E75A61">
              <w:t>whenever</w:t>
            </w:r>
            <w:r w:rsidR="009037DA">
              <w:t xml:space="preserve"> </w:t>
            </w:r>
            <w:r w:rsidRPr="00E75A61">
              <w:t>the</w:t>
            </w:r>
            <w:r w:rsidR="009037DA">
              <w:t xml:space="preserve"> </w:t>
            </w:r>
            <w:r w:rsidRPr="00E75A61">
              <w:t>table</w:t>
            </w:r>
            <w:r w:rsidR="009037DA">
              <w:t xml:space="preserve"> </w:t>
            </w:r>
            <w:r w:rsidRPr="00E75A61">
              <w:t>schema</w:t>
            </w:r>
            <w:r w:rsidR="009037DA">
              <w:t xml:space="preserve"> </w:t>
            </w:r>
            <w:r w:rsidRPr="00E75A61">
              <w:t>information</w:t>
            </w:r>
            <w:r w:rsidR="009037DA">
              <w:t xml:space="preserve"> </w:t>
            </w:r>
            <w:r w:rsidRPr="00E75A61">
              <w:t>changes</w:t>
            </w:r>
            <w:r w:rsidR="009037DA">
              <w:t xml:space="preserve"> </w:t>
            </w:r>
            <w:r w:rsidRPr="00E75A61">
              <w:t>as</w:t>
            </w:r>
            <w:r w:rsidR="009037DA">
              <w:t xml:space="preserve"> </w:t>
            </w:r>
            <w:r w:rsidRPr="00E75A61">
              <w:t>a</w:t>
            </w:r>
            <w:r w:rsidR="009037DA">
              <w:t xml:space="preserve"> </w:t>
            </w:r>
            <w:r w:rsidRPr="00E75A61">
              <w:t>result</w:t>
            </w:r>
            <w:r w:rsidR="009037DA">
              <w:t xml:space="preserve"> </w:t>
            </w:r>
            <w:r w:rsidRPr="00E75A61">
              <w:t>of</w:t>
            </w:r>
            <w:r w:rsidR="009037DA">
              <w:t xml:space="preserve"> </w:t>
            </w:r>
            <w:r w:rsidRPr="00E75A61">
              <w:t>refreshing</w:t>
            </w:r>
            <w:r w:rsidR="009037DA">
              <w:t xml:space="preserve"> </w:t>
            </w:r>
            <w:r w:rsidRPr="00E75A61">
              <w:t>a</w:t>
            </w:r>
            <w:r w:rsidR="009037DA">
              <w:t xml:space="preserve"> </w:t>
            </w:r>
            <w:r w:rsidRPr="00E75A61">
              <w:t>database</w:t>
            </w:r>
            <w:r w:rsidR="009037DA">
              <w:t xml:space="preserve"> </w:t>
            </w:r>
            <w:r w:rsidRPr="00E75A61">
              <w:t>table</w:t>
            </w:r>
            <w:r w:rsidR="009037DA">
              <w:t xml:space="preserve"> </w:t>
            </w:r>
            <w:r w:rsidRPr="00E75A61">
              <w:t>schema.</w:t>
            </w:r>
            <w:r w:rsidR="009037DA">
              <w:t xml:space="preserve">  </w:t>
            </w:r>
            <w:r w:rsidRPr="00E75A61">
              <w:t>There</w:t>
            </w:r>
            <w:r w:rsidR="009037DA">
              <w:t xml:space="preserve"> </w:t>
            </w:r>
            <w:r w:rsidRPr="00E75A61">
              <w:t>is</w:t>
            </w:r>
            <w:r w:rsidR="009037DA">
              <w:t xml:space="preserve"> </w:t>
            </w:r>
            <w:r w:rsidRPr="00E75A61">
              <w:t>no</w:t>
            </w:r>
            <w:r w:rsidR="009037DA">
              <w:t xml:space="preserve"> </w:t>
            </w:r>
            <w:r w:rsidR="00994471">
              <w:t>customizable</w:t>
            </w:r>
            <w:r w:rsidR="009037DA">
              <w:t xml:space="preserve"> </w:t>
            </w:r>
            <w:r w:rsidRPr="00E75A61">
              <w:t>class</w:t>
            </w:r>
            <w:r w:rsidR="009037DA">
              <w:t xml:space="preserve"> </w:t>
            </w:r>
            <w:r w:rsidRPr="00E75A61">
              <w:t>created</w:t>
            </w:r>
            <w:r w:rsidR="009037DA">
              <w:t xml:space="preserve"> </w:t>
            </w:r>
            <w:r w:rsidRPr="00E75A61">
              <w:t>for</w:t>
            </w:r>
            <w:r w:rsidR="009037DA">
              <w:t xml:space="preserve"> </w:t>
            </w:r>
            <w:r w:rsidRPr="00E75A61">
              <w:t>this</w:t>
            </w:r>
            <w:r w:rsidR="009037DA">
              <w:t xml:space="preserve"> </w:t>
            </w:r>
            <w:r w:rsidRPr="00E75A61">
              <w:t>class</w:t>
            </w:r>
            <w:r w:rsidR="009037DA">
              <w:t xml:space="preserve"> </w:t>
            </w:r>
            <w:r w:rsidRPr="00E75A61">
              <w:t>as</w:t>
            </w:r>
            <w:r w:rsidR="009037DA">
              <w:t xml:space="preserve"> </w:t>
            </w:r>
            <w:r w:rsidRPr="00E75A61">
              <w:t>it</w:t>
            </w:r>
            <w:r w:rsidR="009037DA">
              <w:t xml:space="preserve"> </w:t>
            </w:r>
            <w:r w:rsidRPr="00E75A61">
              <w:t>does</w:t>
            </w:r>
            <w:r w:rsidR="009037DA">
              <w:t xml:space="preserve"> </w:t>
            </w:r>
            <w:r w:rsidRPr="00E75A61">
              <w:t>not</w:t>
            </w:r>
            <w:r w:rsidR="009037DA">
              <w:t xml:space="preserve"> </w:t>
            </w:r>
            <w:r w:rsidRPr="00E75A61">
              <w:t>typically</w:t>
            </w:r>
            <w:r w:rsidR="009037DA">
              <w:t xml:space="preserve"> </w:t>
            </w:r>
            <w:r w:rsidRPr="00E75A61">
              <w:t>need</w:t>
            </w:r>
            <w:r w:rsidR="009037DA">
              <w:t xml:space="preserve"> </w:t>
            </w:r>
            <w:r w:rsidRPr="00E75A61">
              <w:t>to</w:t>
            </w:r>
            <w:r w:rsidR="009037DA">
              <w:t xml:space="preserve"> </w:t>
            </w:r>
            <w:r w:rsidRPr="00E75A61">
              <w:t>b</w:t>
            </w:r>
            <w:r w:rsidR="00214A0D">
              <w:t>e</w:t>
            </w:r>
            <w:r w:rsidR="009037DA">
              <w:t xml:space="preserve"> </w:t>
            </w:r>
            <w:r w:rsidR="00214A0D">
              <w:t>modified</w:t>
            </w:r>
            <w:r w:rsidR="009037DA">
              <w:t xml:space="preserve"> </w:t>
            </w:r>
            <w:r w:rsidR="00214A0D">
              <w:t>by</w:t>
            </w:r>
            <w:r w:rsidR="009037DA">
              <w:t xml:space="preserve"> </w:t>
            </w:r>
            <w:r w:rsidR="00214A0D">
              <w:t>you.</w:t>
            </w:r>
          </w:p>
        </w:tc>
      </w:tr>
      <w:tr w:rsidR="00B17631" w:rsidRPr="00E75A61">
        <w:trPr>
          <w:cantSplit/>
        </w:trPr>
        <w:tc>
          <w:tcPr>
            <w:tcW w:w="26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SQL</w:t>
            </w:r>
            <w:r w:rsidR="009037DA">
              <w:t xml:space="preserve"> </w:t>
            </w:r>
            <w:r w:rsidRPr="00E75A61">
              <w:t>Interface</w:t>
            </w:r>
            <w:r w:rsidR="009037DA">
              <w:t xml:space="preserve"> </w:t>
            </w:r>
            <w:r w:rsidRPr="00E75A61">
              <w:t>class</w:t>
            </w:r>
            <w:r w:rsidR="009037DA">
              <w:t xml:space="preserve"> </w:t>
            </w:r>
            <w:r w:rsidR="0004113E">
              <w:t>files</w:t>
            </w:r>
          </w:p>
        </w:tc>
        <w:tc>
          <w:tcPr>
            <w:tcW w:w="737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"SQL</w:instrText>
            </w:r>
            <w:r w:rsidR="009037DA">
              <w:instrText xml:space="preserve"> </w:instrText>
            </w:r>
            <w:r w:rsidR="00B17631" w:rsidRPr="00E75A61">
              <w:instrText>access</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"Classes:SQL</w:instrText>
            </w:r>
            <w:r w:rsidR="009037DA">
              <w:instrText xml:space="preserve"> </w:instrText>
            </w:r>
            <w:r w:rsidR="00B17631" w:rsidRPr="00E75A61">
              <w:instrText>access"</w:instrText>
            </w:r>
            <w:r w:rsidRPr="00E75A61">
              <w:fldChar w:fldCharType="end"/>
            </w:r>
            <w:r w:rsidR="00B17631" w:rsidRPr="00E75A61">
              <w:t>The</w:t>
            </w:r>
            <w:r w:rsidR="009037DA">
              <w:t xml:space="preserve"> </w:t>
            </w:r>
            <w:r w:rsidR="00B17631" w:rsidRPr="00E75A61">
              <w:t>SQL</w:t>
            </w:r>
            <w:r w:rsidR="009037DA">
              <w:t xml:space="preserve"> </w:t>
            </w:r>
            <w:r w:rsidR="00B17631" w:rsidRPr="00E75A61">
              <w:t>interface</w:t>
            </w:r>
            <w:r w:rsidR="009037DA">
              <w:t xml:space="preserve"> </w:t>
            </w:r>
            <w:r w:rsidR="00B17631" w:rsidRPr="00E75A61">
              <w:t>class</w:t>
            </w:r>
            <w:r w:rsidR="009037DA">
              <w:t xml:space="preserve"> </w:t>
            </w:r>
            <w:r w:rsidR="00B17631" w:rsidRPr="00E75A61">
              <w:t>contains</w:t>
            </w:r>
            <w:r w:rsidR="009037DA">
              <w:t xml:space="preserve"> </w:t>
            </w:r>
            <w:r w:rsidR="00B17631" w:rsidRPr="00E75A61">
              <w:t>the</w:t>
            </w:r>
            <w:r w:rsidR="009037DA">
              <w:t xml:space="preserve"> </w:t>
            </w:r>
            <w:r w:rsidR="00B17631" w:rsidRPr="00E75A61">
              <w:t>access</w:t>
            </w:r>
            <w:r w:rsidR="009037DA">
              <w:t xml:space="preserve"> </w:t>
            </w:r>
            <w:r w:rsidR="00B17631" w:rsidRPr="00E75A61">
              <w:t>code</w:t>
            </w:r>
            <w:r w:rsidR="009037DA">
              <w:t xml:space="preserve"> </w:t>
            </w:r>
            <w:r w:rsidR="00B17631" w:rsidRPr="00E75A61">
              <w:t>to</w:t>
            </w:r>
            <w:r w:rsidR="009037DA">
              <w:t xml:space="preserve"> </w:t>
            </w:r>
            <w:r w:rsidR="00B17631" w:rsidRPr="00E75A61">
              <w:t>retrieve</w:t>
            </w:r>
            <w:r w:rsidR="009037DA">
              <w:t xml:space="preserve"> </w:t>
            </w:r>
            <w:r w:rsidR="00B17631" w:rsidRPr="00E75A61">
              <w:t>data</w:t>
            </w:r>
            <w:r w:rsidR="009037DA">
              <w:t xml:space="preserve"> </w:t>
            </w:r>
            <w:r w:rsidR="00B17631" w:rsidRPr="00E75A61">
              <w:t>from</w:t>
            </w:r>
            <w:r w:rsidR="009037DA">
              <w:t xml:space="preserve"> </w:t>
            </w:r>
            <w:r w:rsidR="00B17631" w:rsidRPr="00E75A61">
              <w:t>and</w:t>
            </w:r>
            <w:r w:rsidR="009037DA">
              <w:t xml:space="preserve"> </w:t>
            </w:r>
            <w:r w:rsidR="00B17631" w:rsidRPr="00E75A61">
              <w:t>save</w:t>
            </w:r>
            <w:r w:rsidR="009037DA">
              <w:t xml:space="preserve"> </w:t>
            </w:r>
            <w:r w:rsidR="00B17631" w:rsidRPr="00E75A61">
              <w:t>data</w:t>
            </w:r>
            <w:r w:rsidR="009037DA">
              <w:t xml:space="preserve"> </w:t>
            </w:r>
            <w:r w:rsidR="00B17631" w:rsidRPr="00E75A61">
              <w:t>to</w:t>
            </w:r>
            <w:r w:rsidR="009037DA">
              <w:t xml:space="preserve"> </w:t>
            </w:r>
            <w:r w:rsidR="00B17631" w:rsidRPr="00E75A61">
              <w:t>the</w:t>
            </w:r>
            <w:r w:rsidR="009037DA">
              <w:t xml:space="preserve"> </w:t>
            </w:r>
            <w:r w:rsidR="00B17631" w:rsidRPr="00E75A61">
              <w:t>database</w:t>
            </w:r>
            <w:r w:rsidR="009037DA">
              <w:t xml:space="preserve"> </w:t>
            </w:r>
            <w:r w:rsidR="00B17631" w:rsidRPr="00E75A61">
              <w:t>through</w:t>
            </w:r>
            <w:r w:rsidR="009037DA">
              <w:t xml:space="preserve"> </w:t>
            </w:r>
            <w:r w:rsidR="00B17631" w:rsidRPr="00E75A61">
              <w:t>the</w:t>
            </w:r>
            <w:r w:rsidR="009037DA">
              <w:t xml:space="preserve"> </w:t>
            </w:r>
            <w:r w:rsidR="00DB7021">
              <w:t xml:space="preserve">application’s </w:t>
            </w:r>
            <w:r w:rsidR="00B17631" w:rsidRPr="00E75A61">
              <w:t>stored</w:t>
            </w:r>
            <w:r w:rsidR="009037DA">
              <w:t xml:space="preserve"> </w:t>
            </w:r>
            <w:r w:rsidR="00B17631" w:rsidRPr="00E75A61">
              <w:t>procedures.</w:t>
            </w:r>
          </w:p>
          <w:p w:rsidR="00B17631" w:rsidRPr="00E75A61" w:rsidRDefault="00B17631" w:rsidP="00E75A61">
            <w:r w:rsidRPr="00E75A61">
              <w:t>The</w:t>
            </w:r>
            <w:r w:rsidR="009037DA">
              <w:t xml:space="preserve"> </w:t>
            </w:r>
            <w:r w:rsidRPr="00E75A61">
              <w:t>class</w:t>
            </w:r>
            <w:r w:rsidR="009037DA">
              <w:t xml:space="preserve"> </w:t>
            </w:r>
            <w:r w:rsidRPr="00E75A61">
              <w:t>is</w:t>
            </w:r>
            <w:r w:rsidR="009037DA">
              <w:t xml:space="preserve"> </w:t>
            </w:r>
            <w:r w:rsidRPr="00E75A61">
              <w:t>called</w:t>
            </w:r>
            <w:r w:rsidR="009037DA">
              <w:t xml:space="preserve"> </w:t>
            </w:r>
            <w:r w:rsidRPr="00E75A61">
              <w:t>&lt;Table&gt;</w:t>
            </w:r>
            <w:proofErr w:type="spellStart"/>
            <w:r w:rsidRPr="00E75A61">
              <w:t>SqlAccessGen</w:t>
            </w:r>
            <w:proofErr w:type="spellEnd"/>
            <w:r w:rsidR="009037DA">
              <w:t xml:space="preserve"> </w:t>
            </w:r>
            <w:r w:rsidRPr="00E75A61">
              <w:t>and</w:t>
            </w:r>
            <w:r w:rsidR="009037DA">
              <w:t xml:space="preserve"> </w:t>
            </w:r>
            <w:r w:rsidRPr="00E75A61">
              <w:t>is</w:t>
            </w:r>
            <w:r w:rsidR="009037DA">
              <w:t xml:space="preserve"> </w:t>
            </w:r>
            <w:r w:rsidRPr="00E75A61">
              <w:t>created</w:t>
            </w:r>
            <w:r w:rsidR="009037DA">
              <w:t xml:space="preserve"> </w:t>
            </w:r>
            <w:r w:rsidRPr="00E75A61">
              <w:t>in</w:t>
            </w:r>
            <w:r w:rsidR="009037DA">
              <w:t xml:space="preserve"> </w:t>
            </w:r>
            <w:r w:rsidRPr="00E75A61">
              <w:t>a</w:t>
            </w:r>
            <w:r w:rsidR="009037DA">
              <w:t xml:space="preserve"> </w:t>
            </w:r>
            <w:r w:rsidRPr="00E75A61">
              <w:t>file</w:t>
            </w:r>
            <w:r w:rsidR="009037DA">
              <w:t xml:space="preserve"> </w:t>
            </w:r>
            <w:r w:rsidRPr="00E75A61">
              <w:t>called</w:t>
            </w:r>
            <w:r w:rsidR="009037DA">
              <w:t xml:space="preserve"> </w:t>
            </w:r>
            <w:r w:rsidRPr="00E75A61">
              <w:t>&lt;Table&gt;</w:t>
            </w:r>
            <w:proofErr w:type="spellStart"/>
            <w:r w:rsidRPr="00E75A61">
              <w:t>SqlAccess.gen.vb</w:t>
            </w:r>
            <w:proofErr w:type="spellEnd"/>
            <w:r w:rsidRPr="00E75A61">
              <w:t>.</w:t>
            </w:r>
          </w:p>
          <w:p w:rsidR="00B17631" w:rsidRPr="00E75A61" w:rsidRDefault="00B17631" w:rsidP="00E75A61">
            <w:r w:rsidRPr="00E75A61">
              <w:t>This</w:t>
            </w:r>
            <w:r w:rsidR="009037DA">
              <w:t xml:space="preserve"> </w:t>
            </w:r>
            <w:r w:rsidRPr="00E75A61">
              <w:t>class</w:t>
            </w:r>
            <w:r w:rsidR="009037DA">
              <w:t xml:space="preserve"> </w:t>
            </w:r>
            <w:r w:rsidRPr="00E75A61">
              <w:t>is</w:t>
            </w:r>
            <w:r w:rsidR="009037DA">
              <w:t xml:space="preserve"> </w:t>
            </w:r>
            <w:r w:rsidRPr="00E75A61">
              <w:t>only</w:t>
            </w:r>
            <w:r w:rsidR="009037DA">
              <w:t xml:space="preserve"> </w:t>
            </w:r>
            <w:r w:rsidR="00DB7021">
              <w:t>created</w:t>
            </w:r>
            <w:r w:rsidR="009037DA">
              <w:t xml:space="preserve"> </w:t>
            </w:r>
            <w:r w:rsidRPr="00E75A61">
              <w:t>for</w:t>
            </w:r>
            <w:r w:rsidR="009037DA">
              <w:t xml:space="preserve"> </w:t>
            </w:r>
            <w:r w:rsidRPr="00E75A61">
              <w:t>tables</w:t>
            </w:r>
            <w:r w:rsidR="009037DA">
              <w:t xml:space="preserve"> </w:t>
            </w:r>
            <w:r w:rsidRPr="00E75A61">
              <w:t>and</w:t>
            </w:r>
            <w:r w:rsidR="009037DA">
              <w:t xml:space="preserve"> </w:t>
            </w:r>
            <w:r w:rsidRPr="00E75A61">
              <w:t>views,</w:t>
            </w:r>
            <w:r w:rsidR="009037DA">
              <w:t xml:space="preserve"> </w:t>
            </w:r>
            <w:r w:rsidRPr="00E75A61">
              <w:t>but</w:t>
            </w:r>
            <w:r w:rsidR="009037DA">
              <w:t xml:space="preserve"> </w:t>
            </w:r>
            <w:r w:rsidRPr="00E75A61">
              <w:t>not</w:t>
            </w:r>
            <w:r w:rsidR="009037DA">
              <w:t xml:space="preserve"> </w:t>
            </w:r>
            <w:r w:rsidRPr="00E75A61">
              <w:t>for</w:t>
            </w:r>
            <w:r w:rsidR="009037DA">
              <w:t xml:space="preserve"> </w:t>
            </w:r>
            <w:r w:rsidRPr="00E75A61">
              <w:t>table</w:t>
            </w:r>
            <w:r w:rsidR="009037DA">
              <w:t xml:space="preserve"> </w:t>
            </w:r>
            <w:r w:rsidRPr="00E75A61">
              <w:t>j</w:t>
            </w:r>
            <w:r w:rsidR="00214A0D">
              <w:t>oins.</w:t>
            </w:r>
          </w:p>
        </w:tc>
      </w:tr>
    </w:tbl>
    <w:p w:rsidR="00B17631" w:rsidRDefault="00B17631" w:rsidP="00B17631">
      <w:pPr>
        <w:pStyle w:val="Heading5"/>
      </w:pPr>
      <w:bookmarkStart w:id="358" w:name="_Toc46301631"/>
      <w:bookmarkStart w:id="359" w:name="_Toc46553005"/>
      <w:bookmarkStart w:id="360" w:name="_Ref48482093"/>
      <w:bookmarkStart w:id="361" w:name="_Toc53046136"/>
      <w:bookmarkStart w:id="362" w:name="_Toc74648712"/>
      <w:r>
        <w:t>Data</w:t>
      </w:r>
      <w:r w:rsidR="009037DA">
        <w:t xml:space="preserve"> </w:t>
      </w:r>
      <w:r>
        <w:t>model</w:t>
      </w:r>
      <w:r w:rsidR="009037DA">
        <w:t xml:space="preserve"> </w:t>
      </w:r>
      <w:r>
        <w:t>class-related</w:t>
      </w:r>
      <w:r w:rsidR="009037DA">
        <w:t xml:space="preserve"> </w:t>
      </w:r>
      <w:r>
        <w:t>files</w:t>
      </w:r>
      <w:bookmarkEnd w:id="358"/>
      <w:bookmarkEnd w:id="359"/>
      <w:bookmarkEnd w:id="360"/>
      <w:bookmarkEnd w:id="361"/>
      <w:bookmarkEnd w:id="362"/>
    </w:p>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"Folder</w:instrText>
      </w:r>
      <w:r w:rsidR="009037DA">
        <w:instrText xml:space="preserve"> </w:instrText>
      </w:r>
      <w:r w:rsidR="00B17631" w:rsidRPr="00E75A61">
        <w:instrText>structure:Data</w:instrText>
      </w:r>
      <w:r w:rsidR="009037DA">
        <w:instrText xml:space="preserve"> </w:instrText>
      </w:r>
      <w:r w:rsidR="00B17631" w:rsidRPr="00E75A61">
        <w:instrText>model</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00B17631" w:rsidRPr="00E75A61">
        <w:t>The</w:t>
      </w:r>
      <w:r w:rsidR="009037DA">
        <w:t xml:space="preserve"> </w:t>
      </w:r>
      <w:r w:rsidR="00B17631" w:rsidRPr="00E75A61">
        <w:t>following</w:t>
      </w:r>
      <w:r w:rsidR="009037DA">
        <w:t xml:space="preserve"> </w:t>
      </w:r>
      <w:r w:rsidR="00B17631" w:rsidRPr="00E75A61">
        <w:t>are</w:t>
      </w:r>
      <w:r w:rsidR="009037DA">
        <w:t xml:space="preserve"> </w:t>
      </w:r>
      <w:r w:rsidR="00B17631" w:rsidRPr="00E75A61">
        <w:t>database</w:t>
      </w:r>
      <w:r w:rsidR="009037DA">
        <w:t xml:space="preserve"> </w:t>
      </w:r>
      <w:r w:rsidR="00B17631" w:rsidRPr="00E75A61">
        <w:t>class-related</w:t>
      </w:r>
      <w:r w:rsidR="009037DA">
        <w:t xml:space="preserve"> </w:t>
      </w:r>
      <w:r w:rsidR="00B17631" w:rsidRPr="00E75A61">
        <w:t>files.</w:t>
      </w:r>
      <w:r w:rsidR="009037DA">
        <w:t xml:space="preserve">  </w:t>
      </w:r>
      <w:r w:rsidR="00B17631" w:rsidRPr="00E75A61">
        <w:t>A</w:t>
      </w:r>
      <w:r w:rsidR="009037DA">
        <w:t xml:space="preserve"> </w:t>
      </w:r>
      <w:r w:rsidR="00B17631" w:rsidRPr="00E75A61">
        <w:t>set</w:t>
      </w:r>
      <w:r w:rsidR="009037DA">
        <w:t xml:space="preserve"> </w:t>
      </w:r>
      <w:r w:rsidR="00B17631" w:rsidRPr="00E75A61">
        <w:t>of</w:t>
      </w:r>
      <w:r w:rsidR="009037DA">
        <w:t xml:space="preserve"> </w:t>
      </w:r>
      <w:r w:rsidR="00B17631" w:rsidRPr="00E75A61">
        <w:t>six</w:t>
      </w:r>
      <w:r w:rsidR="009037DA">
        <w:t xml:space="preserve"> </w:t>
      </w:r>
      <w:r w:rsidR="00B17631" w:rsidRPr="00E75A61">
        <w:t>files</w:t>
      </w:r>
      <w:r w:rsidR="009037DA">
        <w:t xml:space="preserve"> </w:t>
      </w:r>
      <w:r w:rsidR="00B17631" w:rsidRPr="00E75A61">
        <w:t>is</w:t>
      </w:r>
      <w:r w:rsidR="009037DA">
        <w:t xml:space="preserve"> </w:t>
      </w:r>
      <w:r w:rsidR="00DB7021">
        <w:t>created</w:t>
      </w:r>
      <w:r w:rsidR="009037DA">
        <w:t xml:space="preserve"> </w:t>
      </w:r>
      <w:r w:rsidR="00B17631" w:rsidRPr="00E75A61">
        <w:t>for</w:t>
      </w:r>
      <w:r w:rsidR="009037DA">
        <w:t xml:space="preserve"> </w:t>
      </w:r>
      <w:r w:rsidR="00B17631" w:rsidRPr="00E75A61">
        <w:t>each</w:t>
      </w:r>
      <w:r w:rsidR="009037DA">
        <w:t xml:space="preserve"> </w:t>
      </w:r>
      <w:r w:rsidR="00B17631" w:rsidRPr="00E75A61">
        <w:t>table</w:t>
      </w:r>
      <w:r w:rsidR="009037DA">
        <w:t xml:space="preserve"> </w:t>
      </w:r>
      <w:r w:rsidR="00B17631" w:rsidRPr="00E75A61">
        <w:t>and</w:t>
      </w:r>
      <w:r w:rsidR="009037DA">
        <w:t xml:space="preserve"> </w:t>
      </w:r>
      <w:r w:rsidR="00B17631" w:rsidRPr="00E75A61">
        <w:t>each</w:t>
      </w:r>
      <w:r w:rsidR="009037DA">
        <w:t xml:space="preserve"> </w:t>
      </w:r>
      <w:r w:rsidR="00B17631" w:rsidRPr="00E75A61">
        <w:t>joined</w:t>
      </w:r>
      <w:r w:rsidR="009037DA">
        <w:t xml:space="preserve"> </w:t>
      </w:r>
      <w:r w:rsidR="00B17631" w:rsidRPr="00E75A61">
        <w:t>table.</w:t>
      </w:r>
    </w:p>
    <w:tbl>
      <w:tblPr>
        <w:tblW w:w="963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784"/>
        <w:gridCol w:w="6846"/>
      </w:tblGrid>
      <w:tr w:rsidR="00B17631">
        <w:trPr>
          <w:tblHeader/>
        </w:trPr>
        <w:tc>
          <w:tcPr>
            <w:tcW w:w="2784"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r w:rsidR="009037DA">
              <w:t xml:space="preserve"> </w:t>
            </w:r>
            <w:r>
              <w:t>Name</w:t>
            </w:r>
          </w:p>
        </w:tc>
        <w:tc>
          <w:tcPr>
            <w:tcW w:w="6846"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Description</w:t>
            </w:r>
          </w:p>
        </w:tc>
      </w:tr>
      <w:tr w:rsidR="00B17631" w:rsidRPr="00E75A61">
        <w:tc>
          <w:tcPr>
            <w:tcW w:w="27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C544F" w:rsidP="00E75A61">
            <w:r>
              <w:t>Base</w:t>
            </w:r>
            <w:r w:rsidR="00B17631" w:rsidRPr="00E75A61">
              <w:t>&lt;TABLE&gt;</w:t>
            </w:r>
            <w:proofErr w:type="spellStart"/>
            <w:r w:rsidR="00B17631" w:rsidRPr="00E75A61">
              <w:t>Record.vb</w:t>
            </w:r>
            <w:proofErr w:type="spellEnd"/>
          </w:p>
        </w:tc>
        <w:tc>
          <w:tcPr>
            <w:tcW w:w="684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"Record</w:instrText>
            </w:r>
            <w:r w:rsidR="009037DA">
              <w:instrText xml:space="preserve"> </w:instrText>
            </w:r>
            <w:r w:rsidR="00D60835">
              <w:instrText>classes:</w:instrText>
            </w:r>
            <w:r w:rsidR="00214A0D">
              <w:instrText>C</w:instrText>
            </w:r>
            <w:r w:rsidR="00B17631" w:rsidRPr="00E75A61">
              <w:instrText>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"Files:Record</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"Classes:Record"</w:instrText>
            </w:r>
            <w:r w:rsidRPr="00E75A61">
              <w:fldChar w:fldCharType="end"/>
            </w:r>
            <w:r w:rsidR="00B17631" w:rsidRPr="00E75A61">
              <w:t>The</w:t>
            </w:r>
            <w:r w:rsidR="009037DA">
              <w:t xml:space="preserve"> </w:t>
            </w:r>
            <w:r w:rsidR="00B17631" w:rsidRPr="00E75A61">
              <w:t>record</w:t>
            </w:r>
            <w:r w:rsidR="009037DA">
              <w:t xml:space="preserve"> </w:t>
            </w:r>
            <w:r w:rsidR="00B17631" w:rsidRPr="00E75A61">
              <w:t>class</w:t>
            </w:r>
            <w:r w:rsidR="009037DA">
              <w:t xml:space="preserve"> </w:t>
            </w:r>
            <w:r w:rsidR="00B17631" w:rsidRPr="00E75A61">
              <w:t>named</w:t>
            </w:r>
            <w:r w:rsidR="009037DA">
              <w:t xml:space="preserve"> </w:t>
            </w:r>
            <w:r w:rsidR="00BC544F">
              <w:t>Base&lt;TABLE&gt;Record</w:t>
            </w:r>
            <w:r w:rsidR="00B17631" w:rsidRPr="00E75A61">
              <w:t>.</w:t>
            </w:r>
          </w:p>
        </w:tc>
      </w:tr>
      <w:tr w:rsidR="00B17631" w:rsidRPr="00E75A61">
        <w:tc>
          <w:tcPr>
            <w:tcW w:w="27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&lt;TABLE&gt;</w:t>
            </w:r>
            <w:proofErr w:type="spellStart"/>
            <w:r w:rsidRPr="00E75A61">
              <w:t>Record.vb</w:t>
            </w:r>
            <w:proofErr w:type="spellEnd"/>
          </w:p>
        </w:tc>
        <w:tc>
          <w:tcPr>
            <w:tcW w:w="684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"Record</w:instrText>
            </w:r>
            <w:r w:rsidR="009037DA">
              <w:instrText xml:space="preserve"> </w:instrText>
            </w:r>
            <w:r w:rsidR="00D60835">
              <w:instrText>classes:</w:instrText>
            </w:r>
            <w:r w:rsidR="00B17631" w:rsidRPr="00E75A61">
              <w:instrText>Safe</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"Files:Record</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"Classes:Record"</w:instrText>
            </w:r>
            <w:r w:rsidRPr="00E75A61">
              <w:fldChar w:fldCharType="end"/>
            </w:r>
            <w:r w:rsidR="00B17631" w:rsidRPr="00E75A61">
              <w:t>The</w:t>
            </w:r>
            <w:r w:rsidR="009037DA">
              <w:t xml:space="preserve"> </w:t>
            </w:r>
            <w:r w:rsidR="00994471">
              <w:t>customizable</w:t>
            </w:r>
            <w:r w:rsidR="009037DA">
              <w:t xml:space="preserve"> </w:t>
            </w:r>
            <w:r w:rsidR="00B17631" w:rsidRPr="00E75A61">
              <w:t>record</w:t>
            </w:r>
            <w:r w:rsidR="009037DA">
              <w:t xml:space="preserve"> </w:t>
            </w:r>
            <w:r w:rsidR="00B17631" w:rsidRPr="00E75A61">
              <w:t>class</w:t>
            </w:r>
            <w:r w:rsidR="009037DA">
              <w:t xml:space="preserve"> </w:t>
            </w:r>
            <w:r w:rsidR="00B17631" w:rsidRPr="00E75A61">
              <w:t>named</w:t>
            </w:r>
            <w:r w:rsidR="009037DA">
              <w:t xml:space="preserve"> </w:t>
            </w:r>
            <w:r w:rsidR="00B17631" w:rsidRPr="00E75A61">
              <w:t>&lt;TABLE&gt;Record.</w:t>
            </w:r>
          </w:p>
        </w:tc>
      </w:tr>
      <w:tr w:rsidR="00B17631" w:rsidRPr="00E75A61">
        <w:tc>
          <w:tcPr>
            <w:tcW w:w="27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C544F" w:rsidP="00E75A61">
            <w:r>
              <w:t>Base</w:t>
            </w:r>
            <w:r w:rsidR="00B17631" w:rsidRPr="00E75A61">
              <w:t>&lt;TABLE&gt;</w:t>
            </w:r>
            <w:proofErr w:type="spellStart"/>
            <w:r w:rsidR="00F31136">
              <w:t>Table</w:t>
            </w:r>
            <w:r w:rsidR="00B17631" w:rsidRPr="00E75A61">
              <w:t>.vb</w:t>
            </w:r>
            <w:proofErr w:type="spellEnd"/>
            <w:r>
              <w:br/>
              <w:t>Base&lt;TABLE&gt;</w:t>
            </w:r>
            <w:proofErr w:type="spellStart"/>
            <w:r>
              <w:t>View.vb</w:t>
            </w:r>
            <w:proofErr w:type="spellEnd"/>
            <w:r>
              <w:br/>
              <w:t>Base&lt;TABLE&gt;</w:t>
            </w:r>
            <w:proofErr w:type="spellStart"/>
            <w:r>
              <w:t>Query.vb</w:t>
            </w:r>
            <w:proofErr w:type="spellEnd"/>
          </w:p>
        </w:tc>
        <w:tc>
          <w:tcPr>
            <w:tcW w:w="684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w:instrText>
            </w:r>
            <w:r w:rsidR="00F31136">
              <w:instrText>Table</w:instrText>
            </w:r>
            <w:r w:rsidR="009037DA">
              <w:instrText xml:space="preserve"> </w:instrText>
            </w:r>
            <w:r w:rsidR="00D60835">
              <w:instrText>classes:</w:instrText>
            </w:r>
            <w:r w:rsidR="00214A0D">
              <w:instrText>C</w:instrText>
            </w:r>
            <w:r w:rsidR="00B17631" w:rsidRPr="00E75A61">
              <w:instrText>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w:instrText>
            </w:r>
            <w:r w:rsidR="00F31136">
              <w:instrText>Table</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w:instrText>
            </w:r>
            <w:r w:rsidR="00F31136">
              <w:instrText>Table</w:instrText>
            </w:r>
            <w:r w:rsidR="00B17631" w:rsidRPr="00E75A61">
              <w:instrText>"</w:instrText>
            </w:r>
            <w:r w:rsidRPr="00E75A61">
              <w:fldChar w:fldCharType="end"/>
            </w:r>
            <w:r w:rsidR="00F31136">
              <w:t>Table</w:t>
            </w:r>
            <w:r w:rsidR="00BC544F">
              <w:t>,</w:t>
            </w:r>
            <w:r w:rsidR="009037DA">
              <w:t xml:space="preserve"> </w:t>
            </w:r>
            <w:r w:rsidR="00BC544F">
              <w:t>view</w:t>
            </w:r>
            <w:r w:rsidR="009037DA">
              <w:t xml:space="preserve"> </w:t>
            </w:r>
            <w:r w:rsidR="00BC544F">
              <w:t>or</w:t>
            </w:r>
            <w:r w:rsidR="009037DA">
              <w:t xml:space="preserve"> </w:t>
            </w:r>
            <w:r w:rsidR="00BC544F">
              <w:t>query</w:t>
            </w:r>
            <w:r w:rsidR="009037DA">
              <w:t xml:space="preserve"> </w:t>
            </w:r>
            <w:r w:rsidR="00F31136">
              <w:t>class</w:t>
            </w:r>
            <w:r w:rsidR="009037DA">
              <w:t xml:space="preserve"> </w:t>
            </w:r>
            <w:r w:rsidR="00F31136">
              <w:t>named</w:t>
            </w:r>
            <w:r w:rsidR="009037DA">
              <w:t xml:space="preserve"> </w:t>
            </w:r>
            <w:r w:rsidR="00BC544F">
              <w:t>Base</w:t>
            </w:r>
            <w:r w:rsidR="00F31136">
              <w:t>&lt;TABLE&gt;Table</w:t>
            </w:r>
            <w:r w:rsidR="00B17631" w:rsidRPr="00E75A61">
              <w:t>.</w:t>
            </w:r>
          </w:p>
        </w:tc>
      </w:tr>
      <w:tr w:rsidR="00B17631" w:rsidRPr="00E75A61">
        <w:tc>
          <w:tcPr>
            <w:tcW w:w="2784" w:type="dxa"/>
            <w:tcBorders>
              <w:top w:val="single" w:sz="12" w:space="0" w:color="FFFFFF"/>
              <w:left w:val="single" w:sz="12" w:space="0" w:color="FFFFFF"/>
              <w:bottom w:val="single" w:sz="12" w:space="0" w:color="FFFFFF"/>
              <w:right w:val="single" w:sz="12" w:space="0" w:color="FFFFFF"/>
            </w:tcBorders>
            <w:shd w:val="clear" w:color="auto" w:fill="E0E0E0"/>
          </w:tcPr>
          <w:p w:rsidR="00BC544F" w:rsidRPr="00E75A61" w:rsidRDefault="00B17631" w:rsidP="00E75A61">
            <w:r w:rsidRPr="00E75A61">
              <w:t>&lt;TABLE&gt;</w:t>
            </w:r>
            <w:proofErr w:type="spellStart"/>
            <w:r w:rsidR="00F31136">
              <w:t>Table</w:t>
            </w:r>
            <w:r w:rsidRPr="00E75A61">
              <w:t>.vb</w:t>
            </w:r>
            <w:proofErr w:type="spellEnd"/>
            <w:r w:rsidR="00BC544F">
              <w:br/>
              <w:t>&lt;TABLE&gt;</w:t>
            </w:r>
            <w:proofErr w:type="spellStart"/>
            <w:r w:rsidR="00BC544F">
              <w:t>View.vb</w:t>
            </w:r>
            <w:proofErr w:type="spellEnd"/>
            <w:r w:rsidR="00BC544F">
              <w:br/>
              <w:t>&lt;TABLE&gt;</w:t>
            </w:r>
            <w:proofErr w:type="spellStart"/>
            <w:r w:rsidR="00BC544F">
              <w:t>Query.vb</w:t>
            </w:r>
            <w:proofErr w:type="spellEnd"/>
          </w:p>
        </w:tc>
        <w:tc>
          <w:tcPr>
            <w:tcW w:w="684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w:instrText>
            </w:r>
            <w:r w:rsidR="00F31136">
              <w:instrText>Table</w:instrText>
            </w:r>
            <w:r w:rsidR="009037DA">
              <w:instrText xml:space="preserve"> </w:instrText>
            </w:r>
            <w:r w:rsidR="00D60835">
              <w:instrText>classes:</w:instrText>
            </w:r>
            <w:r w:rsidR="00B17631" w:rsidRPr="00E75A61">
              <w:instrText>Safe</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w:instrText>
            </w:r>
            <w:r w:rsidR="00F31136">
              <w:instrText>Table</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w:instrText>
            </w:r>
            <w:r w:rsidR="00F31136">
              <w:instrText>Table</w:instrText>
            </w:r>
            <w:r w:rsidR="00B17631" w:rsidRPr="00E75A61">
              <w:instrText>"</w:instrText>
            </w:r>
            <w:r w:rsidRPr="00E75A61">
              <w:fldChar w:fldCharType="end"/>
            </w:r>
            <w:r w:rsidR="00F31136">
              <w:t>Table</w:t>
            </w:r>
            <w:r w:rsidR="00BC544F">
              <w:t>,</w:t>
            </w:r>
            <w:r w:rsidR="009037DA">
              <w:t xml:space="preserve"> </w:t>
            </w:r>
            <w:r w:rsidR="00BC544F">
              <w:t>view</w:t>
            </w:r>
            <w:r w:rsidR="009037DA">
              <w:t xml:space="preserve"> </w:t>
            </w:r>
            <w:r w:rsidR="00BC544F">
              <w:t>or</w:t>
            </w:r>
            <w:r w:rsidR="009037DA">
              <w:t xml:space="preserve"> </w:t>
            </w:r>
            <w:r w:rsidR="00BC544F">
              <w:t>query</w:t>
            </w:r>
            <w:r w:rsidR="009037DA">
              <w:t xml:space="preserve"> </w:t>
            </w:r>
            <w:r w:rsidR="00994471">
              <w:t>customizable</w:t>
            </w:r>
            <w:r w:rsidR="009037DA">
              <w:t xml:space="preserve"> </w:t>
            </w:r>
            <w:r w:rsidR="00B17631" w:rsidRPr="00E75A61">
              <w:t>class</w:t>
            </w:r>
            <w:r w:rsidR="009037DA">
              <w:t xml:space="preserve"> </w:t>
            </w:r>
            <w:r w:rsidR="00B17631" w:rsidRPr="00E75A61">
              <w:t>named</w:t>
            </w:r>
            <w:r w:rsidR="009037DA">
              <w:t xml:space="preserve"> </w:t>
            </w:r>
            <w:r w:rsidR="00B17631" w:rsidRPr="00E75A61">
              <w:t>&lt;TABLE&gt;</w:t>
            </w:r>
            <w:r w:rsidR="00F31136">
              <w:t>Table</w:t>
            </w:r>
            <w:r w:rsidR="00B17631" w:rsidRPr="00E75A61">
              <w:t>.</w:t>
            </w:r>
          </w:p>
        </w:tc>
      </w:tr>
      <w:tr w:rsidR="00B17631" w:rsidRPr="00E75A61">
        <w:tc>
          <w:tcPr>
            <w:tcW w:w="27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&lt;TABLE&gt;</w:t>
            </w:r>
            <w:proofErr w:type="spellStart"/>
            <w:r w:rsidRPr="00E75A61">
              <w:t>Definition.vb</w:t>
            </w:r>
            <w:proofErr w:type="spellEnd"/>
          </w:p>
        </w:tc>
        <w:tc>
          <w:tcPr>
            <w:tcW w:w="684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"Table</w:instrText>
            </w:r>
            <w:r w:rsidR="009037DA">
              <w:instrText xml:space="preserve"> </w:instrText>
            </w:r>
            <w:r w:rsidR="00B17631" w:rsidRPr="00E75A61">
              <w:instrText>definition</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"Files:Table</w:instrText>
            </w:r>
            <w:r w:rsidR="009037DA">
              <w:instrText xml:space="preserve"> </w:instrText>
            </w:r>
            <w:r w:rsidR="00B17631" w:rsidRPr="00E75A61">
              <w:instrText>definition</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"Classes:Table</w:instrText>
            </w:r>
            <w:r w:rsidR="009037DA">
              <w:instrText xml:space="preserve"> </w:instrText>
            </w:r>
            <w:r w:rsidR="00B17631" w:rsidRPr="00E75A61">
              <w:instrText>definition"</w:instrText>
            </w:r>
            <w:r w:rsidRPr="00E75A61">
              <w:fldChar w:fldCharType="end"/>
            </w:r>
            <w:r w:rsidR="00B17631" w:rsidRPr="00E75A61">
              <w:t>The</w:t>
            </w:r>
            <w:r w:rsidR="009037DA">
              <w:t xml:space="preserve"> </w:t>
            </w:r>
            <w:r w:rsidR="00B17631" w:rsidRPr="00E75A61">
              <w:t>table</w:t>
            </w:r>
            <w:r w:rsidR="009037DA">
              <w:t xml:space="preserve"> </w:t>
            </w:r>
            <w:r w:rsidR="00B17631" w:rsidRPr="00E75A61">
              <w:t>schema</w:t>
            </w:r>
            <w:r w:rsidR="009037DA">
              <w:t xml:space="preserve"> </w:t>
            </w:r>
            <w:r w:rsidR="00B17631" w:rsidRPr="00E75A61">
              <w:t>information</w:t>
            </w:r>
            <w:r w:rsidR="009037DA">
              <w:t xml:space="preserve"> </w:t>
            </w:r>
            <w:r w:rsidR="00B17631" w:rsidRPr="00E75A61">
              <w:t>class</w:t>
            </w:r>
            <w:r w:rsidR="009037DA">
              <w:t xml:space="preserve"> </w:t>
            </w:r>
            <w:r w:rsidR="00B17631" w:rsidRPr="00E75A61">
              <w:t>named</w:t>
            </w:r>
            <w:r w:rsidR="009037DA">
              <w:t xml:space="preserve"> </w:t>
            </w:r>
            <w:r w:rsidR="00B17631" w:rsidRPr="00E75A61">
              <w:t>&lt;TABLE&gt;Definition.</w:t>
            </w:r>
          </w:p>
        </w:tc>
      </w:tr>
      <w:tr w:rsidR="00B17631" w:rsidRPr="00E75A61">
        <w:tc>
          <w:tcPr>
            <w:tcW w:w="27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&lt;TABLE&gt;</w:t>
            </w:r>
            <w:proofErr w:type="spellStart"/>
            <w:r w:rsidRPr="00E75A61">
              <w:t>SqlAccess.gen.vb</w:t>
            </w:r>
            <w:proofErr w:type="spellEnd"/>
          </w:p>
        </w:tc>
        <w:tc>
          <w:tcPr>
            <w:tcW w:w="684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"SQL</w:instrText>
            </w:r>
            <w:r w:rsidR="009037DA">
              <w:instrText xml:space="preserve"> </w:instrText>
            </w:r>
            <w:r w:rsidR="00B17631" w:rsidRPr="00E75A61">
              <w:instrText>access</w:instrText>
            </w:r>
            <w:r w:rsidR="009037DA">
              <w:instrText xml:space="preserve"> </w:instrText>
            </w:r>
            <w:r w:rsidR="00D60835">
              <w:instrText>classes:</w:instrText>
            </w:r>
            <w:r w:rsidR="00214A0D">
              <w:instrText>C</w:instrText>
            </w:r>
            <w:r w:rsidR="00B17631" w:rsidRPr="00E75A61">
              <w:instrText>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"Files:SQL</w:instrText>
            </w:r>
            <w:r w:rsidR="009037DA">
              <w:instrText xml:space="preserve"> </w:instrText>
            </w:r>
            <w:r w:rsidR="00B17631" w:rsidRPr="00E75A61">
              <w:instrText>access</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"Classes:SQL</w:instrText>
            </w:r>
            <w:r w:rsidR="009037DA">
              <w:instrText xml:space="preserve"> </w:instrText>
            </w:r>
            <w:r w:rsidR="00B17631" w:rsidRPr="00E75A61">
              <w:instrText>Access</w:instrText>
            </w:r>
            <w:r w:rsidR="009037DA">
              <w:instrText xml:space="preserve"> </w:instrText>
            </w:r>
            <w:r w:rsidR="00B17631" w:rsidRPr="00E75A61">
              <w:instrText>definition"</w:instrText>
            </w:r>
            <w:r w:rsidRPr="00E75A61">
              <w:fldChar w:fldCharType="end"/>
            </w:r>
            <w:r w:rsidR="00B17631" w:rsidRPr="00E75A61">
              <w:t>The</w:t>
            </w:r>
            <w:r w:rsidR="009037DA">
              <w:t xml:space="preserve"> </w:t>
            </w:r>
            <w:r w:rsidR="00B17631" w:rsidRPr="00E75A61">
              <w:t>SQL</w:t>
            </w:r>
            <w:r w:rsidR="009037DA">
              <w:t xml:space="preserve"> </w:t>
            </w:r>
            <w:r w:rsidR="00B17631" w:rsidRPr="00E75A61">
              <w:t>interface</w:t>
            </w:r>
            <w:r w:rsidR="009037DA">
              <w:t xml:space="preserve"> </w:t>
            </w:r>
            <w:r w:rsidR="00B17631" w:rsidRPr="00E75A61">
              <w:t>class</w:t>
            </w:r>
            <w:r w:rsidR="009037DA">
              <w:t xml:space="preserve"> </w:t>
            </w:r>
            <w:r w:rsidR="00B17631" w:rsidRPr="00E75A61">
              <w:t>named</w:t>
            </w:r>
            <w:r w:rsidR="009037DA">
              <w:t xml:space="preserve"> </w:t>
            </w:r>
            <w:r w:rsidR="00B17631" w:rsidRPr="00E75A61">
              <w:t>&lt;TABLE&gt;</w:t>
            </w:r>
            <w:proofErr w:type="spellStart"/>
            <w:r w:rsidR="00B17631" w:rsidRPr="00E75A61">
              <w:t>SqlAccessGen</w:t>
            </w:r>
            <w:proofErr w:type="spellEnd"/>
            <w:r w:rsidR="009037DA">
              <w:t xml:space="preserve"> </w:t>
            </w:r>
            <w:r w:rsidR="00B17631" w:rsidRPr="00E75A61">
              <w:t>used</w:t>
            </w:r>
            <w:r w:rsidR="009037DA">
              <w:t xml:space="preserve"> </w:t>
            </w:r>
            <w:r w:rsidR="00B17631" w:rsidRPr="00E75A61">
              <w:t>to</w:t>
            </w:r>
            <w:r w:rsidR="009037DA">
              <w:t xml:space="preserve"> </w:t>
            </w:r>
            <w:r w:rsidR="00B17631" w:rsidRPr="00E75A61">
              <w:t>call</w:t>
            </w:r>
            <w:r w:rsidR="009037DA">
              <w:t xml:space="preserve"> </w:t>
            </w:r>
            <w:r w:rsidR="00B17631" w:rsidRPr="00E75A61">
              <w:t>the</w:t>
            </w:r>
            <w:r w:rsidR="009037DA">
              <w:t xml:space="preserve"> </w:t>
            </w:r>
            <w:r w:rsidR="00DB7021">
              <w:t xml:space="preserve">application’s </w:t>
            </w:r>
            <w:r w:rsidR="00B17631" w:rsidRPr="00E75A61">
              <w:t>stored</w:t>
            </w:r>
            <w:r w:rsidR="009037DA">
              <w:t xml:space="preserve"> </w:t>
            </w:r>
            <w:r w:rsidR="00B17631" w:rsidRPr="00E75A61">
              <w:t>procedures.</w:t>
            </w:r>
          </w:p>
        </w:tc>
      </w:tr>
    </w:tbl>
    <w:p w:rsidR="00B17631" w:rsidRDefault="00B17631" w:rsidP="00B17631">
      <w:pPr>
        <w:pStyle w:val="Heading5"/>
      </w:pPr>
      <w:bookmarkStart w:id="363" w:name="_Toc46301632"/>
      <w:bookmarkStart w:id="364" w:name="_Toc46553006"/>
      <w:bookmarkStart w:id="365" w:name="_Ref48482094"/>
      <w:bookmarkStart w:id="366" w:name="_Toc53046137"/>
      <w:bookmarkStart w:id="367" w:name="_Toc74648713"/>
      <w:r>
        <w:t>Example:</w:t>
      </w:r>
      <w:r w:rsidR="009037DA">
        <w:t xml:space="preserve"> </w:t>
      </w:r>
      <w:r>
        <w:t>An</w:t>
      </w:r>
      <w:r w:rsidR="009037DA">
        <w:t xml:space="preserve"> </w:t>
      </w:r>
      <w:r>
        <w:t>Orders</w:t>
      </w:r>
      <w:r w:rsidR="009037DA">
        <w:t xml:space="preserve"> </w:t>
      </w:r>
      <w:r>
        <w:t>Table</w:t>
      </w:r>
      <w:bookmarkEnd w:id="363"/>
      <w:bookmarkEnd w:id="364"/>
      <w:bookmarkEnd w:id="365"/>
      <w:bookmarkEnd w:id="366"/>
      <w:bookmarkEnd w:id="367"/>
    </w:p>
    <w:p w:rsidR="00B17631" w:rsidRPr="00E75A61" w:rsidRDefault="00B17631" w:rsidP="00E75A61">
      <w:r w:rsidRPr="00E75A61">
        <w:t>For</w:t>
      </w:r>
      <w:r w:rsidR="009037DA">
        <w:t xml:space="preserve"> </w:t>
      </w:r>
      <w:r w:rsidRPr="00E75A61">
        <w:t>example,</w:t>
      </w:r>
      <w:r w:rsidR="009037DA">
        <w:t xml:space="preserve"> </w:t>
      </w:r>
      <w:r w:rsidRPr="00E75A61">
        <w:t>a</w:t>
      </w:r>
      <w:r w:rsidR="009037DA">
        <w:t xml:space="preserve"> </w:t>
      </w:r>
      <w:r w:rsidRPr="00E75A61">
        <w:t>table</w:t>
      </w:r>
      <w:r w:rsidR="009037DA">
        <w:t xml:space="preserve"> </w:t>
      </w:r>
      <w:r w:rsidRPr="00E75A61">
        <w:t>called</w:t>
      </w:r>
      <w:r w:rsidR="009037DA">
        <w:t xml:space="preserve"> </w:t>
      </w:r>
      <w:r w:rsidRPr="00E75A61">
        <w:t>"Orders"</w:t>
      </w:r>
      <w:r w:rsidR="009037DA">
        <w:t xml:space="preserve"> </w:t>
      </w:r>
      <w:r w:rsidRPr="00E75A61">
        <w:t>will</w:t>
      </w:r>
      <w:r w:rsidR="009037DA">
        <w:t xml:space="preserve"> </w:t>
      </w:r>
      <w:r w:rsidR="00DB7021">
        <w:t xml:space="preserve">have these </w:t>
      </w:r>
      <w:r w:rsidR="00820D37">
        <w:t>Data</w:t>
      </w:r>
      <w:r w:rsidR="009037DA">
        <w:t xml:space="preserve"> </w:t>
      </w:r>
      <w:r w:rsidR="00820D37">
        <w:t>Access</w:t>
      </w:r>
      <w:r w:rsidR="009037DA">
        <w:t xml:space="preserve"> </w:t>
      </w:r>
      <w:r w:rsidR="00820D37">
        <w:t>Layer</w:t>
      </w:r>
      <w:r w:rsidR="009037DA">
        <w:t xml:space="preserve"> </w:t>
      </w:r>
      <w:r w:rsidR="00BC544F">
        <w:t>files.</w:t>
      </w:r>
    </w:p>
    <w:tbl>
      <w:tblPr>
        <w:tblW w:w="2306" w:type="dxa"/>
        <w:tblInd w:w="108" w:type="dxa"/>
        <w:tblBorders>
          <w:top w:val="single" w:sz="6" w:space="0" w:color="808080"/>
          <w:left w:val="single" w:sz="6" w:space="0" w:color="808080"/>
          <w:bottom w:val="single" w:sz="6" w:space="0" w:color="808080"/>
          <w:right w:val="single" w:sz="6" w:space="0" w:color="808080"/>
        </w:tblBorders>
        <w:tblLook w:val="0000" w:firstRow="0" w:lastRow="0" w:firstColumn="0" w:lastColumn="0" w:noHBand="0" w:noVBand="0"/>
      </w:tblPr>
      <w:tblGrid>
        <w:gridCol w:w="2306"/>
      </w:tblGrid>
      <w:tr w:rsidR="00B17631" w:rsidRPr="00E75A61">
        <w:tc>
          <w:tcPr>
            <w:tcW w:w="2306" w:type="dxa"/>
            <w:tcBorders>
              <w:top w:val="single" w:sz="6" w:space="0" w:color="808080"/>
              <w:left w:val="single" w:sz="6" w:space="0" w:color="808080"/>
              <w:right w:val="single" w:sz="6" w:space="0" w:color="808080"/>
            </w:tcBorders>
            <w:shd w:val="clear" w:color="auto" w:fill="B3B3B3"/>
          </w:tcPr>
          <w:p w:rsidR="00B17631" w:rsidRPr="00E75A61" w:rsidRDefault="00B17631" w:rsidP="00E75A61">
            <w:pPr>
              <w:rPr>
                <w:b/>
              </w:rPr>
            </w:pPr>
            <w:r w:rsidRPr="00E75A61">
              <w:rPr>
                <w:b/>
              </w:rPr>
              <w:t>Record</w:t>
            </w:r>
            <w:r w:rsidR="009037DA">
              <w:rPr>
                <w:b/>
              </w:rPr>
              <w:t xml:space="preserve"> </w:t>
            </w:r>
            <w:r w:rsidRPr="00E75A61">
              <w:rPr>
                <w:b/>
              </w:rPr>
              <w:t>files</w:t>
            </w:r>
          </w:p>
        </w:tc>
      </w:tr>
      <w:tr w:rsidR="00B17631" w:rsidRPr="00E75A61">
        <w:tc>
          <w:tcPr>
            <w:tcW w:w="2306" w:type="dxa"/>
            <w:tcBorders>
              <w:left w:val="single" w:sz="6" w:space="0" w:color="808080"/>
              <w:right w:val="single" w:sz="6" w:space="0" w:color="808080"/>
            </w:tcBorders>
          </w:tcPr>
          <w:p w:rsidR="00B17631" w:rsidRPr="00E75A61" w:rsidRDefault="00BC544F" w:rsidP="00E75A61">
            <w:proofErr w:type="spellStart"/>
            <w:r>
              <w:t>Base</w:t>
            </w:r>
            <w:r w:rsidR="00B17631" w:rsidRPr="00E75A61">
              <w:t>OrdersRecord.</w:t>
            </w:r>
            <w:r>
              <w:t>vb</w:t>
            </w:r>
            <w:proofErr w:type="spellEnd"/>
          </w:p>
        </w:tc>
      </w:tr>
      <w:tr w:rsidR="00B17631" w:rsidRPr="00E75A61">
        <w:tc>
          <w:tcPr>
            <w:tcW w:w="2306" w:type="dxa"/>
            <w:tcBorders>
              <w:left w:val="single" w:sz="6" w:space="0" w:color="808080"/>
              <w:bottom w:val="single" w:sz="6" w:space="0" w:color="808080"/>
              <w:right w:val="single" w:sz="6" w:space="0" w:color="808080"/>
            </w:tcBorders>
          </w:tcPr>
          <w:p w:rsidR="00B17631" w:rsidRPr="00E75A61" w:rsidRDefault="00B17631" w:rsidP="00E75A61">
            <w:proofErr w:type="spellStart"/>
            <w:r w:rsidRPr="00E75A61">
              <w:t>OrdersRecord.vb</w:t>
            </w:r>
            <w:proofErr w:type="spellEnd"/>
          </w:p>
        </w:tc>
      </w:tr>
    </w:tbl>
    <w:p w:rsidR="00B17631" w:rsidRPr="007070AB" w:rsidRDefault="00B17631" w:rsidP="007070AB"/>
    <w:tbl>
      <w:tblPr>
        <w:tblW w:w="2529" w:type="dxa"/>
        <w:tblInd w:w="108" w:type="dxa"/>
        <w:tblBorders>
          <w:top w:val="single" w:sz="6" w:space="0" w:color="808080"/>
          <w:left w:val="single" w:sz="6" w:space="0" w:color="808080"/>
          <w:bottom w:val="single" w:sz="6" w:space="0" w:color="808080"/>
          <w:right w:val="single" w:sz="6" w:space="0" w:color="808080"/>
        </w:tblBorders>
        <w:tblLook w:val="0000" w:firstRow="0" w:lastRow="0" w:firstColumn="0" w:lastColumn="0" w:noHBand="0" w:noVBand="0"/>
      </w:tblPr>
      <w:tblGrid>
        <w:gridCol w:w="2529"/>
      </w:tblGrid>
      <w:tr w:rsidR="00B17631" w:rsidRPr="00E75A61">
        <w:trPr>
          <w:tblHeader/>
        </w:trPr>
        <w:tc>
          <w:tcPr>
            <w:tcW w:w="2529" w:type="dxa"/>
            <w:tcBorders>
              <w:top w:val="single" w:sz="6" w:space="0" w:color="808080"/>
              <w:left w:val="single" w:sz="6" w:space="0" w:color="808080"/>
              <w:right w:val="single" w:sz="6" w:space="0" w:color="808080"/>
            </w:tcBorders>
            <w:shd w:val="clear" w:color="auto" w:fill="B3B3B3"/>
          </w:tcPr>
          <w:p w:rsidR="00B17631" w:rsidRPr="00E75A61" w:rsidRDefault="00F31136" w:rsidP="00E75A61">
            <w:pPr>
              <w:rPr>
                <w:b/>
              </w:rPr>
            </w:pPr>
            <w:r>
              <w:rPr>
                <w:b/>
              </w:rPr>
              <w:t>Table</w:t>
            </w:r>
            <w:r w:rsidR="009037DA">
              <w:rPr>
                <w:b/>
              </w:rPr>
              <w:t xml:space="preserve"> </w:t>
            </w:r>
            <w:r w:rsidR="00B17631" w:rsidRPr="00E75A61">
              <w:rPr>
                <w:b/>
              </w:rPr>
              <w:t>files</w:t>
            </w:r>
          </w:p>
        </w:tc>
      </w:tr>
      <w:tr w:rsidR="00B17631" w:rsidRPr="00E75A61">
        <w:tc>
          <w:tcPr>
            <w:tcW w:w="2529" w:type="dxa"/>
            <w:tcBorders>
              <w:left w:val="single" w:sz="6" w:space="0" w:color="808080"/>
              <w:right w:val="single" w:sz="6" w:space="0" w:color="808080"/>
            </w:tcBorders>
          </w:tcPr>
          <w:p w:rsidR="00B17631" w:rsidRPr="00E75A61" w:rsidRDefault="00BC544F" w:rsidP="00E75A61">
            <w:proofErr w:type="spellStart"/>
            <w:r>
              <w:t>Base</w:t>
            </w:r>
            <w:r w:rsidR="00B17631" w:rsidRPr="00E75A61">
              <w:t>Orders</w:t>
            </w:r>
            <w:r w:rsidR="00F31136">
              <w:t>Table</w:t>
            </w:r>
            <w:r w:rsidR="00B17631" w:rsidRPr="00E75A61">
              <w:t>.vb</w:t>
            </w:r>
            <w:proofErr w:type="spellEnd"/>
          </w:p>
        </w:tc>
      </w:tr>
      <w:tr w:rsidR="00B17631" w:rsidRPr="00E75A61">
        <w:tc>
          <w:tcPr>
            <w:tcW w:w="2529" w:type="dxa"/>
            <w:tcBorders>
              <w:left w:val="single" w:sz="6" w:space="0" w:color="808080"/>
              <w:right w:val="single" w:sz="6" w:space="0" w:color="808080"/>
            </w:tcBorders>
          </w:tcPr>
          <w:p w:rsidR="00B17631" w:rsidRPr="00E75A61" w:rsidRDefault="00B17631" w:rsidP="00E75A61">
            <w:proofErr w:type="spellStart"/>
            <w:r w:rsidRPr="00E75A61">
              <w:t>Orders</w:t>
            </w:r>
            <w:r w:rsidR="00F31136">
              <w:t>Table</w:t>
            </w:r>
            <w:r w:rsidRPr="00E75A61">
              <w:t>.vb</w:t>
            </w:r>
            <w:proofErr w:type="spellEnd"/>
          </w:p>
        </w:tc>
      </w:tr>
      <w:tr w:rsidR="00B17631" w:rsidRPr="00E75A61">
        <w:tc>
          <w:tcPr>
            <w:tcW w:w="2529" w:type="dxa"/>
            <w:tcBorders>
              <w:left w:val="single" w:sz="6" w:space="0" w:color="808080"/>
              <w:right w:val="single" w:sz="6" w:space="0" w:color="808080"/>
            </w:tcBorders>
          </w:tcPr>
          <w:p w:rsidR="00B17631" w:rsidRPr="00E75A61" w:rsidRDefault="00B17631" w:rsidP="00E75A61">
            <w:proofErr w:type="spellStart"/>
            <w:r w:rsidRPr="00E75A61">
              <w:t>OrdersSqlAccess.gen.vb</w:t>
            </w:r>
            <w:proofErr w:type="spellEnd"/>
          </w:p>
        </w:tc>
      </w:tr>
      <w:tr w:rsidR="00B17631" w:rsidRPr="00E75A61">
        <w:tc>
          <w:tcPr>
            <w:tcW w:w="2529" w:type="dxa"/>
            <w:tcBorders>
              <w:left w:val="single" w:sz="6" w:space="0" w:color="808080"/>
              <w:bottom w:val="single" w:sz="6" w:space="0" w:color="808080"/>
              <w:right w:val="single" w:sz="6" w:space="0" w:color="808080"/>
            </w:tcBorders>
          </w:tcPr>
          <w:p w:rsidR="00B17631" w:rsidRPr="00E75A61" w:rsidRDefault="00B17631" w:rsidP="00E75A61">
            <w:proofErr w:type="spellStart"/>
            <w:r w:rsidRPr="00E75A61">
              <w:t>OrdersDefinition.vb</w:t>
            </w:r>
            <w:proofErr w:type="spellEnd"/>
          </w:p>
        </w:tc>
      </w:tr>
    </w:tbl>
    <w:p w:rsidR="00B17631" w:rsidRPr="00720BC3" w:rsidRDefault="005B3157" w:rsidP="00B17631">
      <w:pPr>
        <w:pStyle w:val="Heading3"/>
      </w:pPr>
      <w:bookmarkStart w:id="368" w:name="_Toc46301634"/>
      <w:bookmarkStart w:id="369" w:name="_Toc46553008"/>
      <w:bookmarkStart w:id="370" w:name="_Toc53046139"/>
      <w:bookmarkStart w:id="371" w:name="_Toc74648714"/>
      <w:bookmarkStart w:id="372" w:name="_Toc81301968"/>
      <w:bookmarkStart w:id="373" w:name="_Ref92190220"/>
      <w:bookmarkStart w:id="374" w:name="_Toc105586989"/>
      <w:bookmarkStart w:id="375" w:name="_Ref110687426"/>
      <w:bookmarkStart w:id="376" w:name="_Toc414885744"/>
      <w:r>
        <w:t>&lt;App&gt;</w:t>
      </w:r>
      <w:r w:rsidR="00B17631">
        <w:t>\</w:t>
      </w:r>
      <w:r w:rsidR="00B17631" w:rsidRPr="00720BC3">
        <w:t>Imag</w:t>
      </w:r>
      <w:bookmarkEnd w:id="368"/>
      <w:bookmarkEnd w:id="369"/>
      <w:bookmarkEnd w:id="370"/>
      <w:bookmarkEnd w:id="371"/>
      <w:bookmarkEnd w:id="372"/>
      <w:bookmarkEnd w:id="373"/>
      <w:bookmarkEnd w:id="374"/>
      <w:r w:rsidR="00D401FF">
        <w:t>es</w:t>
      </w:r>
      <w:bookmarkEnd w:id="375"/>
      <w:bookmarkEnd w:id="376"/>
    </w:p>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"Images</w:instrText>
      </w:r>
      <w:r w:rsidR="009037DA">
        <w:instrText xml:space="preserve"> </w:instrText>
      </w:r>
      <w:r w:rsidR="00B17631" w:rsidRPr="00E75A61">
        <w:instrText>folder"</w:instrText>
      </w:r>
      <w:r w:rsidRPr="00E75A61">
        <w:fldChar w:fldCharType="end"/>
      </w:r>
      <w:r w:rsidRPr="00E75A61">
        <w:fldChar w:fldCharType="begin"/>
      </w:r>
      <w:r w:rsidR="00B17631" w:rsidRPr="00E75A61">
        <w:instrText>xe</w:instrText>
      </w:r>
      <w:r w:rsidR="009037DA">
        <w:instrText xml:space="preserve"> </w:instrText>
      </w:r>
      <w:r w:rsidR="00B17631" w:rsidRPr="00E75A61">
        <w:instrText>"Folder</w:instrText>
      </w:r>
      <w:r w:rsidR="009037DA">
        <w:instrText xml:space="preserve"> </w:instrText>
      </w:r>
      <w:r w:rsidR="00B17631" w:rsidRPr="00E75A61">
        <w:instrText>structure:Images</w:instrText>
      </w:r>
      <w:r w:rsidR="009037DA">
        <w:instrText xml:space="preserve"> </w:instrText>
      </w:r>
      <w:r w:rsidR="00B17631" w:rsidRPr="00E75A61">
        <w:instrText>folder"</w:instrText>
      </w:r>
      <w:r w:rsidRPr="00E75A61">
        <w:fldChar w:fldCharType="end"/>
      </w:r>
      <w:r w:rsidR="00B17631" w:rsidRPr="00E75A61">
        <w:t>This</w:t>
      </w:r>
      <w:r w:rsidR="009037DA">
        <w:t xml:space="preserve"> </w:t>
      </w:r>
      <w:r w:rsidR="00B17631" w:rsidRPr="00E75A61">
        <w:t>folder</w:t>
      </w:r>
      <w:r w:rsidR="009037DA">
        <w:t xml:space="preserve"> </w:t>
      </w:r>
      <w:r w:rsidR="00B17631" w:rsidRPr="00E75A61">
        <w:t>contains</w:t>
      </w:r>
      <w:r w:rsidR="009037DA">
        <w:t xml:space="preserve"> </w:t>
      </w:r>
      <w:r w:rsidR="00B17631" w:rsidRPr="00E75A61">
        <w:t>image</w:t>
      </w:r>
      <w:r w:rsidR="009037DA">
        <w:t xml:space="preserve"> </w:t>
      </w:r>
      <w:r w:rsidR="00B17631" w:rsidRPr="00E75A61">
        <w:t>files</w:t>
      </w:r>
      <w:r w:rsidR="009037DA">
        <w:t xml:space="preserve"> </w:t>
      </w:r>
      <w:r w:rsidR="00B17631" w:rsidRPr="00E75A61">
        <w:t>that</w:t>
      </w:r>
      <w:r w:rsidR="009037DA">
        <w:t xml:space="preserve"> </w:t>
      </w:r>
      <w:r w:rsidR="00B17631" w:rsidRPr="00E75A61">
        <w:t>are</w:t>
      </w:r>
      <w:r w:rsidR="009037DA">
        <w:t xml:space="preserve"> </w:t>
      </w:r>
      <w:r w:rsidR="00B17631" w:rsidRPr="00E75A61">
        <w:t>used</w:t>
      </w:r>
      <w:r w:rsidR="009037DA">
        <w:t xml:space="preserve"> </w:t>
      </w:r>
      <w:r w:rsidR="00B17631" w:rsidRPr="00E75A61">
        <w:t>by</w:t>
      </w:r>
      <w:r w:rsidR="009037DA">
        <w:t xml:space="preserve"> </w:t>
      </w:r>
      <w:r w:rsidR="00B17631" w:rsidRPr="00E75A61">
        <w:t>your</w:t>
      </w:r>
      <w:r w:rsidR="009037DA">
        <w:t xml:space="preserve"> </w:t>
      </w:r>
      <w:r w:rsidR="00B17631" w:rsidRPr="00E75A61">
        <w:t>application</w:t>
      </w:r>
      <w:r w:rsidR="009037DA">
        <w:t xml:space="preserve"> </w:t>
      </w:r>
      <w:r w:rsidR="00B17631" w:rsidRPr="00E75A61">
        <w:t>at</w:t>
      </w:r>
      <w:r w:rsidR="009037DA">
        <w:t xml:space="preserve"> </w:t>
      </w:r>
      <w:r w:rsidR="00F463DF">
        <w:t>run-time</w:t>
      </w:r>
      <w:r w:rsidR="00B17631" w:rsidRPr="00E75A61">
        <w:t>,</w:t>
      </w:r>
      <w:r w:rsidR="009037DA">
        <w:t xml:space="preserve"> </w:t>
      </w:r>
      <w:r w:rsidR="00B17631" w:rsidRPr="00E75A61">
        <w:t>including</w:t>
      </w:r>
      <w:r w:rsidR="009037DA">
        <w:t xml:space="preserve"> </w:t>
      </w:r>
      <w:r w:rsidR="00B17631" w:rsidRPr="00E75A61">
        <w:t>the</w:t>
      </w:r>
      <w:r w:rsidR="009037DA">
        <w:t xml:space="preserve"> </w:t>
      </w:r>
      <w:r w:rsidR="00B17631" w:rsidRPr="00E75A61">
        <w:t>image</w:t>
      </w:r>
      <w:r w:rsidR="009037DA">
        <w:t xml:space="preserve"> </w:t>
      </w:r>
      <w:r w:rsidR="00B17631" w:rsidRPr="00E75A61">
        <w:t>files</w:t>
      </w:r>
      <w:r w:rsidR="009037DA">
        <w:t xml:space="preserve"> </w:t>
      </w:r>
      <w:r w:rsidR="00B17631" w:rsidRPr="00E75A61">
        <w:t>used</w:t>
      </w:r>
      <w:r w:rsidR="009037DA">
        <w:t xml:space="preserve"> </w:t>
      </w:r>
      <w:r w:rsidR="00B17631" w:rsidRPr="00E75A61">
        <w:t>by</w:t>
      </w:r>
      <w:r w:rsidR="009037DA">
        <w:t xml:space="preserve"> </w:t>
      </w:r>
      <w:r w:rsidR="00B17631" w:rsidRPr="00E75A61">
        <w:t>the</w:t>
      </w:r>
      <w:r w:rsidR="009037DA">
        <w:t xml:space="preserve"> </w:t>
      </w:r>
      <w:r w:rsidR="00B17631" w:rsidRPr="00E75A61">
        <w:t>web</w:t>
      </w:r>
      <w:r w:rsidR="009037DA">
        <w:t xml:space="preserve"> </w:t>
      </w:r>
      <w:r w:rsidR="00B17631" w:rsidRPr="00E75A61">
        <w:t>pages,</w:t>
      </w:r>
      <w:r w:rsidR="009037DA">
        <w:t xml:space="preserve"> </w:t>
      </w:r>
      <w:r w:rsidR="00B17631" w:rsidRPr="00E75A61">
        <w:t>the</w:t>
      </w:r>
      <w:r w:rsidR="009037DA">
        <w:t xml:space="preserve"> </w:t>
      </w:r>
      <w:r w:rsidR="00B17631" w:rsidRPr="00E75A61">
        <w:t>application</w:t>
      </w:r>
      <w:r w:rsidR="009037DA">
        <w:t xml:space="preserve"> </w:t>
      </w:r>
      <w:r w:rsidR="00B17631" w:rsidRPr="00E75A61">
        <w:t>logo</w:t>
      </w:r>
      <w:r w:rsidR="009037DA">
        <w:t xml:space="preserve"> </w:t>
      </w:r>
      <w:r w:rsidR="00B17631" w:rsidRPr="00E75A61">
        <w:t>file,</w:t>
      </w:r>
      <w:r w:rsidR="009037DA">
        <w:t xml:space="preserve"> </w:t>
      </w:r>
      <w:r w:rsidR="00B17631" w:rsidRPr="00E75A61">
        <w:t>and</w:t>
      </w:r>
      <w:r w:rsidR="009037DA">
        <w:t xml:space="preserve"> </w:t>
      </w:r>
      <w:r w:rsidR="00B17631" w:rsidRPr="00E75A61">
        <w:t>the</w:t>
      </w:r>
      <w:r w:rsidR="009037DA">
        <w:t xml:space="preserve"> </w:t>
      </w:r>
      <w:r w:rsidR="00B17631" w:rsidRPr="00E75A61">
        <w:t>style</w:t>
      </w:r>
      <w:r w:rsidR="009037DA">
        <w:t xml:space="preserve"> </w:t>
      </w:r>
      <w:r w:rsidR="00B17631" w:rsidRPr="00E75A61">
        <w:t>sheets.</w:t>
      </w:r>
      <w:r w:rsidR="009037DA">
        <w:t xml:space="preserve">  </w:t>
      </w:r>
      <w:r w:rsidR="0068564F" w:rsidRPr="00E75A61">
        <w:t>When</w:t>
      </w:r>
      <w:r w:rsidR="009037DA">
        <w:t xml:space="preserve"> </w:t>
      </w:r>
      <w:r w:rsidR="0068564F" w:rsidRPr="00E75A61">
        <w:t>you</w:t>
      </w:r>
      <w:r w:rsidR="009037DA">
        <w:t xml:space="preserve"> </w:t>
      </w:r>
      <w:r w:rsidR="0068564F" w:rsidRPr="00E75A61">
        <w:t>select</w:t>
      </w:r>
      <w:r w:rsidR="009037DA">
        <w:t xml:space="preserve"> </w:t>
      </w:r>
      <w:r w:rsidR="0068564F" w:rsidRPr="00E75A61">
        <w:t>a</w:t>
      </w:r>
      <w:r w:rsidR="009037DA">
        <w:t xml:space="preserve"> </w:t>
      </w:r>
      <w:r w:rsidR="0068564F" w:rsidRPr="00E75A61">
        <w:t>new</w:t>
      </w:r>
      <w:r w:rsidR="009037DA">
        <w:t xml:space="preserve"> </w:t>
      </w:r>
      <w:r w:rsidR="00126A8F">
        <w:t>page style</w:t>
      </w:r>
      <w:r w:rsidR="0068564F" w:rsidRPr="00E75A61">
        <w:t>,</w:t>
      </w:r>
      <w:r w:rsidR="009037DA">
        <w:t xml:space="preserve"> </w:t>
      </w:r>
      <w:r w:rsidR="0068564F" w:rsidRPr="00E75A61">
        <w:t>the</w:t>
      </w:r>
      <w:r w:rsidR="009037DA">
        <w:t xml:space="preserve"> </w:t>
      </w:r>
      <w:r w:rsidR="0068564F" w:rsidRPr="00E75A61">
        <w:t>new</w:t>
      </w:r>
      <w:r w:rsidR="009037DA">
        <w:t xml:space="preserve"> </w:t>
      </w:r>
      <w:r w:rsidR="0068564F" w:rsidRPr="00E75A61">
        <w:t>image</w:t>
      </w:r>
      <w:r w:rsidR="009037DA">
        <w:t xml:space="preserve"> </w:t>
      </w:r>
      <w:r w:rsidR="0068564F" w:rsidRPr="00E75A61">
        <w:t>files</w:t>
      </w:r>
      <w:r w:rsidR="009037DA">
        <w:t xml:space="preserve"> </w:t>
      </w:r>
      <w:r w:rsidR="0068564F" w:rsidRPr="00E75A61">
        <w:t>are</w:t>
      </w:r>
      <w:r w:rsidR="009037DA">
        <w:t xml:space="preserve"> </w:t>
      </w:r>
      <w:r w:rsidR="0068564F" w:rsidRPr="00E75A61">
        <w:t>first</w:t>
      </w:r>
      <w:r w:rsidR="009037DA">
        <w:t xml:space="preserve"> </w:t>
      </w:r>
      <w:r w:rsidR="0068564F" w:rsidRPr="00E75A61">
        <w:t>copied</w:t>
      </w:r>
      <w:r w:rsidR="009037DA">
        <w:t xml:space="preserve"> </w:t>
      </w:r>
      <w:r w:rsidR="0068564F" w:rsidRPr="00E75A61">
        <w:t>to</w:t>
      </w:r>
      <w:r w:rsidR="009037DA">
        <w:t xml:space="preserve"> </w:t>
      </w:r>
      <w:r w:rsidR="0068564F" w:rsidRPr="00E75A61">
        <w:t>this</w:t>
      </w:r>
      <w:r w:rsidR="009037DA">
        <w:t xml:space="preserve"> </w:t>
      </w:r>
      <w:r w:rsidR="0068564F" w:rsidRPr="00E75A61">
        <w:t>folder</w:t>
      </w:r>
      <w:r w:rsidR="009037DA">
        <w:t xml:space="preserve"> </w:t>
      </w:r>
      <w:r w:rsidR="0068564F" w:rsidRPr="00E75A61">
        <w:t>from</w:t>
      </w:r>
      <w:r w:rsidR="009037DA">
        <w:t xml:space="preserve"> </w:t>
      </w:r>
      <w:r w:rsidR="0068564F" w:rsidRPr="00E75A61">
        <w:t>Iron</w:t>
      </w:r>
      <w:r w:rsidR="009037DA">
        <w:t xml:space="preserve"> </w:t>
      </w:r>
      <w:r w:rsidR="0068564F" w:rsidRPr="00E75A61">
        <w:t>S</w:t>
      </w:r>
      <w:r w:rsidR="00A72465" w:rsidRPr="00E75A61">
        <w:t>peed</w:t>
      </w:r>
      <w:r w:rsidR="009037DA">
        <w:t xml:space="preserve"> </w:t>
      </w:r>
      <w:r w:rsidR="006B12EA" w:rsidRPr="00E75A61">
        <w:t>Designer’s</w:t>
      </w:r>
      <w:r w:rsidR="009037DA">
        <w:t xml:space="preserve"> </w:t>
      </w:r>
      <w:r w:rsidR="00A72465" w:rsidRPr="00E75A61">
        <w:t>Design</w:t>
      </w:r>
      <w:r w:rsidR="009037DA">
        <w:t xml:space="preserve"> </w:t>
      </w:r>
      <w:r w:rsidR="00A72465" w:rsidRPr="00E75A61">
        <w:t>Themes</w:t>
      </w:r>
      <w:r w:rsidR="009037DA">
        <w:t xml:space="preserve"> </w:t>
      </w:r>
      <w:r w:rsidR="00A72465" w:rsidRPr="00E75A61">
        <w:t>folder.</w:t>
      </w:r>
    </w:p>
    <w:p w:rsidR="00C04233" w:rsidRPr="00E75A61" w:rsidRDefault="00B17631" w:rsidP="00E75A61">
      <w:r w:rsidRPr="00E75A61">
        <w:t>You</w:t>
      </w:r>
      <w:r w:rsidR="009037DA">
        <w:t xml:space="preserve"> </w:t>
      </w:r>
      <w:r w:rsidRPr="00E75A61">
        <w:t>can</w:t>
      </w:r>
      <w:r w:rsidR="009037DA">
        <w:t xml:space="preserve"> </w:t>
      </w:r>
      <w:r w:rsidRPr="00E75A61">
        <w:t>place</w:t>
      </w:r>
      <w:r w:rsidR="009037DA">
        <w:t xml:space="preserve"> </w:t>
      </w:r>
      <w:r w:rsidRPr="00E75A61">
        <w:t>any</w:t>
      </w:r>
      <w:r w:rsidR="009037DA">
        <w:t xml:space="preserve"> </w:t>
      </w:r>
      <w:r w:rsidRPr="00E75A61">
        <w:t>image</w:t>
      </w:r>
      <w:r w:rsidR="009037DA">
        <w:t xml:space="preserve"> </w:t>
      </w:r>
      <w:r w:rsidRPr="00E75A61">
        <w:t>files</w:t>
      </w:r>
      <w:r w:rsidR="009037DA">
        <w:t xml:space="preserve"> </w:t>
      </w:r>
      <w:r w:rsidRPr="00E75A61">
        <w:t>in</w:t>
      </w:r>
      <w:r w:rsidR="009037DA">
        <w:t xml:space="preserve"> </w:t>
      </w:r>
      <w:r w:rsidRPr="00E75A61">
        <w:t>this</w:t>
      </w:r>
      <w:r w:rsidR="009037DA">
        <w:t xml:space="preserve"> </w:t>
      </w:r>
      <w:r w:rsidRPr="00E75A61">
        <w:t>folder</w:t>
      </w:r>
      <w:r w:rsidR="009037DA">
        <w:t xml:space="preserve"> </w:t>
      </w:r>
      <w:r w:rsidRPr="00E75A61">
        <w:t>and</w:t>
      </w:r>
      <w:r w:rsidR="009037DA">
        <w:t xml:space="preserve"> </w:t>
      </w:r>
      <w:r w:rsidRPr="00E75A61">
        <w:t>refer</w:t>
      </w:r>
      <w:r w:rsidR="009037DA">
        <w:t xml:space="preserve"> </w:t>
      </w:r>
      <w:r w:rsidRPr="00E75A61">
        <w:t>to</w:t>
      </w:r>
      <w:r w:rsidR="009037DA">
        <w:t xml:space="preserve"> </w:t>
      </w:r>
      <w:r w:rsidRPr="00E75A61">
        <w:t>them</w:t>
      </w:r>
      <w:r w:rsidR="009037DA">
        <w:t xml:space="preserve"> </w:t>
      </w:r>
      <w:r w:rsidRPr="00E75A61">
        <w:t>in</w:t>
      </w:r>
      <w:r w:rsidR="009037DA">
        <w:t xml:space="preserve"> </w:t>
      </w:r>
      <w:r w:rsidRPr="00E75A61">
        <w:t>your</w:t>
      </w:r>
      <w:r w:rsidR="009037DA">
        <w:t xml:space="preserve"> </w:t>
      </w:r>
      <w:r w:rsidRPr="00E75A61">
        <w:t>application</w:t>
      </w:r>
      <w:r w:rsidR="009037DA">
        <w:t xml:space="preserve"> </w:t>
      </w:r>
      <w:r w:rsidRPr="00E75A61">
        <w:t>by</w:t>
      </w:r>
      <w:r w:rsidR="009037DA">
        <w:t xml:space="preserve"> </w:t>
      </w:r>
      <w:r w:rsidRPr="00E75A61">
        <w:t>using</w:t>
      </w:r>
      <w:r w:rsidR="009037DA">
        <w:t xml:space="preserve"> </w:t>
      </w:r>
      <w:r w:rsidRPr="00E75A61">
        <w:t>a</w:t>
      </w:r>
      <w:r w:rsidR="009037DA">
        <w:t xml:space="preserve"> </w:t>
      </w:r>
      <w:r w:rsidRPr="00E75A61">
        <w:t>relative</w:t>
      </w:r>
      <w:r w:rsidR="009037DA">
        <w:t xml:space="preserve"> </w:t>
      </w:r>
      <w:r w:rsidRPr="00E75A61">
        <w:t>URL</w:t>
      </w:r>
      <w:r w:rsidR="00C04233" w:rsidRPr="00E75A61">
        <w:t>,</w:t>
      </w:r>
      <w:r w:rsidR="009037DA">
        <w:t xml:space="preserve"> </w:t>
      </w:r>
      <w:r w:rsidR="00C04233" w:rsidRPr="00E75A61">
        <w:t>e.g.:</w:t>
      </w:r>
    </w:p>
    <w:p w:rsidR="00B17631" w:rsidRDefault="00C04233" w:rsidP="00C04233">
      <w:pPr>
        <w:pStyle w:val="Example"/>
      </w:pPr>
      <w:r>
        <w:t>../Images/&lt;Image</w:t>
      </w:r>
      <w:r w:rsidR="009037DA">
        <w:t xml:space="preserve"> </w:t>
      </w:r>
      <w:r>
        <w:t>Name&gt;</w:t>
      </w:r>
    </w:p>
    <w:p w:rsidR="00B17631" w:rsidRPr="00720BC3" w:rsidRDefault="005B3157" w:rsidP="00B17631">
      <w:pPr>
        <w:pStyle w:val="Heading3"/>
      </w:pPr>
      <w:bookmarkStart w:id="377" w:name="_Toc38781428"/>
      <w:bookmarkStart w:id="378" w:name="_Toc46301635"/>
      <w:bookmarkStart w:id="379" w:name="_Toc46553009"/>
      <w:bookmarkStart w:id="380" w:name="_Toc53046140"/>
      <w:bookmarkStart w:id="381" w:name="_Toc74648715"/>
      <w:bookmarkStart w:id="382" w:name="_Toc81301969"/>
      <w:bookmarkStart w:id="383" w:name="_Ref92190222"/>
      <w:bookmarkStart w:id="384" w:name="_Toc105586990"/>
      <w:bookmarkStart w:id="385" w:name="_Toc414885745"/>
      <w:r>
        <w:t>&lt;App&gt;</w:t>
      </w:r>
      <w:r w:rsidR="00B17631" w:rsidRPr="00720BC3">
        <w:t>\&lt;Sub</w:t>
      </w:r>
      <w:r w:rsidR="009037DA">
        <w:t xml:space="preserve"> </w:t>
      </w:r>
      <w:r w:rsidR="00B17631" w:rsidRPr="00720BC3">
        <w:t>Folder&gt;</w:t>
      </w:r>
      <w:bookmarkEnd w:id="377"/>
      <w:bookmarkEnd w:id="378"/>
      <w:bookmarkEnd w:id="379"/>
      <w:bookmarkEnd w:id="380"/>
      <w:bookmarkEnd w:id="381"/>
      <w:bookmarkEnd w:id="382"/>
      <w:bookmarkEnd w:id="383"/>
      <w:bookmarkEnd w:id="384"/>
      <w:bookmarkEnd w:id="385"/>
    </w:p>
    <w:p w:rsidR="0068564F" w:rsidRPr="00E75A61" w:rsidRDefault="007048F2" w:rsidP="00E75A61">
      <w:r w:rsidRPr="00E75A61">
        <w:fldChar w:fldCharType="begin"/>
      </w:r>
      <w:r w:rsidR="0068564F" w:rsidRPr="00E75A61">
        <w:instrText>xe</w:instrText>
      </w:r>
      <w:r w:rsidR="009037DA">
        <w:instrText xml:space="preserve"> </w:instrText>
      </w:r>
      <w:r w:rsidR="0068564F" w:rsidRPr="00E75A61">
        <w:instrText>"Table</w:instrText>
      </w:r>
      <w:r w:rsidR="009037DA">
        <w:instrText xml:space="preserve"> </w:instrText>
      </w:r>
      <w:r w:rsidR="0068564F" w:rsidRPr="00E75A61">
        <w:instrText>folder"</w:instrText>
      </w:r>
      <w:r w:rsidRPr="00E75A61">
        <w:fldChar w:fldCharType="end"/>
      </w:r>
      <w:r w:rsidRPr="00E75A61">
        <w:fldChar w:fldCharType="begin"/>
      </w:r>
      <w:r w:rsidR="0068564F" w:rsidRPr="00E75A61">
        <w:instrText>xe</w:instrText>
      </w:r>
      <w:r w:rsidR="009037DA">
        <w:instrText xml:space="preserve"> </w:instrText>
      </w:r>
      <w:r w:rsidR="0068564F" w:rsidRPr="00E75A61">
        <w:instrText>"</w:instrText>
      </w:r>
      <w:r w:rsidR="00A72465" w:rsidRPr="00E75A61">
        <w:instrText>Sub</w:instrText>
      </w:r>
      <w:r w:rsidR="009037DA">
        <w:instrText xml:space="preserve"> </w:instrText>
      </w:r>
      <w:r w:rsidR="00A72465" w:rsidRPr="00E75A61">
        <w:instrText>F</w:instrText>
      </w:r>
      <w:r w:rsidR="0068564F" w:rsidRPr="00E75A61">
        <w:instrText>older"</w:instrText>
      </w:r>
      <w:r w:rsidRPr="00E75A61">
        <w:fldChar w:fldCharType="end"/>
      </w:r>
      <w:r w:rsidRPr="00E75A61">
        <w:fldChar w:fldCharType="begin"/>
      </w:r>
      <w:r w:rsidR="0068564F" w:rsidRPr="00E75A61">
        <w:instrText>xe</w:instrText>
      </w:r>
      <w:r w:rsidR="009037DA">
        <w:instrText xml:space="preserve"> </w:instrText>
      </w:r>
      <w:r w:rsidR="0068564F" w:rsidRPr="00E75A61">
        <w:instrText>"Folder</w:instrText>
      </w:r>
      <w:r w:rsidR="009037DA">
        <w:instrText xml:space="preserve"> </w:instrText>
      </w:r>
      <w:r w:rsidR="0068564F" w:rsidRPr="00E75A61">
        <w:instrText>structure:Table</w:instrText>
      </w:r>
      <w:r w:rsidR="009037DA">
        <w:instrText xml:space="preserve"> </w:instrText>
      </w:r>
      <w:r w:rsidR="0068564F" w:rsidRPr="00E75A61">
        <w:instrText>folder"</w:instrText>
      </w:r>
      <w:r w:rsidRPr="00E75A61">
        <w:fldChar w:fldCharType="end"/>
      </w:r>
      <w:r w:rsidR="0068564F" w:rsidRPr="00E75A61">
        <w:t>This</w:t>
      </w:r>
      <w:r w:rsidR="009037DA">
        <w:t xml:space="preserve"> </w:t>
      </w:r>
      <w:r w:rsidR="0068564F" w:rsidRPr="00E75A61">
        <w:t>folder</w:t>
      </w:r>
      <w:r w:rsidR="009037DA">
        <w:t xml:space="preserve"> </w:t>
      </w:r>
      <w:r w:rsidR="0068564F" w:rsidRPr="00E75A61">
        <w:t>contains</w:t>
      </w:r>
      <w:r w:rsidR="009037DA">
        <w:t xml:space="preserve"> </w:t>
      </w:r>
      <w:r w:rsidR="0068564F" w:rsidRPr="00E75A61">
        <w:t>the</w:t>
      </w:r>
      <w:r w:rsidR="009037DA">
        <w:t xml:space="preserve"> </w:t>
      </w:r>
      <w:r w:rsidR="0068564F" w:rsidRPr="00E75A61">
        <w:t>properties</w:t>
      </w:r>
      <w:r w:rsidR="009037DA">
        <w:t xml:space="preserve"> </w:t>
      </w:r>
      <w:r w:rsidR="0068564F" w:rsidRPr="00E75A61">
        <w:t>files</w:t>
      </w:r>
      <w:r w:rsidR="009037DA">
        <w:t xml:space="preserve"> </w:t>
      </w:r>
      <w:r w:rsidR="0068564F" w:rsidRPr="00E75A61">
        <w:t>used</w:t>
      </w:r>
      <w:r w:rsidR="009037DA">
        <w:t xml:space="preserve"> </w:t>
      </w:r>
      <w:r w:rsidR="0068564F" w:rsidRPr="00E75A61">
        <w:t>by</w:t>
      </w:r>
      <w:r w:rsidR="009037DA">
        <w:t xml:space="preserve"> </w:t>
      </w:r>
      <w:r w:rsidR="0068564F" w:rsidRPr="00E75A61">
        <w:t>Iron</w:t>
      </w:r>
      <w:r w:rsidR="009037DA">
        <w:t xml:space="preserve"> </w:t>
      </w:r>
      <w:r w:rsidR="0068564F" w:rsidRPr="00E75A61">
        <w:t>Speed</w:t>
      </w:r>
      <w:r w:rsidR="009037DA">
        <w:t xml:space="preserve"> </w:t>
      </w:r>
      <w:r w:rsidR="0068564F" w:rsidRPr="00E75A61">
        <w:t>Designer</w:t>
      </w:r>
      <w:r w:rsidR="009037DA">
        <w:t xml:space="preserve"> </w:t>
      </w:r>
      <w:r w:rsidR="0068564F" w:rsidRPr="00E75A61">
        <w:t>to</w:t>
      </w:r>
      <w:r w:rsidR="009037DA">
        <w:t xml:space="preserve"> </w:t>
      </w:r>
      <w:r w:rsidR="00820229">
        <w:t>create</w:t>
      </w:r>
      <w:r w:rsidR="009037DA">
        <w:t xml:space="preserve"> </w:t>
      </w:r>
      <w:r w:rsidR="00060B24" w:rsidRPr="00E75A61">
        <w:t>your</w:t>
      </w:r>
      <w:r w:rsidR="009037DA">
        <w:t xml:space="preserve"> </w:t>
      </w:r>
      <w:r w:rsidR="00060B24" w:rsidRPr="00E75A61">
        <w:t>application’s</w:t>
      </w:r>
      <w:r w:rsidR="009037DA">
        <w:t xml:space="preserve"> </w:t>
      </w:r>
      <w:r w:rsidR="0068564F" w:rsidRPr="00E75A61">
        <w:t>source</w:t>
      </w:r>
      <w:r w:rsidR="009037DA">
        <w:t xml:space="preserve"> </w:t>
      </w:r>
      <w:r w:rsidR="0068564F" w:rsidRPr="00E75A61">
        <w:t>code</w:t>
      </w:r>
      <w:r w:rsidR="009037DA">
        <w:t xml:space="preserve"> </w:t>
      </w:r>
      <w:r w:rsidR="0068564F" w:rsidRPr="00E75A61">
        <w:t>files.</w:t>
      </w:r>
      <w:r w:rsidR="009037DA">
        <w:t xml:space="preserve">  </w:t>
      </w:r>
      <w:r w:rsidR="0068564F" w:rsidRPr="00E75A61">
        <w:t>The</w:t>
      </w:r>
      <w:r w:rsidR="009037DA">
        <w:t xml:space="preserve"> </w:t>
      </w:r>
      <w:r w:rsidR="0068564F" w:rsidRPr="00E75A61">
        <w:t>folder</w:t>
      </w:r>
      <w:r w:rsidR="009037DA">
        <w:t xml:space="preserve"> </w:t>
      </w:r>
      <w:r w:rsidR="0068564F" w:rsidRPr="00E75A61">
        <w:t>name</w:t>
      </w:r>
      <w:r w:rsidR="009037DA">
        <w:t xml:space="preserve"> </w:t>
      </w:r>
      <w:r w:rsidR="0068564F" w:rsidRPr="00E75A61">
        <w:t>corresponds</w:t>
      </w:r>
      <w:r w:rsidR="009037DA">
        <w:t xml:space="preserve"> </w:t>
      </w:r>
      <w:r w:rsidR="0068564F" w:rsidRPr="00E75A61">
        <w:t>to</w:t>
      </w:r>
      <w:r w:rsidR="009037DA">
        <w:t xml:space="preserve"> </w:t>
      </w:r>
      <w:r w:rsidR="0068564F" w:rsidRPr="00E75A61">
        <w:t>the</w:t>
      </w:r>
      <w:r w:rsidR="009037DA">
        <w:t xml:space="preserve"> </w:t>
      </w:r>
      <w:r w:rsidR="0068564F" w:rsidRPr="00E75A61">
        <w:t>name</w:t>
      </w:r>
      <w:r w:rsidR="009037DA">
        <w:t xml:space="preserve"> </w:t>
      </w:r>
      <w:r w:rsidR="0068564F" w:rsidRPr="00E75A61">
        <w:t>you</w:t>
      </w:r>
      <w:r w:rsidR="009037DA">
        <w:t xml:space="preserve"> </w:t>
      </w:r>
      <w:r w:rsidR="0068564F" w:rsidRPr="00E75A61">
        <w:t>specified</w:t>
      </w:r>
      <w:r w:rsidR="009037DA">
        <w:t xml:space="preserve"> </w:t>
      </w:r>
      <w:r w:rsidR="0068564F" w:rsidRPr="00E75A61">
        <w:t>when</w:t>
      </w:r>
      <w:r w:rsidR="009037DA">
        <w:t xml:space="preserve"> </w:t>
      </w:r>
      <w:r w:rsidR="0068564F" w:rsidRPr="00E75A61">
        <w:t>creating</w:t>
      </w:r>
      <w:r w:rsidR="009037DA">
        <w:t xml:space="preserve"> </w:t>
      </w:r>
      <w:r w:rsidR="0068564F" w:rsidRPr="00E75A61">
        <w:t>a</w:t>
      </w:r>
      <w:r w:rsidR="009037DA">
        <w:t xml:space="preserve"> </w:t>
      </w:r>
      <w:r w:rsidR="00060B24" w:rsidRPr="00E75A61">
        <w:t>web</w:t>
      </w:r>
      <w:r w:rsidR="009037DA">
        <w:t xml:space="preserve"> </w:t>
      </w:r>
      <w:r w:rsidR="00060B24" w:rsidRPr="00E75A61">
        <w:t>page.</w:t>
      </w:r>
    </w:p>
    <w:p w:rsidR="0068564F" w:rsidRPr="00E75A61" w:rsidRDefault="0068564F" w:rsidP="00E75A61">
      <w:r w:rsidRPr="00E75A61">
        <w:t>Each</w:t>
      </w:r>
      <w:r w:rsidR="009037DA">
        <w:t xml:space="preserve"> </w:t>
      </w:r>
      <w:r w:rsidRPr="00E75A61">
        <w:t>web</w:t>
      </w:r>
      <w:r w:rsidR="009037DA">
        <w:t xml:space="preserve"> </w:t>
      </w:r>
      <w:r w:rsidRPr="00E75A61">
        <w:t>page</w:t>
      </w:r>
      <w:r w:rsidR="009037DA">
        <w:t xml:space="preserve"> </w:t>
      </w:r>
      <w:r w:rsidRPr="00E75A61">
        <w:t>is</w:t>
      </w:r>
      <w:r w:rsidR="009037DA">
        <w:t xml:space="preserve"> </w:t>
      </w:r>
      <w:r w:rsidRPr="00E75A61">
        <w:t>based</w:t>
      </w:r>
      <w:r w:rsidR="009037DA">
        <w:t xml:space="preserve"> </w:t>
      </w:r>
      <w:r w:rsidRPr="00E75A61">
        <w:t>on</w:t>
      </w:r>
      <w:r w:rsidR="009037DA">
        <w:t xml:space="preserve"> </w:t>
      </w:r>
      <w:r w:rsidRPr="00E75A61">
        <w:t>a</w:t>
      </w:r>
      <w:r w:rsidR="002B576C">
        <w:t>n XM</w:t>
      </w:r>
      <w:r w:rsidR="0045287C">
        <w:t>L</w:t>
      </w:r>
      <w:r w:rsidR="002B576C">
        <w:t xml:space="preserve"> property </w:t>
      </w:r>
      <w:r w:rsidRPr="00E75A61">
        <w:t>file.</w:t>
      </w:r>
      <w:r w:rsidR="009037DA">
        <w:t xml:space="preserve">  </w:t>
      </w:r>
      <w:r w:rsidRPr="00E75A61">
        <w:t>The</w:t>
      </w:r>
      <w:r w:rsidR="009037DA">
        <w:t xml:space="preserve"> </w:t>
      </w:r>
      <w:r w:rsidRPr="00E75A61">
        <w:t>subfolder</w:t>
      </w:r>
      <w:r w:rsidR="009037DA">
        <w:t xml:space="preserve"> </w:t>
      </w:r>
      <w:r w:rsidRPr="00E75A61">
        <w:t>contains</w:t>
      </w:r>
      <w:r w:rsidR="009037DA">
        <w:t xml:space="preserve"> </w:t>
      </w:r>
      <w:r w:rsidRPr="00E75A61">
        <w:t>this</w:t>
      </w:r>
      <w:r w:rsidR="009037DA">
        <w:t xml:space="preserve"> </w:t>
      </w:r>
      <w:r w:rsidRPr="00E75A61">
        <w:t>pair</w:t>
      </w:r>
      <w:r w:rsidR="009037DA">
        <w:t xml:space="preserve"> </w:t>
      </w:r>
      <w:r w:rsidRPr="00E75A61">
        <w:t>of</w:t>
      </w:r>
      <w:r w:rsidR="009037DA">
        <w:t xml:space="preserve"> </w:t>
      </w:r>
      <w:r w:rsidRPr="00E75A61">
        <w:t>files</w:t>
      </w:r>
      <w:r w:rsidR="009037DA">
        <w:t xml:space="preserve"> </w:t>
      </w:r>
      <w:r w:rsidRPr="00E75A61">
        <w:t>for</w:t>
      </w:r>
      <w:r w:rsidR="009037DA">
        <w:t xml:space="preserve"> </w:t>
      </w:r>
      <w:r w:rsidRPr="00E75A61">
        <w:t>each</w:t>
      </w:r>
      <w:r w:rsidR="009037DA">
        <w:t xml:space="preserve"> </w:t>
      </w:r>
      <w:r w:rsidRPr="00E75A61">
        <w:t>web</w:t>
      </w:r>
      <w:r w:rsidR="009037DA">
        <w:t xml:space="preserve"> </w:t>
      </w:r>
      <w:r w:rsidRPr="00E75A61">
        <w:t>page</w:t>
      </w:r>
      <w:r w:rsidR="009037DA">
        <w:t xml:space="preserve"> </w:t>
      </w:r>
      <w:r w:rsidRPr="00E75A61">
        <w:t>you</w:t>
      </w:r>
      <w:r w:rsidR="009037DA">
        <w:t xml:space="preserve"> </w:t>
      </w:r>
      <w:r w:rsidRPr="00E75A61">
        <w:t>created.</w:t>
      </w:r>
    </w:p>
    <w:p w:rsidR="00B17631" w:rsidRPr="00E75A61" w:rsidRDefault="00B17631" w:rsidP="00E75A61">
      <w:r w:rsidRPr="00E75A61">
        <w:t>Each</w:t>
      </w:r>
      <w:r w:rsidR="009037DA">
        <w:t xml:space="preserve"> </w:t>
      </w:r>
      <w:r w:rsidRPr="00E75A61">
        <w:t>web</w:t>
      </w:r>
      <w:r w:rsidR="009037DA">
        <w:t xml:space="preserve"> </w:t>
      </w:r>
      <w:r w:rsidRPr="00E75A61">
        <w:t>page</w:t>
      </w:r>
      <w:r w:rsidR="009037DA">
        <w:t xml:space="preserve"> </w:t>
      </w:r>
      <w:r w:rsidRPr="00E75A61">
        <w:t>is</w:t>
      </w:r>
      <w:r w:rsidR="009037DA">
        <w:t xml:space="preserve"> </w:t>
      </w:r>
      <w:r w:rsidRPr="00E75A61">
        <w:t>comprised</w:t>
      </w:r>
      <w:r w:rsidR="009037DA">
        <w:t xml:space="preserve"> </w:t>
      </w:r>
      <w:r w:rsidRPr="00E75A61">
        <w:t>of</w:t>
      </w:r>
      <w:r w:rsidR="009037DA">
        <w:t xml:space="preserve"> </w:t>
      </w:r>
      <w:r w:rsidRPr="00E75A61">
        <w:t>a</w:t>
      </w:r>
      <w:r w:rsidR="009037DA">
        <w:t xml:space="preserve"> </w:t>
      </w:r>
      <w:r w:rsidRPr="00E75A61">
        <w:t>set</w:t>
      </w:r>
      <w:r w:rsidR="009037DA">
        <w:t xml:space="preserve"> </w:t>
      </w:r>
      <w:r w:rsidRPr="00E75A61">
        <w:t>of</w:t>
      </w:r>
      <w:r w:rsidR="009037DA">
        <w:t xml:space="preserve"> </w:t>
      </w:r>
      <w:r w:rsidRPr="00E75A61">
        <w:t>files:</w:t>
      </w:r>
      <w:r w:rsidR="009037DA">
        <w:t xml:space="preserve"> </w:t>
      </w:r>
      <w:r w:rsidRPr="00E75A61">
        <w:t>one</w:t>
      </w:r>
      <w:r w:rsidR="009037DA">
        <w:t xml:space="preserve"> </w:t>
      </w:r>
      <w:r w:rsidRPr="00E75A61">
        <w:t>ASPX</w:t>
      </w:r>
      <w:r w:rsidR="009037DA">
        <w:t xml:space="preserve"> </w:t>
      </w:r>
      <w:r w:rsidRPr="00E75A61">
        <w:t>file,</w:t>
      </w:r>
      <w:r w:rsidR="009037DA">
        <w:t xml:space="preserve"> </w:t>
      </w:r>
      <w:r w:rsidRPr="00E75A61">
        <w:t>zero</w:t>
      </w:r>
      <w:r w:rsidR="009037DA">
        <w:t xml:space="preserve"> </w:t>
      </w:r>
      <w:r w:rsidRPr="00E75A61">
        <w:t>or</w:t>
      </w:r>
      <w:r w:rsidR="009037DA">
        <w:t xml:space="preserve"> </w:t>
      </w:r>
      <w:r w:rsidRPr="00E75A61">
        <w:t>more</w:t>
      </w:r>
      <w:r w:rsidR="009037DA">
        <w:t xml:space="preserve"> </w:t>
      </w:r>
      <w:r w:rsidRPr="00E75A61">
        <w:t>ASCX</w:t>
      </w:r>
      <w:r w:rsidR="009037DA">
        <w:t xml:space="preserve"> </w:t>
      </w:r>
      <w:r w:rsidRPr="00E75A61">
        <w:t>(controls)</w:t>
      </w:r>
      <w:r w:rsidR="009037DA">
        <w:t xml:space="preserve"> </w:t>
      </w:r>
      <w:r w:rsidRPr="00E75A61">
        <w:t>files</w:t>
      </w:r>
      <w:r w:rsidR="009037DA">
        <w:t xml:space="preserve"> </w:t>
      </w:r>
      <w:r w:rsidRPr="00E75A61">
        <w:t>and</w:t>
      </w:r>
      <w:r w:rsidR="009037DA">
        <w:t xml:space="preserve"> </w:t>
      </w:r>
      <w:r w:rsidR="005B2F0C" w:rsidRPr="00E75A61">
        <w:t>code-behind</w:t>
      </w:r>
      <w:r w:rsidR="009037DA">
        <w:t xml:space="preserve"> </w:t>
      </w:r>
      <w:r w:rsidR="005B2F0C" w:rsidRPr="00E75A61">
        <w:t>source</w:t>
      </w:r>
      <w:r w:rsidR="009037DA">
        <w:t xml:space="preserve"> </w:t>
      </w:r>
      <w:r w:rsidR="005B2F0C" w:rsidRPr="00E75A61">
        <w:t>code</w:t>
      </w:r>
      <w:r w:rsidR="009037DA">
        <w:t xml:space="preserve"> </w:t>
      </w:r>
      <w:r w:rsidR="005B2F0C" w:rsidRPr="00E75A61">
        <w:t>files</w:t>
      </w:r>
      <w:r w:rsidRPr="00E75A61">
        <w:t>.</w:t>
      </w:r>
      <w:r w:rsidR="009037DA">
        <w:t xml:space="preserve">  </w:t>
      </w:r>
      <w:r w:rsidRPr="00E75A61">
        <w:t>The</w:t>
      </w:r>
      <w:r w:rsidR="009037DA">
        <w:t xml:space="preserve"> </w:t>
      </w:r>
      <w:r w:rsidRPr="00E75A61">
        <w:t>code-behind</w:t>
      </w:r>
      <w:r w:rsidR="009037DA">
        <w:t xml:space="preserve"> </w:t>
      </w:r>
      <w:r w:rsidRPr="00E75A61">
        <w:t>source</w:t>
      </w:r>
      <w:r w:rsidR="009037DA">
        <w:t xml:space="preserve"> </w:t>
      </w:r>
      <w:r w:rsidRPr="00E75A61">
        <w:t>code</w:t>
      </w:r>
      <w:r w:rsidR="009037DA">
        <w:t xml:space="preserve"> </w:t>
      </w:r>
      <w:r w:rsidRPr="00E75A61">
        <w:t>is</w:t>
      </w:r>
      <w:r w:rsidR="009037DA">
        <w:t xml:space="preserve"> </w:t>
      </w:r>
      <w:r w:rsidR="00DB7021">
        <w:t xml:space="preserve">located in </w:t>
      </w:r>
      <w:r w:rsidRPr="00E75A61">
        <w:t>a</w:t>
      </w:r>
      <w:r w:rsidR="009037DA">
        <w:t xml:space="preserve"> </w:t>
      </w:r>
      <w:r w:rsidRPr="00E75A61">
        <w:t>pair</w:t>
      </w:r>
      <w:r w:rsidR="009037DA">
        <w:t xml:space="preserve"> </w:t>
      </w:r>
      <w:r w:rsidRPr="00E75A61">
        <w:t>of</w:t>
      </w:r>
      <w:r w:rsidR="009037DA">
        <w:t xml:space="preserve"> </w:t>
      </w:r>
      <w:r w:rsidRPr="00E75A61">
        <w:t>files</w:t>
      </w:r>
      <w:r w:rsidR="00994471">
        <w:t>:</w:t>
      </w:r>
      <w:r w:rsidR="009037DA">
        <w:t xml:space="preserve"> </w:t>
      </w:r>
      <w:r w:rsidRPr="00E75A61">
        <w:t>a</w:t>
      </w:r>
      <w:r w:rsidR="009037DA">
        <w:t xml:space="preserve"> </w:t>
      </w:r>
      <w:r w:rsidRPr="00E75A61">
        <w:t>file</w:t>
      </w:r>
      <w:r w:rsidR="009037DA">
        <w:t xml:space="preserve"> </w:t>
      </w:r>
      <w:r w:rsidRPr="00E75A61">
        <w:t>containing</w:t>
      </w:r>
      <w:r w:rsidR="009037DA">
        <w:t xml:space="preserve"> </w:t>
      </w:r>
      <w:r w:rsidRPr="00E75A61">
        <w:t>a</w:t>
      </w:r>
      <w:r w:rsidR="009037DA">
        <w:t xml:space="preserve"> </w:t>
      </w:r>
      <w:r w:rsidR="00994471">
        <w:t>customizable</w:t>
      </w:r>
      <w:r w:rsidR="009037DA">
        <w:t xml:space="preserve"> </w:t>
      </w:r>
      <w:r w:rsidRPr="00E75A61">
        <w:t>class</w:t>
      </w:r>
      <w:r w:rsidR="009037DA">
        <w:t xml:space="preserve"> </w:t>
      </w:r>
      <w:r w:rsidRPr="00E75A61">
        <w:t>and</w:t>
      </w:r>
      <w:r w:rsidR="009037DA">
        <w:t xml:space="preserve"> </w:t>
      </w:r>
      <w:r w:rsidRPr="00E75A61">
        <w:t>the</w:t>
      </w:r>
      <w:r w:rsidR="009037DA">
        <w:t xml:space="preserve"> </w:t>
      </w:r>
      <w:r w:rsidRPr="00E75A61">
        <w:t>class</w:t>
      </w:r>
      <w:r w:rsidR="009037DA">
        <w:t xml:space="preserve"> </w:t>
      </w:r>
      <w:r w:rsidRPr="00E75A61">
        <w:t>used</w:t>
      </w:r>
      <w:r w:rsidR="009037DA">
        <w:t xml:space="preserve"> </w:t>
      </w:r>
      <w:r w:rsidRPr="00E75A61">
        <w:t>to</w:t>
      </w:r>
      <w:r w:rsidR="009037DA">
        <w:t xml:space="preserve"> </w:t>
      </w:r>
      <w:r w:rsidRPr="00E75A61">
        <w:t>derive</w:t>
      </w:r>
      <w:r w:rsidR="009037DA">
        <w:t xml:space="preserve"> </w:t>
      </w:r>
      <w:r w:rsidRPr="00E75A61">
        <w:t>the</w:t>
      </w:r>
      <w:r w:rsidR="009037DA">
        <w:t xml:space="preserve"> </w:t>
      </w:r>
      <w:r w:rsidR="00994471">
        <w:t>customizable</w:t>
      </w:r>
      <w:r w:rsidR="009037DA">
        <w:t xml:space="preserve"> </w:t>
      </w:r>
      <w:r w:rsidRPr="00E75A61">
        <w:t>class.</w:t>
      </w:r>
      <w:r w:rsidR="009037DA">
        <w:t xml:space="preserve">  </w:t>
      </w:r>
      <w:r w:rsidRPr="00E75A61">
        <w:t>Once</w:t>
      </w:r>
      <w:r w:rsidR="009037DA">
        <w:t xml:space="preserve"> </w:t>
      </w:r>
      <w:r w:rsidR="00DB7021">
        <w:t>created</w:t>
      </w:r>
      <w:r w:rsidRPr="00E75A61">
        <w:t>,</w:t>
      </w:r>
      <w:r w:rsidR="009037DA">
        <w:t xml:space="preserve"> </w:t>
      </w:r>
      <w:r w:rsidRPr="00E75A61">
        <w:t>the</w:t>
      </w:r>
      <w:r w:rsidR="009037DA">
        <w:t xml:space="preserve"> </w:t>
      </w:r>
      <w:r w:rsidR="00994471">
        <w:t>customizable</w:t>
      </w:r>
      <w:r w:rsidR="009037DA">
        <w:t xml:space="preserve"> </w:t>
      </w:r>
      <w:r w:rsidRPr="00E75A61">
        <w:t>class</w:t>
      </w:r>
      <w:r w:rsidR="009037DA">
        <w:t xml:space="preserve"> </w:t>
      </w:r>
      <w:r w:rsidRPr="00E75A61">
        <w:t>is</w:t>
      </w:r>
      <w:r w:rsidR="009037DA">
        <w:t xml:space="preserve"> </w:t>
      </w:r>
      <w:r w:rsidRPr="00E75A61">
        <w:t>never</w:t>
      </w:r>
      <w:r w:rsidR="009037DA">
        <w:t xml:space="preserve"> </w:t>
      </w:r>
      <w:r w:rsidRPr="00E75A61">
        <w:t>overwritten.</w:t>
      </w:r>
    </w:p>
    <w:tbl>
      <w:tblPr>
        <w:tblW w:w="990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240"/>
        <w:gridCol w:w="6660"/>
      </w:tblGrid>
      <w:tr w:rsidR="00B17631">
        <w:trPr>
          <w:tblHeader/>
        </w:trPr>
        <w:tc>
          <w:tcPr>
            <w:tcW w:w="3240"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Page</w:t>
            </w:r>
            <w:r w:rsidR="009037DA">
              <w:t xml:space="preserve"> </w:t>
            </w:r>
            <w:r>
              <w:t>Type</w:t>
            </w:r>
          </w:p>
        </w:tc>
        <w:tc>
          <w:tcPr>
            <w:tcW w:w="6660"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E75A61">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C544F" w:rsidRDefault="00BC544F" w:rsidP="00E75A61">
            <w:r>
              <w:t>ASPX</w:t>
            </w:r>
            <w:r w:rsidR="009037DA">
              <w:t xml:space="preserve"> </w:t>
            </w:r>
            <w:r>
              <w:t>pages</w:t>
            </w:r>
          </w:p>
          <w:p w:rsidR="00B17631" w:rsidRPr="00E75A61" w:rsidRDefault="00BC544F" w:rsidP="00E75A61">
            <w:r>
              <w:t>&lt;NAME&gt;.</w:t>
            </w:r>
            <w:proofErr w:type="spellStart"/>
            <w:r>
              <w:t>aspx</w:t>
            </w:r>
            <w:proofErr w:type="spellEnd"/>
            <w:r w:rsidR="00871534">
              <w:br/>
              <w:t>&lt;NAME&gt;Table.aspx</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"Files:ASPX"</w:instrText>
            </w:r>
            <w:r w:rsidRPr="00E75A61">
              <w:fldChar w:fldCharType="end"/>
            </w:r>
            <w:r w:rsidRPr="00E75A61">
              <w:fldChar w:fldCharType="begin"/>
            </w:r>
            <w:r w:rsidR="00B17631" w:rsidRPr="00E75A61">
              <w:instrText>xe</w:instrText>
            </w:r>
            <w:r w:rsidR="009037DA">
              <w:instrText xml:space="preserve"> </w:instrText>
            </w:r>
            <w:r w:rsidR="00B17631" w:rsidRPr="00E75A61">
              <w:instrText>"ASPX</w:instrText>
            </w:r>
            <w:r w:rsidR="009037DA">
              <w:instrText xml:space="preserve"> </w:instrText>
            </w:r>
            <w:r w:rsidR="00B17631" w:rsidRPr="00E75A61">
              <w:instrText>pages:Files"</w:instrText>
            </w:r>
            <w:r w:rsidRPr="00E75A61">
              <w:fldChar w:fldCharType="end"/>
            </w:r>
            <w:r w:rsidR="00B17631" w:rsidRPr="00E75A61">
              <w:t>This</w:t>
            </w:r>
            <w:r w:rsidR="009037DA">
              <w:t xml:space="preserve"> </w:t>
            </w:r>
            <w:r w:rsidR="00B17631" w:rsidRPr="00E75A61">
              <w:t>contains</w:t>
            </w:r>
            <w:r w:rsidR="009037DA">
              <w:t xml:space="preserve"> </w:t>
            </w:r>
            <w:r w:rsidR="00B17631" w:rsidRPr="00E75A61">
              <w:t>the</w:t>
            </w:r>
            <w:r w:rsidR="009037DA">
              <w:t xml:space="preserve"> </w:t>
            </w:r>
            <w:r w:rsidR="00B17631" w:rsidRPr="00E75A61">
              <w:t>HTML</w:t>
            </w:r>
            <w:r w:rsidR="009037DA">
              <w:t xml:space="preserve"> </w:t>
            </w:r>
            <w:r w:rsidR="00B17631" w:rsidRPr="00E75A61">
              <w:t>and</w:t>
            </w:r>
            <w:r w:rsidR="009037DA">
              <w:t xml:space="preserve"> </w:t>
            </w:r>
            <w:r w:rsidR="00B17631" w:rsidRPr="00E75A61">
              <w:t>ASP.NET</w:t>
            </w:r>
            <w:r w:rsidR="009037DA">
              <w:t xml:space="preserve"> </w:t>
            </w:r>
            <w:r w:rsidR="00B17631" w:rsidRPr="00E75A61">
              <w:t>code</w:t>
            </w:r>
            <w:r w:rsidR="009037DA">
              <w:t xml:space="preserve"> </w:t>
            </w:r>
            <w:r w:rsidR="00B17631" w:rsidRPr="00E75A61">
              <w:t>for</w:t>
            </w:r>
            <w:r w:rsidR="009037DA">
              <w:t xml:space="preserve"> </w:t>
            </w:r>
            <w:r w:rsidR="00B17631" w:rsidRPr="00E75A61">
              <w:t>the</w:t>
            </w:r>
            <w:r w:rsidR="009037DA">
              <w:t xml:space="preserve"> </w:t>
            </w:r>
            <w:r w:rsidR="00B17631" w:rsidRPr="00E75A61">
              <w:t>web</w:t>
            </w:r>
            <w:r w:rsidR="009037DA">
              <w:t xml:space="preserve"> </w:t>
            </w:r>
            <w:r w:rsidR="00B17631" w:rsidRPr="00E75A61">
              <w:t>page</w:t>
            </w:r>
            <w:r w:rsidR="009037DA">
              <w:t xml:space="preserve"> </w:t>
            </w:r>
            <w:r w:rsidR="00B17631" w:rsidRPr="00E75A61">
              <w:t>displayed</w:t>
            </w:r>
            <w:r w:rsidR="009037DA">
              <w:t xml:space="preserve"> </w:t>
            </w:r>
            <w:r w:rsidR="00B17631" w:rsidRPr="00E75A61">
              <w:t>and</w:t>
            </w:r>
            <w:r w:rsidR="009037DA">
              <w:t xml:space="preserve"> </w:t>
            </w:r>
            <w:r w:rsidR="00B17631" w:rsidRPr="00E75A61">
              <w:t>the</w:t>
            </w:r>
            <w:r w:rsidR="009037DA">
              <w:t xml:space="preserve"> </w:t>
            </w:r>
            <w:r w:rsidR="00B17631" w:rsidRPr="00E75A61">
              <w:t>web</w:t>
            </w:r>
            <w:r w:rsidR="009037DA">
              <w:t xml:space="preserve"> </w:t>
            </w:r>
            <w:r w:rsidR="00B17631" w:rsidRPr="00E75A61">
              <w:t>controls</w:t>
            </w:r>
            <w:r w:rsidR="009037DA">
              <w:t xml:space="preserve"> </w:t>
            </w:r>
            <w:r w:rsidR="00B17631" w:rsidRPr="00E75A61">
              <w:t>for</w:t>
            </w:r>
            <w:r w:rsidR="009037DA">
              <w:t xml:space="preserve"> </w:t>
            </w:r>
            <w:r w:rsidR="00B17631" w:rsidRPr="00E75A61">
              <w:t>validating</w:t>
            </w:r>
            <w:r w:rsidR="009037DA">
              <w:t xml:space="preserve"> </w:t>
            </w:r>
            <w:r w:rsidR="00B17631" w:rsidRPr="00E75A61">
              <w:t>individual</w:t>
            </w:r>
            <w:r w:rsidR="009037DA">
              <w:t xml:space="preserve"> </w:t>
            </w:r>
            <w:r w:rsidR="00B17631" w:rsidRPr="00E75A61">
              <w:t>controls</w:t>
            </w:r>
            <w:r w:rsidR="009037DA">
              <w:t xml:space="preserve"> </w:t>
            </w:r>
            <w:r w:rsidR="00B17631" w:rsidRPr="00E75A61">
              <w:t>on</w:t>
            </w:r>
            <w:r w:rsidR="009037DA">
              <w:t xml:space="preserve"> </w:t>
            </w:r>
            <w:r w:rsidR="00B17631" w:rsidRPr="00E75A61">
              <w:t>the</w:t>
            </w:r>
            <w:r w:rsidR="009037DA">
              <w:t xml:space="preserve"> </w:t>
            </w:r>
            <w:r w:rsidR="00B17631" w:rsidRPr="00E75A61">
              <w:t>web</w:t>
            </w:r>
            <w:r w:rsidR="009037DA">
              <w:t xml:space="preserve"> </w:t>
            </w:r>
            <w:r w:rsidR="00B17631" w:rsidRPr="00E75A61">
              <w:t>page.</w:t>
            </w:r>
          </w:p>
        </w:tc>
      </w:tr>
      <w:tr w:rsidR="00B17631" w:rsidRPr="00E75A61">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C544F" w:rsidRDefault="00BC544F" w:rsidP="00E75A61">
            <w:r>
              <w:t>ASCX</w:t>
            </w:r>
            <w:r w:rsidR="009037DA">
              <w:t xml:space="preserve"> </w:t>
            </w:r>
            <w:r>
              <w:t>controls</w:t>
            </w:r>
          </w:p>
          <w:p w:rsidR="00B17631" w:rsidRPr="00E75A61" w:rsidRDefault="00BC544F" w:rsidP="00E75A61">
            <w:r>
              <w:t>&lt;NAME&gt;UserControl.ascx</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"Files:ASCX"</w:instrText>
            </w:r>
            <w:r w:rsidRPr="00E75A61">
              <w:fldChar w:fldCharType="end"/>
            </w:r>
            <w:r w:rsidRPr="00E75A61">
              <w:fldChar w:fldCharType="begin"/>
            </w:r>
            <w:r w:rsidR="00B17631" w:rsidRPr="00E75A61">
              <w:instrText>xe</w:instrText>
            </w:r>
            <w:r w:rsidR="009037DA">
              <w:instrText xml:space="preserve"> </w:instrText>
            </w:r>
            <w:r w:rsidR="00B17631" w:rsidRPr="00E75A61">
              <w:instrText>"</w:instrText>
            </w:r>
            <w:r w:rsidR="009105EA">
              <w:instrText>ASP.NET controls</w:instrText>
            </w:r>
            <w:r w:rsidR="00B17631" w:rsidRPr="00E75A61">
              <w:instrText>:Files"</w:instrText>
            </w:r>
            <w:r w:rsidRPr="00E75A61">
              <w:fldChar w:fldCharType="end"/>
            </w:r>
            <w:r w:rsidR="00B17631" w:rsidRPr="00E75A61">
              <w:t>This</w:t>
            </w:r>
            <w:r w:rsidR="009037DA">
              <w:t xml:space="preserve"> </w:t>
            </w:r>
            <w:r w:rsidR="00B17631" w:rsidRPr="00E75A61">
              <w:t>contains</w:t>
            </w:r>
            <w:r w:rsidR="009037DA">
              <w:t xml:space="preserve"> </w:t>
            </w:r>
            <w:r w:rsidR="00B17631" w:rsidRPr="00E75A61">
              <w:t>the</w:t>
            </w:r>
            <w:r w:rsidR="009037DA">
              <w:t xml:space="preserve"> </w:t>
            </w:r>
            <w:r w:rsidR="00B17631" w:rsidRPr="00E75A61">
              <w:t>HTML</w:t>
            </w:r>
            <w:r w:rsidR="009037DA">
              <w:t xml:space="preserve"> </w:t>
            </w:r>
            <w:r w:rsidR="00B17631" w:rsidRPr="00E75A61">
              <w:t>and</w:t>
            </w:r>
            <w:r w:rsidR="009037DA">
              <w:t xml:space="preserve"> </w:t>
            </w:r>
            <w:r w:rsidR="00B17631" w:rsidRPr="00E75A61">
              <w:t>ASP.NET</w:t>
            </w:r>
            <w:r w:rsidR="009037DA">
              <w:t xml:space="preserve"> </w:t>
            </w:r>
            <w:r w:rsidR="00B17631" w:rsidRPr="00E75A61">
              <w:t>code</w:t>
            </w:r>
            <w:r w:rsidR="009037DA">
              <w:t xml:space="preserve"> </w:t>
            </w:r>
            <w:r w:rsidR="00B17631" w:rsidRPr="00E75A61">
              <w:t>for</w:t>
            </w:r>
            <w:r w:rsidR="009037DA">
              <w:t xml:space="preserve"> </w:t>
            </w:r>
            <w:r w:rsidR="00B17631" w:rsidRPr="00E75A61">
              <w:t>user</w:t>
            </w:r>
            <w:r w:rsidR="009037DA">
              <w:t xml:space="preserve"> </w:t>
            </w:r>
            <w:r w:rsidR="00B17631" w:rsidRPr="00E75A61">
              <w:t>controls</w:t>
            </w:r>
            <w:r w:rsidR="009037DA">
              <w:t xml:space="preserve"> </w:t>
            </w:r>
            <w:r w:rsidR="00B17631" w:rsidRPr="00E75A61">
              <w:t>used</w:t>
            </w:r>
            <w:r w:rsidR="009037DA">
              <w:t xml:space="preserve"> </w:t>
            </w:r>
            <w:r w:rsidR="00B17631" w:rsidRPr="00E75A61">
              <w:t>by</w:t>
            </w:r>
            <w:r w:rsidR="009037DA">
              <w:t xml:space="preserve"> </w:t>
            </w:r>
            <w:r w:rsidR="00B17631" w:rsidRPr="00E75A61">
              <w:t>the</w:t>
            </w:r>
            <w:r w:rsidR="009037DA">
              <w:t xml:space="preserve"> </w:t>
            </w:r>
            <w:r w:rsidR="00B17631" w:rsidRPr="00E75A61">
              <w:t>page.</w:t>
            </w:r>
          </w:p>
        </w:tc>
      </w:tr>
      <w:tr w:rsidR="00B17631" w:rsidRPr="00E75A61">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C544F" w:rsidP="00E75A61">
            <w:r>
              <w:t>Code-behind</w:t>
            </w:r>
            <w:r w:rsidR="009037DA">
              <w:t xml:space="preserve"> </w:t>
            </w:r>
            <w:r>
              <w:t>classes</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"Page</w:instrText>
            </w:r>
            <w:r w:rsidR="009037DA">
              <w:instrText xml:space="preserve"> </w:instrText>
            </w:r>
            <w:r w:rsidR="00D60835">
              <w:instrText>classes:</w:instrText>
            </w:r>
            <w:r w:rsidR="00214A0D">
              <w:instrText>C</w:instrText>
            </w:r>
            <w:r w:rsidR="00B17631" w:rsidRPr="00E75A61">
              <w:instrText>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"Files:Page</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"Classes:Page"</w:instrText>
            </w:r>
            <w:r w:rsidRPr="00E75A61">
              <w:fldChar w:fldCharType="end"/>
            </w:r>
            <w:r w:rsidR="00B17631" w:rsidRPr="00E75A61">
              <w:t>Contains</w:t>
            </w:r>
            <w:r w:rsidR="009037DA">
              <w:t xml:space="preserve"> </w:t>
            </w:r>
            <w:r w:rsidR="00B17631" w:rsidRPr="00E75A61">
              <w:t>fields,</w:t>
            </w:r>
            <w:r w:rsidR="009037DA">
              <w:t xml:space="preserve"> </w:t>
            </w:r>
            <w:r w:rsidR="00B17631" w:rsidRPr="00E75A61">
              <w:t>properties</w:t>
            </w:r>
            <w:r w:rsidR="009037DA">
              <w:t xml:space="preserve"> </w:t>
            </w:r>
            <w:r w:rsidR="00B17631" w:rsidRPr="00E75A61">
              <w:t>and</w:t>
            </w:r>
            <w:r w:rsidR="009037DA">
              <w:t xml:space="preserve"> </w:t>
            </w:r>
            <w:r w:rsidR="00B17631" w:rsidRPr="00E75A61">
              <w:t>event</w:t>
            </w:r>
            <w:r w:rsidR="009037DA">
              <w:t xml:space="preserve"> </w:t>
            </w:r>
            <w:r w:rsidR="00B17631" w:rsidRPr="00E75A61">
              <w:t>logic</w:t>
            </w:r>
            <w:r w:rsidR="009037DA">
              <w:t xml:space="preserve"> </w:t>
            </w:r>
            <w:r w:rsidR="00B17631" w:rsidRPr="00E75A61">
              <w:t>for</w:t>
            </w:r>
            <w:r w:rsidR="009037DA">
              <w:t xml:space="preserve"> </w:t>
            </w:r>
            <w:r w:rsidR="00B17631" w:rsidRPr="00E75A61">
              <w:t>the</w:t>
            </w:r>
            <w:r w:rsidR="009037DA">
              <w:t xml:space="preserve"> </w:t>
            </w:r>
            <w:r w:rsidR="00B17631" w:rsidRPr="00E75A61">
              <w:t>controls</w:t>
            </w:r>
            <w:r w:rsidR="009037DA">
              <w:t xml:space="preserve"> </w:t>
            </w:r>
            <w:r w:rsidR="00B17631" w:rsidRPr="00E75A61">
              <w:t>within</w:t>
            </w:r>
            <w:r w:rsidR="009037DA">
              <w:t xml:space="preserve"> </w:t>
            </w:r>
            <w:r w:rsidR="00B17631" w:rsidRPr="00E75A61">
              <w:t>the</w:t>
            </w:r>
            <w:r w:rsidR="009037DA">
              <w:t xml:space="preserve"> </w:t>
            </w:r>
            <w:r w:rsidR="00B17631" w:rsidRPr="00E75A61">
              <w:t>page</w:t>
            </w:r>
            <w:r w:rsidR="009037DA">
              <w:t xml:space="preserve"> </w:t>
            </w:r>
            <w:r w:rsidR="00B17631" w:rsidRPr="00E75A61">
              <w:t>or</w:t>
            </w:r>
            <w:r w:rsidR="009037DA">
              <w:t xml:space="preserve"> </w:t>
            </w:r>
            <w:r w:rsidR="00B17631" w:rsidRPr="00E75A61">
              <w:t>user</w:t>
            </w:r>
            <w:r w:rsidR="009037DA">
              <w:t xml:space="preserve"> </w:t>
            </w:r>
            <w:r w:rsidR="00B17631" w:rsidRPr="00E75A61">
              <w:t>controls.</w:t>
            </w:r>
          </w:p>
        </w:tc>
      </w:tr>
      <w:tr w:rsidR="00B17631" w:rsidRPr="00E75A61">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C544F" w:rsidRDefault="00B17631" w:rsidP="00E75A61">
            <w:r w:rsidRPr="00E75A61">
              <w:t>Code-behind</w:t>
            </w:r>
            <w:r w:rsidR="009037DA">
              <w:t xml:space="preserve"> </w:t>
            </w:r>
            <w:r w:rsidR="00994471">
              <w:t>customizable</w:t>
            </w:r>
            <w:r w:rsidR="009037DA">
              <w:t xml:space="preserve"> </w:t>
            </w:r>
            <w:r w:rsidR="00994471">
              <w:t>c</w:t>
            </w:r>
            <w:r w:rsidRPr="00E75A61">
              <w:t>lasses</w:t>
            </w:r>
          </w:p>
          <w:p w:rsidR="00B17631" w:rsidRPr="00E75A61" w:rsidRDefault="00871534" w:rsidP="00E75A61">
            <w:r>
              <w:t>&lt;NAME&gt;</w:t>
            </w:r>
            <w:r w:rsidR="00B17631" w:rsidRPr="00E75A61">
              <w:t>.</w:t>
            </w:r>
            <w:proofErr w:type="spellStart"/>
            <w:r w:rsidR="00B17631" w:rsidRPr="00E75A61">
              <w:t>vb</w:t>
            </w:r>
            <w:proofErr w:type="spellEnd"/>
            <w:r w:rsidR="00BC544F">
              <w:br/>
            </w:r>
            <w:r>
              <w:t>&lt;NAME&gt;.</w:t>
            </w:r>
            <w:proofErr w:type="spellStart"/>
            <w:r>
              <w:t>Controls.vb</w:t>
            </w:r>
            <w:proofErr w:type="spellEnd"/>
            <w:r>
              <w:br/>
              <w:t>&lt;NAME&gt;</w:t>
            </w:r>
            <w:proofErr w:type="spellStart"/>
            <w:r>
              <w:t>Table.vb</w:t>
            </w:r>
            <w:proofErr w:type="spellEnd"/>
            <w:r>
              <w:br/>
            </w:r>
            <w:r w:rsidR="00BC544F">
              <w:t>&lt;NAME&gt;</w:t>
            </w:r>
            <w:proofErr w:type="spellStart"/>
            <w:r w:rsidR="00BC544F">
              <w:t>Table</w:t>
            </w:r>
            <w:r>
              <w:t>.</w:t>
            </w:r>
            <w:r w:rsidR="00BC544F">
              <w:t>Control</w:t>
            </w:r>
            <w:r>
              <w:t>s</w:t>
            </w:r>
            <w:r w:rsidR="00BC544F">
              <w:t>.vb</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"Page</w:instrText>
            </w:r>
            <w:r w:rsidR="009037DA">
              <w:instrText xml:space="preserve"> </w:instrText>
            </w:r>
            <w:r w:rsidR="00D60835">
              <w:instrText>classes:</w:instrText>
            </w:r>
            <w:r w:rsidR="00B17631" w:rsidRPr="00E75A61">
              <w:instrText>Safe</w:instrText>
            </w:r>
            <w:r w:rsidR="009037DA">
              <w:instrText xml:space="preserve"> </w:instrText>
            </w:r>
            <w:r w:rsidR="00B17631" w:rsidRPr="00E75A61">
              <w:instrText>class</w:instrText>
            </w:r>
            <w:r w:rsidR="009037DA">
              <w:instrText xml:space="preserve"> </w:instrText>
            </w:r>
            <w:r w:rsidR="00B17631" w:rsidRPr="00E75A61">
              <w:instrText>files"</w:instrText>
            </w:r>
            <w:r w:rsidRPr="00E75A61">
              <w:fldChar w:fldCharType="end"/>
            </w:r>
            <w:r w:rsidRPr="00E75A61">
              <w:fldChar w:fldCharType="begin"/>
            </w:r>
            <w:r w:rsidR="00B17631" w:rsidRPr="00E75A61">
              <w:instrText>xe</w:instrText>
            </w:r>
            <w:r w:rsidR="009037DA">
              <w:instrText xml:space="preserve"> </w:instrText>
            </w:r>
            <w:r w:rsidR="00B17631" w:rsidRPr="00E75A61">
              <w:instrText>"Files:Page</w:instrText>
            </w:r>
            <w:r w:rsidR="009037DA">
              <w:instrText xml:space="preserve"> </w:instrText>
            </w:r>
            <w:r w:rsidR="00B17631" w:rsidRPr="00E75A61">
              <w:instrText>safe</w:instrText>
            </w:r>
            <w:r w:rsidR="009037DA">
              <w:instrText xml:space="preserve"> </w:instrText>
            </w:r>
            <w:r w:rsidR="00B17631" w:rsidRPr="00E75A61">
              <w:instrText>class"</w:instrText>
            </w:r>
            <w:r w:rsidRPr="00E75A61">
              <w:fldChar w:fldCharType="end"/>
            </w:r>
            <w:r w:rsidRPr="00E75A61">
              <w:fldChar w:fldCharType="begin"/>
            </w:r>
            <w:r w:rsidR="00B17631" w:rsidRPr="00E75A61">
              <w:instrText>xe</w:instrText>
            </w:r>
            <w:r w:rsidR="009037DA">
              <w:instrText xml:space="preserve"> </w:instrText>
            </w:r>
            <w:r w:rsidR="00B17631" w:rsidRPr="00E75A61">
              <w:instrText>"Classes:Page"</w:instrText>
            </w:r>
            <w:r w:rsidRPr="00E75A61">
              <w:fldChar w:fldCharType="end"/>
            </w:r>
            <w:r w:rsidR="00B17631" w:rsidRPr="00E75A61">
              <w:t>These</w:t>
            </w:r>
            <w:r w:rsidR="009037DA">
              <w:t xml:space="preserve"> </w:t>
            </w:r>
            <w:r w:rsidR="00B17631" w:rsidRPr="00E75A61">
              <w:t>are</w:t>
            </w:r>
            <w:r w:rsidR="009037DA">
              <w:t xml:space="preserve"> </w:t>
            </w:r>
            <w:r w:rsidR="00B17631" w:rsidRPr="00E75A61">
              <w:t>the</w:t>
            </w:r>
            <w:r w:rsidR="009037DA">
              <w:t xml:space="preserve"> </w:t>
            </w:r>
            <w:r w:rsidR="00263860">
              <w:t>customizable</w:t>
            </w:r>
            <w:r w:rsidR="009037DA">
              <w:t xml:space="preserve"> </w:t>
            </w:r>
            <w:r w:rsidR="00BC544F">
              <w:t>classes</w:t>
            </w:r>
            <w:r w:rsidR="009037DA">
              <w:t xml:space="preserve"> </w:t>
            </w:r>
            <w:r w:rsidR="00BC544F">
              <w:t>for</w:t>
            </w:r>
            <w:r w:rsidR="009037DA">
              <w:t xml:space="preserve"> </w:t>
            </w:r>
            <w:r w:rsidR="00BC544F">
              <w:t>the</w:t>
            </w:r>
            <w:r w:rsidR="009037DA">
              <w:t xml:space="preserve"> </w:t>
            </w:r>
            <w:r w:rsidR="00BC544F">
              <w:t>page.</w:t>
            </w:r>
          </w:p>
          <w:p w:rsidR="00B17631" w:rsidRPr="00E75A61" w:rsidRDefault="00B17631" w:rsidP="00E75A61">
            <w:r w:rsidRPr="00E75A61">
              <w:t>Since</w:t>
            </w:r>
            <w:r w:rsidR="009037DA">
              <w:t xml:space="preserve"> </w:t>
            </w:r>
            <w:r w:rsidRPr="00E75A61">
              <w:t>these</w:t>
            </w:r>
            <w:r w:rsidR="009037DA">
              <w:t xml:space="preserve"> </w:t>
            </w:r>
            <w:r w:rsidR="00994471">
              <w:t>customizable</w:t>
            </w:r>
            <w:r w:rsidR="009037DA">
              <w:t xml:space="preserve"> </w:t>
            </w:r>
            <w:r w:rsidR="00994471">
              <w:t>class</w:t>
            </w:r>
            <w:r w:rsidRPr="00E75A61">
              <w:t>es</w:t>
            </w:r>
            <w:r w:rsidR="009037DA">
              <w:t xml:space="preserve"> </w:t>
            </w:r>
            <w:r w:rsidRPr="00E75A61">
              <w:t>are</w:t>
            </w:r>
            <w:r w:rsidR="009037DA">
              <w:t xml:space="preserve"> </w:t>
            </w:r>
            <w:r w:rsidR="00DB7021">
              <w:t>created</w:t>
            </w:r>
            <w:r w:rsidR="009037DA">
              <w:t xml:space="preserve"> </w:t>
            </w:r>
            <w:r w:rsidRPr="00E75A61">
              <w:t>only</w:t>
            </w:r>
            <w:r w:rsidR="009037DA">
              <w:t xml:space="preserve"> </w:t>
            </w:r>
            <w:r w:rsidRPr="00E75A61">
              <w:t>once,</w:t>
            </w:r>
            <w:r w:rsidR="009037DA">
              <w:t xml:space="preserve"> </w:t>
            </w:r>
            <w:r w:rsidRPr="00E75A61">
              <w:t>it</w:t>
            </w:r>
            <w:r w:rsidR="009037DA">
              <w:t xml:space="preserve"> </w:t>
            </w:r>
            <w:r w:rsidRPr="00E75A61">
              <w:t>is</w:t>
            </w:r>
            <w:r w:rsidR="009037DA">
              <w:t xml:space="preserve"> </w:t>
            </w:r>
            <w:r w:rsidRPr="00E75A61">
              <w:t>safe</w:t>
            </w:r>
            <w:r w:rsidR="009037DA">
              <w:t xml:space="preserve"> </w:t>
            </w:r>
            <w:r w:rsidRPr="00E75A61">
              <w:t>to</w:t>
            </w:r>
            <w:r w:rsidR="009037DA">
              <w:t xml:space="preserve"> </w:t>
            </w:r>
            <w:r w:rsidRPr="00E75A61">
              <w:t>include</w:t>
            </w:r>
            <w:r w:rsidR="009037DA">
              <w:t xml:space="preserve"> </w:t>
            </w:r>
            <w:r w:rsidRPr="00E75A61">
              <w:t>custom</w:t>
            </w:r>
            <w:r w:rsidR="009037DA">
              <w:t xml:space="preserve"> </w:t>
            </w:r>
            <w:r w:rsidRPr="00E75A61">
              <w:t>application</w:t>
            </w:r>
            <w:r w:rsidR="009037DA">
              <w:t xml:space="preserve"> </w:t>
            </w:r>
            <w:r w:rsidRPr="00E75A61">
              <w:t>logic</w:t>
            </w:r>
            <w:r w:rsidR="009037DA">
              <w:t xml:space="preserve"> </w:t>
            </w:r>
            <w:r w:rsidRPr="00E75A61">
              <w:t>within</w:t>
            </w:r>
            <w:r w:rsidR="009037DA">
              <w:t xml:space="preserve"> </w:t>
            </w:r>
            <w:r w:rsidRPr="00E75A61">
              <w:t>them</w:t>
            </w:r>
            <w:r w:rsidR="009037DA">
              <w:t xml:space="preserve"> </w:t>
            </w:r>
            <w:r w:rsidRPr="00E75A61">
              <w:t>without</w:t>
            </w:r>
            <w:r w:rsidR="009037DA">
              <w:t xml:space="preserve"> </w:t>
            </w:r>
            <w:r w:rsidRPr="00E75A61">
              <w:t>fear</w:t>
            </w:r>
            <w:r w:rsidR="009037DA">
              <w:t xml:space="preserve"> </w:t>
            </w:r>
            <w:r w:rsidRPr="00E75A61">
              <w:t>of</w:t>
            </w:r>
            <w:r w:rsidR="009037DA">
              <w:t xml:space="preserve"> </w:t>
            </w:r>
            <w:r w:rsidRPr="00E75A61">
              <w:t>them</w:t>
            </w:r>
            <w:r w:rsidR="009037DA">
              <w:t xml:space="preserve"> </w:t>
            </w:r>
            <w:r w:rsidRPr="00E75A61">
              <w:t>being</w:t>
            </w:r>
            <w:r w:rsidR="009037DA">
              <w:t xml:space="preserve"> </w:t>
            </w:r>
            <w:r w:rsidRPr="00E75A61">
              <w:t>overwritten.</w:t>
            </w:r>
          </w:p>
        </w:tc>
      </w:tr>
      <w:tr w:rsidR="0068564F" w:rsidRPr="00E75A61">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E75A61" w:rsidRDefault="0068564F" w:rsidP="00E75A61">
            <w:bookmarkStart w:id="386" w:name="_Toc38781432"/>
            <w:bookmarkStart w:id="387" w:name="_Toc46301636"/>
            <w:bookmarkStart w:id="388" w:name="_Toc46553010"/>
            <w:r w:rsidRPr="00E75A61">
              <w:t>&lt;</w:t>
            </w:r>
            <w:r w:rsidR="00BC544F">
              <w:t>NAME</w:t>
            </w:r>
            <w:r w:rsidRPr="00E75A61">
              <w:t>&gt;.xml</w:t>
            </w:r>
            <w:r w:rsidR="00871534">
              <w:br/>
              <w:t>&lt;NAME&gt;Table.xml</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68564F" w:rsidRPr="00E75A61" w:rsidRDefault="003D5E00" w:rsidP="00E75A61">
            <w:r>
              <w:t xml:space="preserve">The </w:t>
            </w:r>
            <w:r w:rsidR="0003068E">
              <w:t>Properties</w:t>
            </w:r>
            <w:r w:rsidR="009037DA">
              <w:t xml:space="preserve"> </w:t>
            </w:r>
            <w:r w:rsidR="0068564F" w:rsidRPr="00E75A61">
              <w:t>file</w:t>
            </w:r>
            <w:r w:rsidR="009037DA">
              <w:t xml:space="preserve"> </w:t>
            </w:r>
            <w:r w:rsidR="0068564F" w:rsidRPr="00E75A61">
              <w:t>for</w:t>
            </w:r>
            <w:r w:rsidR="009037DA">
              <w:t xml:space="preserve"> </w:t>
            </w:r>
            <w:r w:rsidR="0068564F" w:rsidRPr="00E75A61">
              <w:t>the</w:t>
            </w:r>
            <w:r w:rsidR="009037DA">
              <w:t xml:space="preserve"> </w:t>
            </w:r>
            <w:r w:rsidR="0068564F" w:rsidRPr="00E75A61">
              <w:t>web</w:t>
            </w:r>
            <w:r w:rsidR="009037DA">
              <w:t xml:space="preserve"> </w:t>
            </w:r>
            <w:r w:rsidR="0068564F" w:rsidRPr="00E75A61">
              <w:t>page</w:t>
            </w:r>
            <w:r w:rsidR="009037DA">
              <w:t xml:space="preserve"> </w:t>
            </w:r>
            <w:r w:rsidR="0068564F" w:rsidRPr="00E75A61">
              <w:t>containing</w:t>
            </w:r>
            <w:r w:rsidR="009037DA">
              <w:t xml:space="preserve"> </w:t>
            </w:r>
            <w:r w:rsidR="0068564F" w:rsidRPr="00E75A61">
              <w:t>the</w:t>
            </w:r>
            <w:r w:rsidR="009037DA">
              <w:t xml:space="preserve"> </w:t>
            </w:r>
            <w:r w:rsidR="0068564F" w:rsidRPr="00E75A61">
              <w:t>properties</w:t>
            </w:r>
            <w:r w:rsidR="009037DA">
              <w:t xml:space="preserve"> </w:t>
            </w:r>
            <w:r w:rsidR="0068564F" w:rsidRPr="00E75A61">
              <w:t>for</w:t>
            </w:r>
            <w:r w:rsidR="009037DA">
              <w:t xml:space="preserve"> </w:t>
            </w:r>
            <w:r w:rsidR="0068564F" w:rsidRPr="00E75A61">
              <w:t>each</w:t>
            </w:r>
            <w:r w:rsidR="009037DA">
              <w:t xml:space="preserve"> </w:t>
            </w:r>
            <w:r w:rsidR="0068564F" w:rsidRPr="00E75A61">
              <w:t>of</w:t>
            </w:r>
            <w:r w:rsidR="009037DA">
              <w:t xml:space="preserve"> </w:t>
            </w:r>
            <w:r w:rsidR="0068564F" w:rsidRPr="00E75A61">
              <w:t>the</w:t>
            </w:r>
            <w:r w:rsidR="009037DA">
              <w:t xml:space="preserve"> </w:t>
            </w:r>
            <w:r w:rsidR="00383044">
              <w:t>components</w:t>
            </w:r>
            <w:r w:rsidR="009037DA">
              <w:t xml:space="preserve"> </w:t>
            </w:r>
            <w:r w:rsidR="0068564F" w:rsidRPr="00E75A61">
              <w:t>in</w:t>
            </w:r>
            <w:r w:rsidR="009037DA">
              <w:t xml:space="preserve"> </w:t>
            </w:r>
            <w:r w:rsidR="0068564F" w:rsidRPr="00E75A61">
              <w:t>the</w:t>
            </w:r>
            <w:r w:rsidR="009037DA">
              <w:t xml:space="preserve"> </w:t>
            </w:r>
            <w:r w:rsidR="00463AB3">
              <w:t>page</w:t>
            </w:r>
            <w:r w:rsidR="0068564F" w:rsidRPr="00E75A61">
              <w:t>.</w:t>
            </w:r>
          </w:p>
        </w:tc>
      </w:tr>
    </w:tbl>
    <w:p w:rsidR="00B17631" w:rsidRDefault="00B17631" w:rsidP="00B17631">
      <w:pPr>
        <w:pStyle w:val="Heading5"/>
      </w:pPr>
      <w:r>
        <w:t>Example:</w:t>
      </w:r>
      <w:r w:rsidR="009037DA">
        <w:t xml:space="preserve"> </w:t>
      </w:r>
      <w:bookmarkEnd w:id="386"/>
      <w:r>
        <w:t>An</w:t>
      </w:r>
      <w:r w:rsidR="009037DA">
        <w:t xml:space="preserve"> </w:t>
      </w:r>
      <w:r>
        <w:t>Add</w:t>
      </w:r>
      <w:r w:rsidR="009037DA">
        <w:t xml:space="preserve"> </w:t>
      </w:r>
      <w:r>
        <w:t>Order</w:t>
      </w:r>
      <w:r w:rsidR="009037DA">
        <w:t xml:space="preserve"> </w:t>
      </w:r>
      <w:r>
        <w:t>Page</w:t>
      </w:r>
      <w:bookmarkEnd w:id="387"/>
      <w:bookmarkEnd w:id="388"/>
    </w:p>
    <w:p w:rsidR="00B17631" w:rsidRPr="00E75A61" w:rsidRDefault="007048F2" w:rsidP="00E75A61">
      <w:r w:rsidRPr="00E75A61">
        <w:fldChar w:fldCharType="begin"/>
      </w:r>
      <w:r w:rsidR="00B17631" w:rsidRPr="00E75A61">
        <w:instrText>xe</w:instrText>
      </w:r>
      <w:r w:rsidR="009037DA">
        <w:instrText xml:space="preserve"> </w:instrText>
      </w:r>
      <w:r w:rsidR="00B17631" w:rsidRPr="00E75A61">
        <w:instrText>"Example:</w:instrText>
      </w:r>
      <w:r w:rsidR="009037DA">
        <w:instrText xml:space="preserve"> </w:instrText>
      </w:r>
      <w:r w:rsidR="00B17631" w:rsidRPr="00E75A61">
        <w:instrText>An</w:instrText>
      </w:r>
      <w:r w:rsidR="009037DA">
        <w:instrText xml:space="preserve"> </w:instrText>
      </w:r>
      <w:r w:rsidR="00B17631" w:rsidRPr="00E75A61">
        <w:instrText>Add</w:instrText>
      </w:r>
      <w:r w:rsidR="009037DA">
        <w:instrText xml:space="preserve"> </w:instrText>
      </w:r>
      <w:r w:rsidR="00B17631" w:rsidRPr="00E75A61">
        <w:instrText>Order</w:instrText>
      </w:r>
      <w:r w:rsidR="009037DA">
        <w:instrText xml:space="preserve"> </w:instrText>
      </w:r>
      <w:r w:rsidR="00B17631" w:rsidRPr="00E75A61">
        <w:instrText>Page"</w:instrText>
      </w:r>
      <w:r w:rsidRPr="00E75A61">
        <w:fldChar w:fldCharType="end"/>
      </w:r>
      <w:r w:rsidR="00B17631" w:rsidRPr="00E75A61">
        <w:t>For</w:t>
      </w:r>
      <w:r w:rsidR="009037DA">
        <w:t xml:space="preserve"> </w:t>
      </w:r>
      <w:r w:rsidR="00B17631" w:rsidRPr="00E75A61">
        <w:t>example,</w:t>
      </w:r>
      <w:r w:rsidR="009037DA">
        <w:t xml:space="preserve"> </w:t>
      </w:r>
      <w:r w:rsidR="00B17631" w:rsidRPr="00E75A61">
        <w:t>if</w:t>
      </w:r>
      <w:r w:rsidR="009037DA">
        <w:t xml:space="preserve"> </w:t>
      </w:r>
      <w:r w:rsidR="00B17631" w:rsidRPr="00E75A61">
        <w:t>you</w:t>
      </w:r>
      <w:r w:rsidR="009037DA">
        <w:t xml:space="preserve"> </w:t>
      </w:r>
      <w:r w:rsidR="00B17631" w:rsidRPr="00E75A61">
        <w:t>create</w:t>
      </w:r>
      <w:r w:rsidR="009037DA">
        <w:t xml:space="preserve"> </w:t>
      </w:r>
      <w:r w:rsidR="00B17631" w:rsidRPr="00E75A61">
        <w:t>a</w:t>
      </w:r>
      <w:r w:rsidR="009037DA">
        <w:t xml:space="preserve"> </w:t>
      </w:r>
      <w:r w:rsidR="00B17631" w:rsidRPr="00E75A61">
        <w:t>web</w:t>
      </w:r>
      <w:r w:rsidR="009037DA">
        <w:t xml:space="preserve"> </w:t>
      </w:r>
      <w:r w:rsidR="00B17631" w:rsidRPr="00E75A61">
        <w:t>page</w:t>
      </w:r>
      <w:r w:rsidR="009037DA">
        <w:t xml:space="preserve"> </w:t>
      </w:r>
      <w:r w:rsidR="00B17631" w:rsidRPr="00E75A61">
        <w:t>called</w:t>
      </w:r>
      <w:r w:rsidR="009037DA">
        <w:t xml:space="preserve"> </w:t>
      </w:r>
      <w:r w:rsidR="00B17631" w:rsidRPr="00E75A61">
        <w:t>“</w:t>
      </w:r>
      <w:proofErr w:type="spellStart"/>
      <w:r w:rsidR="00B17631" w:rsidRPr="00E75A61">
        <w:t>AddOrder</w:t>
      </w:r>
      <w:proofErr w:type="spellEnd"/>
      <w:r w:rsidR="00B17631" w:rsidRPr="00E75A61">
        <w:t>”,</w:t>
      </w:r>
      <w:r w:rsidR="009037DA">
        <w:t xml:space="preserve"> </w:t>
      </w:r>
      <w:r w:rsidR="00DB7021">
        <w:t>these</w:t>
      </w:r>
      <w:r w:rsidR="009037DA">
        <w:t xml:space="preserve"> </w:t>
      </w:r>
      <w:r w:rsidR="00B17631" w:rsidRPr="00E75A61">
        <w:t>web</w:t>
      </w:r>
      <w:r w:rsidR="009037DA">
        <w:t xml:space="preserve"> </w:t>
      </w:r>
      <w:r w:rsidR="00B17631" w:rsidRPr="00E75A61">
        <w:t>f</w:t>
      </w:r>
      <w:r w:rsidR="00BC544F">
        <w:t>iles</w:t>
      </w:r>
      <w:r w:rsidR="009037DA">
        <w:t xml:space="preserve"> </w:t>
      </w:r>
      <w:r w:rsidR="00BC544F">
        <w:t>will</w:t>
      </w:r>
      <w:r w:rsidR="009037DA">
        <w:t xml:space="preserve"> </w:t>
      </w:r>
      <w:r w:rsidR="00BC544F">
        <w:t>be</w:t>
      </w:r>
      <w:r w:rsidR="009037DA">
        <w:t xml:space="preserve"> </w:t>
      </w:r>
      <w:r w:rsidR="00DB7021">
        <w:t>created</w:t>
      </w:r>
      <w:r w:rsidR="009037DA">
        <w:t xml:space="preserve"> </w:t>
      </w:r>
      <w:r w:rsidR="00BC544F">
        <w:t>for</w:t>
      </w:r>
      <w:r w:rsidR="009037DA">
        <w:t xml:space="preserve"> </w:t>
      </w:r>
      <w:r w:rsidR="00BC544F">
        <w:t>it.</w:t>
      </w:r>
    </w:p>
    <w:tbl>
      <w:tblPr>
        <w:tblW w:w="245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450"/>
      </w:tblGrid>
      <w:tr w:rsidR="00B17631" w:rsidRPr="00E75A61">
        <w:tc>
          <w:tcPr>
            <w:tcW w:w="2450" w:type="dxa"/>
            <w:tcBorders>
              <w:top w:val="single" w:sz="4" w:space="0" w:color="808080"/>
              <w:left w:val="single" w:sz="4" w:space="0" w:color="808080"/>
              <w:right w:val="single" w:sz="4" w:space="0" w:color="808080"/>
            </w:tcBorders>
            <w:shd w:val="clear" w:color="auto" w:fill="B3B3B3"/>
          </w:tcPr>
          <w:p w:rsidR="00B17631" w:rsidRPr="00E75A61" w:rsidRDefault="00B17631" w:rsidP="00E75A61">
            <w:pPr>
              <w:rPr>
                <w:b/>
              </w:rPr>
            </w:pPr>
            <w:r w:rsidRPr="00E75A61">
              <w:rPr>
                <w:b/>
              </w:rPr>
              <w:t>Add</w:t>
            </w:r>
            <w:r w:rsidR="009037DA">
              <w:rPr>
                <w:b/>
              </w:rPr>
              <w:t xml:space="preserve"> </w:t>
            </w:r>
            <w:r w:rsidRPr="00E75A61">
              <w:rPr>
                <w:b/>
              </w:rPr>
              <w:t>Record</w:t>
            </w:r>
            <w:r w:rsidR="009037DA">
              <w:rPr>
                <w:b/>
              </w:rPr>
              <w:t xml:space="preserve"> </w:t>
            </w:r>
            <w:r w:rsidRPr="00E75A61">
              <w:rPr>
                <w:b/>
              </w:rPr>
              <w:t>Page</w:t>
            </w:r>
            <w:r w:rsidR="009037DA">
              <w:rPr>
                <w:b/>
              </w:rPr>
              <w:t xml:space="preserve"> </w:t>
            </w:r>
            <w:r w:rsidRPr="00E75A61">
              <w:rPr>
                <w:b/>
              </w:rPr>
              <w:t>files</w:t>
            </w:r>
          </w:p>
        </w:tc>
      </w:tr>
      <w:tr w:rsidR="00B17631" w:rsidRPr="00E75A61">
        <w:trPr>
          <w:cantSplit/>
        </w:trPr>
        <w:tc>
          <w:tcPr>
            <w:tcW w:w="2450" w:type="dxa"/>
            <w:tcBorders>
              <w:left w:val="single" w:sz="4" w:space="0" w:color="808080"/>
              <w:right w:val="single" w:sz="4" w:space="0" w:color="808080"/>
            </w:tcBorders>
          </w:tcPr>
          <w:p w:rsidR="00B17631" w:rsidRPr="00E75A61" w:rsidRDefault="00B17631" w:rsidP="00E75A61">
            <w:r w:rsidRPr="00E75A61">
              <w:t>AddOrder.aspx</w:t>
            </w:r>
          </w:p>
        </w:tc>
      </w:tr>
      <w:tr w:rsidR="00BC544F" w:rsidRPr="00E75A61">
        <w:trPr>
          <w:cantSplit/>
        </w:trPr>
        <w:tc>
          <w:tcPr>
            <w:tcW w:w="2450" w:type="dxa"/>
            <w:tcBorders>
              <w:left w:val="single" w:sz="4" w:space="0" w:color="808080"/>
              <w:bottom w:val="single" w:sz="4" w:space="0" w:color="808080"/>
              <w:right w:val="single" w:sz="4" w:space="0" w:color="808080"/>
            </w:tcBorders>
          </w:tcPr>
          <w:p w:rsidR="00BC544F" w:rsidRPr="00E75A61" w:rsidRDefault="00BC544F" w:rsidP="00603A3D">
            <w:proofErr w:type="spellStart"/>
            <w:r w:rsidRPr="00E75A61">
              <w:t>AddOrder.</w:t>
            </w:r>
            <w:r>
              <w:t>vb</w:t>
            </w:r>
            <w:proofErr w:type="spellEnd"/>
          </w:p>
        </w:tc>
      </w:tr>
      <w:tr w:rsidR="00B17631" w:rsidRPr="00E75A61">
        <w:trPr>
          <w:cantSplit/>
        </w:trPr>
        <w:tc>
          <w:tcPr>
            <w:tcW w:w="2450" w:type="dxa"/>
            <w:tcBorders>
              <w:left w:val="single" w:sz="4" w:space="0" w:color="808080"/>
              <w:right w:val="single" w:sz="4" w:space="0" w:color="808080"/>
            </w:tcBorders>
          </w:tcPr>
          <w:p w:rsidR="00B17631" w:rsidRPr="00E75A61" w:rsidRDefault="00BC544F" w:rsidP="00E75A61">
            <w:proofErr w:type="spellStart"/>
            <w:r>
              <w:t>Base</w:t>
            </w:r>
            <w:r w:rsidR="00B17631" w:rsidRPr="00E75A61">
              <w:t>AddOrder</w:t>
            </w:r>
            <w:r>
              <w:t>Page</w:t>
            </w:r>
            <w:r w:rsidR="00B17631" w:rsidRPr="00E75A61">
              <w:t>.vb</w:t>
            </w:r>
            <w:proofErr w:type="spellEnd"/>
          </w:p>
        </w:tc>
      </w:tr>
    </w:tbl>
    <w:p w:rsidR="00B17631" w:rsidRPr="007070AB" w:rsidRDefault="00B17631" w:rsidP="007070AB"/>
    <w:tbl>
      <w:tblPr>
        <w:tblW w:w="300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007"/>
      </w:tblGrid>
      <w:tr w:rsidR="00B17631" w:rsidRPr="00E75A61">
        <w:tc>
          <w:tcPr>
            <w:tcW w:w="3007" w:type="dxa"/>
            <w:tcBorders>
              <w:top w:val="single" w:sz="4" w:space="0" w:color="808080"/>
              <w:left w:val="single" w:sz="4" w:space="0" w:color="808080"/>
              <w:right w:val="single" w:sz="4" w:space="0" w:color="808080"/>
            </w:tcBorders>
            <w:shd w:val="clear" w:color="auto" w:fill="B3B3B3"/>
          </w:tcPr>
          <w:p w:rsidR="00B17631" w:rsidRPr="00E75A61" w:rsidRDefault="00B17631" w:rsidP="00E75A61">
            <w:pPr>
              <w:keepNext/>
              <w:rPr>
                <w:b/>
              </w:rPr>
            </w:pPr>
            <w:r w:rsidRPr="00E75A61">
              <w:rPr>
                <w:b/>
              </w:rPr>
              <w:t>Add</w:t>
            </w:r>
            <w:r w:rsidR="009037DA">
              <w:rPr>
                <w:b/>
              </w:rPr>
              <w:t xml:space="preserve"> </w:t>
            </w:r>
            <w:r w:rsidRPr="00E75A61">
              <w:rPr>
                <w:b/>
              </w:rPr>
              <w:t>Record</w:t>
            </w:r>
            <w:r w:rsidR="009037DA">
              <w:rPr>
                <w:b/>
              </w:rPr>
              <w:t xml:space="preserve"> </w:t>
            </w:r>
            <w:r w:rsidRPr="00E75A61">
              <w:rPr>
                <w:b/>
              </w:rPr>
              <w:t>Control</w:t>
            </w:r>
            <w:r w:rsidR="009037DA">
              <w:rPr>
                <w:b/>
              </w:rPr>
              <w:t xml:space="preserve"> </w:t>
            </w:r>
            <w:r w:rsidRPr="00E75A61">
              <w:rPr>
                <w:b/>
              </w:rPr>
              <w:t>files</w:t>
            </w:r>
          </w:p>
        </w:tc>
      </w:tr>
      <w:tr w:rsidR="00B17631" w:rsidRPr="00E75A61">
        <w:trPr>
          <w:cantSplit/>
        </w:trPr>
        <w:tc>
          <w:tcPr>
            <w:tcW w:w="3007" w:type="dxa"/>
            <w:tcBorders>
              <w:left w:val="single" w:sz="4" w:space="0" w:color="808080"/>
              <w:right w:val="single" w:sz="4" w:space="0" w:color="808080"/>
            </w:tcBorders>
          </w:tcPr>
          <w:p w:rsidR="00B17631" w:rsidRPr="00E75A61" w:rsidRDefault="00B17631" w:rsidP="00E75A61">
            <w:r w:rsidRPr="00E75A61">
              <w:t>AddOrder</w:t>
            </w:r>
            <w:r w:rsidR="009711C8">
              <w:t>UserControl</w:t>
            </w:r>
            <w:r w:rsidRPr="00E75A61">
              <w:t>.ascx</w:t>
            </w:r>
          </w:p>
        </w:tc>
      </w:tr>
      <w:tr w:rsidR="00B17631" w:rsidRPr="00E75A61">
        <w:trPr>
          <w:cantSplit/>
        </w:trPr>
        <w:tc>
          <w:tcPr>
            <w:tcW w:w="3007" w:type="dxa"/>
            <w:tcBorders>
              <w:left w:val="single" w:sz="4" w:space="0" w:color="808080"/>
              <w:right w:val="single" w:sz="4" w:space="0" w:color="808080"/>
            </w:tcBorders>
          </w:tcPr>
          <w:p w:rsidR="00B17631" w:rsidRPr="00E75A61" w:rsidRDefault="009711C8" w:rsidP="00E75A61">
            <w:proofErr w:type="spellStart"/>
            <w:r>
              <w:t>AddOrderUserControl</w:t>
            </w:r>
            <w:r w:rsidR="00B17631" w:rsidRPr="00E75A61">
              <w:t>.vb</w:t>
            </w:r>
            <w:proofErr w:type="spellEnd"/>
          </w:p>
        </w:tc>
      </w:tr>
      <w:tr w:rsidR="00B17631" w:rsidRPr="00E75A61">
        <w:trPr>
          <w:cantSplit/>
        </w:trPr>
        <w:tc>
          <w:tcPr>
            <w:tcW w:w="3007" w:type="dxa"/>
            <w:tcBorders>
              <w:left w:val="single" w:sz="4" w:space="0" w:color="808080"/>
              <w:bottom w:val="single" w:sz="4" w:space="0" w:color="808080"/>
              <w:right w:val="single" w:sz="4" w:space="0" w:color="808080"/>
            </w:tcBorders>
          </w:tcPr>
          <w:p w:rsidR="00B17631" w:rsidRPr="00E75A61" w:rsidRDefault="009711C8" w:rsidP="00E75A61">
            <w:proofErr w:type="spellStart"/>
            <w:r>
              <w:t>Base</w:t>
            </w:r>
            <w:r w:rsidR="00B17631" w:rsidRPr="00E75A61">
              <w:t>AddOrder</w:t>
            </w:r>
            <w:r>
              <w:t>UserControl</w:t>
            </w:r>
            <w:r w:rsidR="00B17631" w:rsidRPr="00E75A61">
              <w:t>.vb</w:t>
            </w:r>
            <w:proofErr w:type="spellEnd"/>
          </w:p>
        </w:tc>
      </w:tr>
    </w:tbl>
    <w:p w:rsidR="00B17631" w:rsidRPr="00720BC3" w:rsidRDefault="005B3157" w:rsidP="00B17631">
      <w:pPr>
        <w:pStyle w:val="Heading3"/>
      </w:pPr>
      <w:bookmarkStart w:id="389" w:name="_Toc46301637"/>
      <w:bookmarkStart w:id="390" w:name="_Toc46553011"/>
      <w:bookmarkStart w:id="391" w:name="_Toc53046141"/>
      <w:bookmarkStart w:id="392" w:name="_Toc74648716"/>
      <w:bookmarkStart w:id="393" w:name="_Toc81301970"/>
      <w:bookmarkStart w:id="394" w:name="_Ref92190224"/>
      <w:bookmarkStart w:id="395" w:name="_Toc105586991"/>
      <w:bookmarkStart w:id="396" w:name="_Toc414885746"/>
      <w:r>
        <w:t>&lt;App&gt;</w:t>
      </w:r>
      <w:r w:rsidR="00B17631" w:rsidRPr="00720BC3">
        <w:t>\</w:t>
      </w:r>
      <w:bookmarkEnd w:id="357"/>
      <w:r w:rsidR="00DA3714">
        <w:t>Shared</w:t>
      </w:r>
      <w:bookmarkEnd w:id="389"/>
      <w:bookmarkEnd w:id="390"/>
      <w:bookmarkEnd w:id="391"/>
      <w:bookmarkEnd w:id="392"/>
      <w:bookmarkEnd w:id="393"/>
      <w:bookmarkEnd w:id="394"/>
      <w:bookmarkEnd w:id="395"/>
      <w:bookmarkEnd w:id="396"/>
    </w:p>
    <w:p w:rsidR="00B17631" w:rsidRPr="006B12EA" w:rsidRDefault="007048F2" w:rsidP="006B12EA">
      <w:r w:rsidRPr="006B12EA">
        <w:fldChar w:fldCharType="begin"/>
      </w:r>
      <w:r w:rsidR="00B17631" w:rsidRPr="006B12EA">
        <w:instrText>xe</w:instrText>
      </w:r>
      <w:r w:rsidR="009037DA">
        <w:instrText xml:space="preserve"> </w:instrText>
      </w:r>
      <w:r w:rsidR="00B17631" w:rsidRPr="006B12EA">
        <w:instrText>"</w:instrText>
      </w:r>
      <w:r w:rsidR="00DA3714" w:rsidRPr="006B12EA">
        <w:instrText>Shared</w:instrText>
      </w:r>
      <w:r w:rsidR="009037DA">
        <w:instrText xml:space="preserve"> </w:instrText>
      </w:r>
      <w:r w:rsidR="00B17631" w:rsidRPr="006B12EA">
        <w:instrText>folder"</w:instrText>
      </w:r>
      <w:r w:rsidRPr="006B12EA">
        <w:fldChar w:fldCharType="end"/>
      </w:r>
      <w:r w:rsidRPr="006B12EA">
        <w:fldChar w:fldCharType="begin"/>
      </w:r>
      <w:r w:rsidR="00B17631" w:rsidRPr="006B12EA">
        <w:instrText>xe</w:instrText>
      </w:r>
      <w:r w:rsidR="009037DA">
        <w:instrText xml:space="preserve"> </w:instrText>
      </w:r>
      <w:r w:rsidR="00B17631" w:rsidRPr="006B12EA">
        <w:instrText>"Folder</w:instrText>
      </w:r>
      <w:r w:rsidR="009037DA">
        <w:instrText xml:space="preserve"> </w:instrText>
      </w:r>
      <w:r w:rsidR="00B17631" w:rsidRPr="006B12EA">
        <w:instrText>structure:</w:instrText>
      </w:r>
      <w:r w:rsidR="00DA3714" w:rsidRPr="006B12EA">
        <w:instrText>Shared</w:instrText>
      </w:r>
      <w:r w:rsidR="009037DA">
        <w:instrText xml:space="preserve"> </w:instrText>
      </w:r>
      <w:r w:rsidR="00B17631" w:rsidRPr="006B12EA">
        <w:instrText>folder"</w:instrText>
      </w:r>
      <w:r w:rsidRPr="006B12EA">
        <w:fldChar w:fldCharType="end"/>
      </w:r>
      <w:r w:rsidR="00B17631" w:rsidRPr="006B12EA">
        <w:t>When</w:t>
      </w:r>
      <w:r w:rsidR="009037DA">
        <w:t xml:space="preserve"> </w:t>
      </w:r>
      <w:r w:rsidR="00B17631" w:rsidRPr="006B12EA">
        <w:t>you</w:t>
      </w:r>
      <w:r w:rsidR="009037DA">
        <w:t xml:space="preserve"> </w:t>
      </w:r>
      <w:r w:rsidR="00B17631" w:rsidRPr="006B12EA">
        <w:t>create</w:t>
      </w:r>
      <w:r w:rsidR="009037DA">
        <w:t xml:space="preserve"> </w:t>
      </w:r>
      <w:r w:rsidR="00B17631" w:rsidRPr="006B12EA">
        <w:t>an</w:t>
      </w:r>
      <w:r w:rsidR="009037DA">
        <w:t xml:space="preserve"> </w:t>
      </w:r>
      <w:r w:rsidR="00B17631" w:rsidRPr="006B12EA">
        <w:t>application,</w:t>
      </w:r>
      <w:r w:rsidR="009037DA">
        <w:t xml:space="preserve"> </w:t>
      </w:r>
      <w:r w:rsidR="003E63FA">
        <w:t>several</w:t>
      </w:r>
      <w:r w:rsidR="009037DA">
        <w:t xml:space="preserve"> </w:t>
      </w:r>
      <w:r w:rsidR="00B17631" w:rsidRPr="006B12EA">
        <w:t>components</w:t>
      </w:r>
      <w:r w:rsidR="009037DA">
        <w:t xml:space="preserve"> </w:t>
      </w:r>
      <w:r w:rsidR="00B17631" w:rsidRPr="006B12EA">
        <w:t>are</w:t>
      </w:r>
      <w:r w:rsidR="009037DA">
        <w:t xml:space="preserve"> </w:t>
      </w:r>
      <w:r w:rsidR="00DB7021">
        <w:t>created</w:t>
      </w:r>
      <w:r w:rsidR="009037DA">
        <w:t xml:space="preserve"> </w:t>
      </w:r>
      <w:r w:rsidR="00B17631" w:rsidRPr="006B12EA">
        <w:t>as</w:t>
      </w:r>
      <w:r w:rsidR="009037DA">
        <w:t xml:space="preserve"> </w:t>
      </w:r>
      <w:r w:rsidR="00B17631" w:rsidRPr="006B12EA">
        <w:t>user</w:t>
      </w:r>
      <w:r w:rsidR="009037DA">
        <w:t xml:space="preserve"> </w:t>
      </w:r>
      <w:r w:rsidR="00B17631" w:rsidRPr="006B12EA">
        <w:t>controls</w:t>
      </w:r>
      <w:r w:rsidR="009037DA">
        <w:t xml:space="preserve"> </w:t>
      </w:r>
      <w:r w:rsidR="00B17631" w:rsidRPr="006B12EA">
        <w:t>and</w:t>
      </w:r>
      <w:r w:rsidR="009037DA">
        <w:t xml:space="preserve"> </w:t>
      </w:r>
      <w:r w:rsidR="00B17631" w:rsidRPr="006B12EA">
        <w:t>used</w:t>
      </w:r>
      <w:r w:rsidR="009037DA">
        <w:t xml:space="preserve"> </w:t>
      </w:r>
      <w:r w:rsidR="00B17631" w:rsidRPr="006B12EA">
        <w:t>by</w:t>
      </w:r>
      <w:r w:rsidR="009037DA">
        <w:t xml:space="preserve"> </w:t>
      </w:r>
      <w:r w:rsidR="00B17631" w:rsidRPr="006B12EA">
        <w:t>multiple</w:t>
      </w:r>
      <w:r w:rsidR="009037DA">
        <w:t xml:space="preserve"> </w:t>
      </w:r>
      <w:r w:rsidR="00B17631" w:rsidRPr="006B12EA">
        <w:t>pages.</w:t>
      </w:r>
      <w:r w:rsidR="009037DA">
        <w:t xml:space="preserve">  </w:t>
      </w:r>
      <w:r w:rsidR="00B17631" w:rsidRPr="006B12EA">
        <w:t>For</w:t>
      </w:r>
      <w:r w:rsidR="009037DA">
        <w:t xml:space="preserve"> </w:t>
      </w:r>
      <w:r w:rsidR="00B17631" w:rsidRPr="006B12EA">
        <w:t>example,</w:t>
      </w:r>
      <w:r w:rsidR="009037DA">
        <w:t xml:space="preserve"> </w:t>
      </w:r>
      <w:r w:rsidR="00B17631" w:rsidRPr="006B12EA">
        <w:t>a</w:t>
      </w:r>
      <w:r w:rsidR="009037DA">
        <w:t xml:space="preserve"> </w:t>
      </w:r>
      <w:r w:rsidR="00B17631" w:rsidRPr="006B12EA">
        <w:t>Button</w:t>
      </w:r>
      <w:r w:rsidR="009037DA">
        <w:t xml:space="preserve"> </w:t>
      </w:r>
      <w:r w:rsidR="00B17631" w:rsidRPr="006B12EA">
        <w:t>user</w:t>
      </w:r>
      <w:r w:rsidR="009037DA">
        <w:t xml:space="preserve"> </w:t>
      </w:r>
      <w:r w:rsidR="00B17631" w:rsidRPr="006B12EA">
        <w:t>control</w:t>
      </w:r>
      <w:r w:rsidR="009037DA">
        <w:t xml:space="preserve"> </w:t>
      </w:r>
      <w:r w:rsidR="00B17631" w:rsidRPr="006B12EA">
        <w:t>is</w:t>
      </w:r>
      <w:r w:rsidR="009037DA">
        <w:t xml:space="preserve"> </w:t>
      </w:r>
      <w:r w:rsidR="00B17631" w:rsidRPr="006B12EA">
        <w:t>created</w:t>
      </w:r>
      <w:r w:rsidR="009037DA">
        <w:t xml:space="preserve"> </w:t>
      </w:r>
      <w:r w:rsidR="00B17631" w:rsidRPr="006B12EA">
        <w:t>in</w:t>
      </w:r>
      <w:r w:rsidR="009037DA">
        <w:t xml:space="preserve"> </w:t>
      </w:r>
      <w:r w:rsidR="00B17631" w:rsidRPr="006B12EA">
        <w:t>the</w:t>
      </w:r>
      <w:r w:rsidR="009037DA">
        <w:t xml:space="preserve"> </w:t>
      </w:r>
      <w:r w:rsidR="00B17631" w:rsidRPr="006B12EA">
        <w:t>Button.ascx</w:t>
      </w:r>
      <w:r w:rsidR="009037DA">
        <w:t xml:space="preserve"> </w:t>
      </w:r>
      <w:r w:rsidR="00B17631" w:rsidRPr="006B12EA">
        <w:t>file</w:t>
      </w:r>
      <w:r w:rsidR="009037DA">
        <w:t xml:space="preserve"> </w:t>
      </w:r>
      <w:r w:rsidR="00B17631" w:rsidRPr="006B12EA">
        <w:t>and</w:t>
      </w:r>
      <w:r w:rsidR="009037DA">
        <w:t xml:space="preserve"> </w:t>
      </w:r>
      <w:r w:rsidR="00B17631" w:rsidRPr="006B12EA">
        <w:t>is</w:t>
      </w:r>
      <w:r w:rsidR="009037DA">
        <w:t xml:space="preserve"> </w:t>
      </w:r>
      <w:r w:rsidR="00B17631" w:rsidRPr="006B12EA">
        <w:t>used</w:t>
      </w:r>
      <w:r w:rsidR="009037DA">
        <w:t xml:space="preserve"> </w:t>
      </w:r>
      <w:r w:rsidR="00B17631" w:rsidRPr="006B12EA">
        <w:t>by</w:t>
      </w:r>
      <w:r w:rsidR="009037DA">
        <w:t xml:space="preserve"> </w:t>
      </w:r>
      <w:r w:rsidR="00B17631" w:rsidRPr="006B12EA">
        <w:t>the</w:t>
      </w:r>
      <w:r w:rsidR="009037DA">
        <w:t xml:space="preserve"> </w:t>
      </w:r>
      <w:r w:rsidR="00B17631" w:rsidRPr="006B12EA">
        <w:t>web</w:t>
      </w:r>
      <w:r w:rsidR="009037DA">
        <w:t xml:space="preserve"> </w:t>
      </w:r>
      <w:r w:rsidR="00B17631" w:rsidRPr="006B12EA">
        <w:t>pages</w:t>
      </w:r>
      <w:r w:rsidR="009037DA">
        <w:t xml:space="preserve"> </w:t>
      </w:r>
      <w:r w:rsidR="00B17631" w:rsidRPr="006B12EA">
        <w:t>created</w:t>
      </w:r>
      <w:r w:rsidR="009037DA">
        <w:t xml:space="preserve"> </w:t>
      </w:r>
      <w:r w:rsidR="00B17631" w:rsidRPr="006B12EA">
        <w:t>by</w:t>
      </w:r>
      <w:r w:rsidR="009037DA">
        <w:t xml:space="preserve"> </w:t>
      </w:r>
      <w:r w:rsidR="00B17631" w:rsidRPr="006B12EA">
        <w:t>you.</w:t>
      </w:r>
    </w:p>
    <w:p w:rsidR="00B17631" w:rsidRPr="006B12EA" w:rsidRDefault="00B17631" w:rsidP="006B12EA">
      <w:r w:rsidRPr="006B12EA">
        <w:t>Each</w:t>
      </w:r>
      <w:r w:rsidR="009037DA">
        <w:t xml:space="preserve"> </w:t>
      </w:r>
      <w:r w:rsidRPr="006B12EA">
        <w:t>user</w:t>
      </w:r>
      <w:r w:rsidR="009037DA">
        <w:t xml:space="preserve"> </w:t>
      </w:r>
      <w:r w:rsidRPr="006B12EA">
        <w:t>control</w:t>
      </w:r>
      <w:r w:rsidR="009037DA">
        <w:t xml:space="preserve"> </w:t>
      </w:r>
      <w:r w:rsidRPr="006B12EA">
        <w:t>has</w:t>
      </w:r>
      <w:r w:rsidR="009037DA">
        <w:t xml:space="preserve"> </w:t>
      </w:r>
      <w:r w:rsidRPr="006B12EA">
        <w:t>a</w:t>
      </w:r>
      <w:r w:rsidR="009037DA">
        <w:t xml:space="preserve"> </w:t>
      </w:r>
      <w:r w:rsidRPr="006B12EA">
        <w:t>set</w:t>
      </w:r>
      <w:r w:rsidR="009037DA">
        <w:t xml:space="preserve"> </w:t>
      </w:r>
      <w:r w:rsidRPr="006B12EA">
        <w:t>of</w:t>
      </w:r>
      <w:r w:rsidR="009037DA">
        <w:t xml:space="preserve"> </w:t>
      </w:r>
      <w:r w:rsidRPr="006B12EA">
        <w:t>three</w:t>
      </w:r>
      <w:r w:rsidR="009037DA">
        <w:t xml:space="preserve"> </w:t>
      </w:r>
      <w:r w:rsidRPr="006B12EA">
        <w:t>files:</w:t>
      </w:r>
      <w:r w:rsidR="009037DA">
        <w:t xml:space="preserve"> </w:t>
      </w:r>
      <w:r w:rsidRPr="006B12EA">
        <w:t>an</w:t>
      </w:r>
      <w:r w:rsidR="009037DA">
        <w:t xml:space="preserve"> </w:t>
      </w:r>
      <w:r w:rsidRPr="006B12EA">
        <w:t>ASCX</w:t>
      </w:r>
      <w:r w:rsidR="009037DA">
        <w:t xml:space="preserve"> </w:t>
      </w:r>
      <w:r w:rsidRPr="006B12EA">
        <w:t>file</w:t>
      </w:r>
      <w:r w:rsidR="009037DA">
        <w:t xml:space="preserve"> </w:t>
      </w:r>
      <w:r w:rsidRPr="006B12EA">
        <w:t>and</w:t>
      </w:r>
      <w:r w:rsidR="009037DA">
        <w:t xml:space="preserve"> </w:t>
      </w:r>
      <w:r w:rsidRPr="006B12EA">
        <w:t>two</w:t>
      </w:r>
      <w:r w:rsidR="009037DA">
        <w:t xml:space="preserve"> </w:t>
      </w:r>
      <w:r w:rsidRPr="006B12EA">
        <w:t>code-behind</w:t>
      </w:r>
      <w:r w:rsidR="009037DA">
        <w:t xml:space="preserve"> </w:t>
      </w:r>
      <w:r w:rsidR="005B2F0C" w:rsidRPr="006B12EA">
        <w:t>source</w:t>
      </w:r>
      <w:r w:rsidR="009037DA">
        <w:t xml:space="preserve"> </w:t>
      </w:r>
      <w:r w:rsidR="005B2F0C" w:rsidRPr="006B12EA">
        <w:t>code</w:t>
      </w:r>
      <w:r w:rsidR="009037DA">
        <w:t xml:space="preserve"> </w:t>
      </w:r>
      <w:r w:rsidRPr="006B12EA">
        <w:t>files.</w:t>
      </w:r>
      <w:r w:rsidR="009037DA">
        <w:t xml:space="preserve">  </w:t>
      </w:r>
      <w:r w:rsidRPr="006B12EA">
        <w:t>The</w:t>
      </w:r>
      <w:r w:rsidR="009037DA">
        <w:t xml:space="preserve"> </w:t>
      </w:r>
      <w:r w:rsidRPr="006B12EA">
        <w:t>ASCX</w:t>
      </w:r>
      <w:r w:rsidR="009037DA">
        <w:t xml:space="preserve"> </w:t>
      </w:r>
      <w:r w:rsidR="00994471">
        <w:t>file</w:t>
      </w:r>
      <w:r w:rsidR="009037DA">
        <w:t xml:space="preserve"> </w:t>
      </w:r>
      <w:r w:rsidRPr="006B12EA">
        <w:t>contains</w:t>
      </w:r>
      <w:r w:rsidR="009037DA">
        <w:t xml:space="preserve"> </w:t>
      </w:r>
      <w:r w:rsidRPr="006B12EA">
        <w:t>the</w:t>
      </w:r>
      <w:r w:rsidR="009037DA">
        <w:t xml:space="preserve"> </w:t>
      </w:r>
      <w:r w:rsidRPr="006B12EA">
        <w:t>control</w:t>
      </w:r>
      <w:r w:rsidR="00994471">
        <w:t>,</w:t>
      </w:r>
      <w:r w:rsidR="009037DA">
        <w:t xml:space="preserve"> </w:t>
      </w:r>
      <w:r w:rsidRPr="006B12EA">
        <w:t>and</w:t>
      </w:r>
      <w:r w:rsidR="009037DA">
        <w:t xml:space="preserve"> </w:t>
      </w:r>
      <w:r w:rsidRPr="006B12EA">
        <w:t>the</w:t>
      </w:r>
      <w:r w:rsidR="009037DA">
        <w:t xml:space="preserve"> </w:t>
      </w:r>
      <w:r w:rsidR="005B2F0C" w:rsidRPr="006B12EA">
        <w:t>source</w:t>
      </w:r>
      <w:r w:rsidR="009037DA">
        <w:t xml:space="preserve"> </w:t>
      </w:r>
      <w:r w:rsidR="005B2F0C" w:rsidRPr="006B12EA">
        <w:t>code</w:t>
      </w:r>
      <w:r w:rsidR="009037DA">
        <w:t xml:space="preserve"> </w:t>
      </w:r>
      <w:r w:rsidRPr="006B12EA">
        <w:t>files</w:t>
      </w:r>
      <w:r w:rsidR="009037DA">
        <w:t xml:space="preserve"> </w:t>
      </w:r>
      <w:r w:rsidRPr="006B12EA">
        <w:t>contain</w:t>
      </w:r>
      <w:r w:rsidR="009037DA">
        <w:t xml:space="preserve"> </w:t>
      </w:r>
      <w:r w:rsidRPr="006B12EA">
        <w:t>the</w:t>
      </w:r>
      <w:r w:rsidR="009037DA">
        <w:t xml:space="preserve"> </w:t>
      </w:r>
      <w:r w:rsidR="00994471">
        <w:t>base</w:t>
      </w:r>
      <w:r w:rsidR="009037DA">
        <w:t xml:space="preserve"> </w:t>
      </w:r>
      <w:r w:rsidRPr="006B12EA">
        <w:t>and</w:t>
      </w:r>
      <w:r w:rsidR="009037DA">
        <w:t xml:space="preserve"> </w:t>
      </w:r>
      <w:r w:rsidR="00994471">
        <w:t>customizable</w:t>
      </w:r>
      <w:r w:rsidR="009037DA">
        <w:t xml:space="preserve"> </w:t>
      </w:r>
      <w:r w:rsidR="00994471">
        <w:t>class</w:t>
      </w:r>
      <w:r w:rsidRPr="006B12EA">
        <w:t>es</w:t>
      </w:r>
      <w:r w:rsidR="009037DA">
        <w:t xml:space="preserve"> </w:t>
      </w:r>
      <w:r w:rsidRPr="006B12EA">
        <w:t>for</w:t>
      </w:r>
      <w:r w:rsidR="009037DA">
        <w:t xml:space="preserve"> </w:t>
      </w:r>
      <w:r w:rsidRPr="006B12EA">
        <w:t>the</w:t>
      </w:r>
      <w:r w:rsidR="009037DA">
        <w:t xml:space="preserve"> </w:t>
      </w:r>
      <w:r w:rsidRPr="006B12EA">
        <w:t>control.</w:t>
      </w:r>
    </w:p>
    <w:p w:rsidR="00B17631" w:rsidRPr="007070AB" w:rsidRDefault="00B17631" w:rsidP="00310509">
      <w:pPr>
        <w:numPr>
          <w:ilvl w:val="0"/>
          <w:numId w:val="22"/>
        </w:numPr>
      </w:pPr>
      <w:r w:rsidRPr="007070AB">
        <w:t>The</w:t>
      </w:r>
      <w:r w:rsidR="009037DA">
        <w:t xml:space="preserve"> </w:t>
      </w:r>
      <w:r w:rsidRPr="007070AB">
        <w:t>ASCX</w:t>
      </w:r>
      <w:r w:rsidR="009037DA">
        <w:t xml:space="preserve"> </w:t>
      </w:r>
      <w:r w:rsidRPr="007070AB">
        <w:t>control</w:t>
      </w:r>
      <w:r w:rsidR="009037DA">
        <w:t xml:space="preserve"> </w:t>
      </w:r>
      <w:r w:rsidRPr="007070AB">
        <w:t>is</w:t>
      </w:r>
      <w:r w:rsidR="009037DA">
        <w:t xml:space="preserve"> </w:t>
      </w:r>
      <w:r w:rsidRPr="007070AB">
        <w:t>named</w:t>
      </w:r>
      <w:r w:rsidR="009037DA">
        <w:t xml:space="preserve"> </w:t>
      </w:r>
      <w:r w:rsidRPr="007070AB">
        <w:t>as</w:t>
      </w:r>
      <w:r w:rsidR="009037DA">
        <w:t xml:space="preserve"> </w:t>
      </w:r>
      <w:r w:rsidRPr="007070AB">
        <w:t>&lt;Control&gt;</w:t>
      </w:r>
      <w:r w:rsidR="00DF242B">
        <w:t>UserControl</w:t>
      </w:r>
      <w:r w:rsidRPr="007070AB">
        <w:t>.ascx.</w:t>
      </w:r>
    </w:p>
    <w:p w:rsidR="00B17631" w:rsidRPr="007070AB" w:rsidRDefault="00B17631" w:rsidP="00310509">
      <w:pPr>
        <w:numPr>
          <w:ilvl w:val="0"/>
          <w:numId w:val="22"/>
        </w:numPr>
      </w:pPr>
      <w:r w:rsidRPr="007070AB">
        <w:t>The</w:t>
      </w:r>
      <w:r w:rsidR="009037DA">
        <w:t xml:space="preserve"> </w:t>
      </w:r>
      <w:r w:rsidRPr="007070AB">
        <w:t>code-behind</w:t>
      </w:r>
      <w:r w:rsidR="009037DA">
        <w:t xml:space="preserve"> </w:t>
      </w:r>
      <w:r w:rsidRPr="007070AB">
        <w:t>class</w:t>
      </w:r>
      <w:r w:rsidR="009037DA">
        <w:t xml:space="preserve"> </w:t>
      </w:r>
      <w:r w:rsidRPr="007070AB">
        <w:t>is</w:t>
      </w:r>
      <w:r w:rsidR="009037DA">
        <w:t xml:space="preserve"> </w:t>
      </w:r>
      <w:r w:rsidRPr="007070AB">
        <w:t>called</w:t>
      </w:r>
      <w:r w:rsidR="009037DA">
        <w:t xml:space="preserve"> </w:t>
      </w:r>
      <w:r w:rsidR="00DF242B">
        <w:t>Base</w:t>
      </w:r>
      <w:r w:rsidRPr="007070AB">
        <w:t>&lt;Control&gt;</w:t>
      </w:r>
      <w:proofErr w:type="spellStart"/>
      <w:r w:rsidR="00DF242B">
        <w:t>UserControl</w:t>
      </w:r>
      <w:proofErr w:type="spellEnd"/>
      <w:r w:rsidR="009037DA">
        <w:t xml:space="preserve"> </w:t>
      </w:r>
      <w:r w:rsidRPr="007070AB">
        <w:t>and</w:t>
      </w:r>
      <w:r w:rsidR="009037DA">
        <w:t xml:space="preserve"> </w:t>
      </w:r>
      <w:r w:rsidRPr="007070AB">
        <w:t>is</w:t>
      </w:r>
      <w:r w:rsidR="009037DA">
        <w:t xml:space="preserve"> </w:t>
      </w:r>
      <w:r w:rsidRPr="007070AB">
        <w:t>created</w:t>
      </w:r>
      <w:r w:rsidR="009037DA">
        <w:t xml:space="preserve"> </w:t>
      </w:r>
      <w:r w:rsidRPr="007070AB">
        <w:t>in</w:t>
      </w:r>
      <w:r w:rsidR="009037DA">
        <w:t xml:space="preserve"> </w:t>
      </w:r>
      <w:r w:rsidR="00DF242B">
        <w:t>Base</w:t>
      </w:r>
      <w:r w:rsidR="005B2F0C" w:rsidRPr="007070AB">
        <w:t>&lt;Control&gt;</w:t>
      </w:r>
      <w:proofErr w:type="spellStart"/>
      <w:r w:rsidR="00DF242B">
        <w:t>UserControl</w:t>
      </w:r>
      <w:r w:rsidR="005B2F0C" w:rsidRPr="007070AB">
        <w:t>.cs</w:t>
      </w:r>
      <w:proofErr w:type="spellEnd"/>
      <w:r w:rsidR="009037DA">
        <w:t xml:space="preserve"> </w:t>
      </w:r>
      <w:r w:rsidR="005B2F0C" w:rsidRPr="007070AB">
        <w:t>or</w:t>
      </w:r>
      <w:r w:rsidR="009037DA">
        <w:t xml:space="preserve"> </w:t>
      </w:r>
      <w:r w:rsidR="00DF242B">
        <w:t>Base&lt;Control&gt;</w:t>
      </w:r>
      <w:proofErr w:type="spellStart"/>
      <w:r w:rsidR="00DF242B">
        <w:t>UserControl</w:t>
      </w:r>
      <w:r w:rsidRPr="007070AB">
        <w:t>.vb</w:t>
      </w:r>
      <w:proofErr w:type="spellEnd"/>
      <w:r w:rsidRPr="007070AB">
        <w:t>.</w:t>
      </w:r>
    </w:p>
    <w:p w:rsidR="00B17631" w:rsidRPr="007070AB" w:rsidRDefault="00B17631" w:rsidP="00310509">
      <w:pPr>
        <w:numPr>
          <w:ilvl w:val="0"/>
          <w:numId w:val="22"/>
        </w:numPr>
      </w:pPr>
      <w:r w:rsidRPr="007070AB">
        <w:t>The</w:t>
      </w:r>
      <w:r w:rsidR="009037DA">
        <w:t xml:space="preserve"> </w:t>
      </w:r>
      <w:r w:rsidR="00263860">
        <w:t>customizable</w:t>
      </w:r>
      <w:r w:rsidR="009037DA">
        <w:t xml:space="preserve"> </w:t>
      </w:r>
      <w:r w:rsidRPr="007070AB">
        <w:t>class</w:t>
      </w:r>
      <w:r w:rsidR="009037DA">
        <w:t xml:space="preserve"> </w:t>
      </w:r>
      <w:r w:rsidRPr="007070AB">
        <w:t>is</w:t>
      </w:r>
      <w:r w:rsidR="009037DA">
        <w:t xml:space="preserve"> </w:t>
      </w:r>
      <w:r w:rsidRPr="007070AB">
        <w:t>called</w:t>
      </w:r>
      <w:r w:rsidR="009037DA">
        <w:t xml:space="preserve"> </w:t>
      </w:r>
      <w:r w:rsidRPr="007070AB">
        <w:t>&lt;Control&gt;</w:t>
      </w:r>
      <w:proofErr w:type="spellStart"/>
      <w:r w:rsidR="00DF242B">
        <w:t>UserControl</w:t>
      </w:r>
      <w:proofErr w:type="spellEnd"/>
      <w:r w:rsidR="009037DA">
        <w:t xml:space="preserve"> </w:t>
      </w:r>
      <w:r w:rsidRPr="007070AB">
        <w:t>and</w:t>
      </w:r>
      <w:r w:rsidR="009037DA">
        <w:t xml:space="preserve"> </w:t>
      </w:r>
      <w:r w:rsidRPr="007070AB">
        <w:t>is</w:t>
      </w:r>
      <w:r w:rsidR="009037DA">
        <w:t xml:space="preserve"> </w:t>
      </w:r>
      <w:r w:rsidRPr="007070AB">
        <w:t>created</w:t>
      </w:r>
      <w:r w:rsidR="009037DA">
        <w:t xml:space="preserve"> </w:t>
      </w:r>
      <w:r w:rsidRPr="007070AB">
        <w:t>in</w:t>
      </w:r>
      <w:r w:rsidR="009037DA">
        <w:t xml:space="preserve"> </w:t>
      </w:r>
      <w:r w:rsidRPr="007070AB">
        <w:t>the</w:t>
      </w:r>
      <w:r w:rsidR="009037DA">
        <w:t xml:space="preserve"> </w:t>
      </w:r>
      <w:r w:rsidR="005B2F0C" w:rsidRPr="007070AB">
        <w:t>&lt;Control&gt;</w:t>
      </w:r>
      <w:proofErr w:type="spellStart"/>
      <w:r w:rsidR="00DF242B">
        <w:t>UserControl</w:t>
      </w:r>
      <w:r w:rsidR="005B2F0C" w:rsidRPr="007070AB">
        <w:t>.cs</w:t>
      </w:r>
      <w:proofErr w:type="spellEnd"/>
      <w:r w:rsidR="009037DA">
        <w:t xml:space="preserve"> </w:t>
      </w:r>
      <w:r w:rsidR="005B2F0C" w:rsidRPr="007070AB">
        <w:t>or</w:t>
      </w:r>
      <w:r w:rsidR="009037DA">
        <w:t xml:space="preserve"> </w:t>
      </w:r>
      <w:r w:rsidRPr="007070AB">
        <w:t>&lt;Control&gt;</w:t>
      </w:r>
      <w:proofErr w:type="spellStart"/>
      <w:r w:rsidR="00DF242B">
        <w:t>UserControl.</w:t>
      </w:r>
      <w:r w:rsidRPr="007070AB">
        <w:t>vb</w:t>
      </w:r>
      <w:proofErr w:type="spellEnd"/>
      <w:r w:rsidRPr="007070AB">
        <w:t>.</w:t>
      </w:r>
    </w:p>
    <w:tbl>
      <w:tblPr>
        <w:tblW w:w="860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40"/>
        <w:gridCol w:w="6164"/>
      </w:tblGrid>
      <w:tr w:rsidR="00B17631">
        <w:trPr>
          <w:tblHeader/>
        </w:trPr>
        <w:tc>
          <w:tcPr>
            <w:tcW w:w="2440"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Control</w:t>
            </w:r>
          </w:p>
        </w:tc>
        <w:tc>
          <w:tcPr>
            <w:tcW w:w="6164"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Button</w:t>
            </w:r>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button</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r w:rsidR="009037DA">
              <w:t xml:space="preserve"> </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Footer</w:t>
            </w:r>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footer</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Header</w:t>
            </w:r>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header</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Menu</w:t>
            </w:r>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menu</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proofErr w:type="spellStart"/>
            <w:r w:rsidRPr="00E75A61">
              <w:t>Menu_Item</w:t>
            </w:r>
            <w:proofErr w:type="spellEnd"/>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menu</w:t>
            </w:r>
            <w:r w:rsidR="009037DA">
              <w:t xml:space="preserve"> </w:t>
            </w:r>
            <w:r w:rsidRPr="00E75A61">
              <w:t>item</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proofErr w:type="spellStart"/>
            <w:r w:rsidRPr="00E75A61">
              <w:t>Menu_Item_Highlighted</w:t>
            </w:r>
            <w:proofErr w:type="spellEnd"/>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highlighted</w:t>
            </w:r>
            <w:r w:rsidR="009037DA">
              <w:t xml:space="preserve"> </w:t>
            </w:r>
            <w:r w:rsidRPr="00E75A61">
              <w:t>menu</w:t>
            </w:r>
            <w:r w:rsidR="009037DA">
              <w:t xml:space="preserve"> </w:t>
            </w:r>
            <w:r w:rsidRPr="00E75A61">
              <w:t>item</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Pagination</w:t>
            </w:r>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pagination</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proofErr w:type="spellStart"/>
            <w:r w:rsidRPr="00E75A61">
              <w:t>Range_Filter</w:t>
            </w:r>
            <w:proofErr w:type="spellEnd"/>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proofErr w:type="gramStart"/>
            <w:r w:rsidRPr="00E75A61">
              <w:t>range</w:t>
            </w:r>
            <w:r w:rsidR="009037DA">
              <w:t xml:space="preserve"> </w:t>
            </w:r>
            <w:r w:rsidRPr="00E75A61">
              <w:t>filter</w:t>
            </w:r>
            <w:proofErr w:type="gramEnd"/>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r w:rsidR="00B17631" w:rsidRPr="00E75A61">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Search</w:t>
            </w:r>
          </w:p>
        </w:tc>
        <w:tc>
          <w:tcPr>
            <w:tcW w:w="616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default</w:t>
            </w:r>
            <w:r w:rsidR="009037DA">
              <w:t xml:space="preserve"> </w:t>
            </w:r>
            <w:r w:rsidRPr="00E75A61">
              <w:t>search</w:t>
            </w:r>
            <w:r w:rsidR="009037DA">
              <w:t xml:space="preserve"> </w:t>
            </w:r>
            <w:r w:rsidRPr="00E75A61">
              <w:t>control</w:t>
            </w:r>
            <w:r w:rsidR="009037DA">
              <w:t xml:space="preserve"> </w:t>
            </w:r>
            <w:r w:rsidRPr="00E75A61">
              <w:t>used</w:t>
            </w:r>
            <w:r w:rsidR="009037DA">
              <w:t xml:space="preserve"> </w:t>
            </w:r>
            <w:r w:rsidRPr="00E75A61">
              <w:t>by</w:t>
            </w:r>
            <w:r w:rsidR="009037DA">
              <w:t xml:space="preserve"> </w:t>
            </w:r>
            <w:r w:rsidRPr="00E75A61">
              <w:t>the</w:t>
            </w:r>
            <w:r w:rsidR="009037DA">
              <w:t xml:space="preserve"> </w:t>
            </w:r>
            <w:r w:rsidRPr="00E75A61">
              <w:t>web</w:t>
            </w:r>
            <w:r w:rsidR="009037DA">
              <w:t xml:space="preserve"> </w:t>
            </w:r>
            <w:r w:rsidRPr="00E75A61">
              <w:t>pages.</w:t>
            </w:r>
          </w:p>
        </w:tc>
      </w:tr>
    </w:tbl>
    <w:p w:rsidR="00B17631" w:rsidRPr="006B12EA" w:rsidRDefault="00B17631" w:rsidP="006B12EA">
      <w:r w:rsidRPr="006B12EA">
        <w:t>This</w:t>
      </w:r>
      <w:r w:rsidR="009037DA">
        <w:t xml:space="preserve"> </w:t>
      </w:r>
      <w:r w:rsidRPr="006B12EA">
        <w:t>folder</w:t>
      </w:r>
      <w:r w:rsidR="009037DA">
        <w:t xml:space="preserve"> </w:t>
      </w:r>
      <w:r w:rsidR="00DA3714" w:rsidRPr="006B12EA">
        <w:t>also</w:t>
      </w:r>
      <w:r w:rsidR="009037DA">
        <w:t xml:space="preserve"> </w:t>
      </w:r>
      <w:r w:rsidR="00DA3714" w:rsidRPr="006B12EA">
        <w:t>contains</w:t>
      </w:r>
      <w:r w:rsidR="009037DA">
        <w:t xml:space="preserve"> </w:t>
      </w:r>
      <w:r w:rsidR="0068564F" w:rsidRPr="006B12EA">
        <w:t>the</w:t>
      </w:r>
      <w:r w:rsidR="009037DA">
        <w:t xml:space="preserve"> </w:t>
      </w:r>
      <w:r w:rsidR="00263860">
        <w:t>standard</w:t>
      </w:r>
      <w:r w:rsidR="009037DA">
        <w:t xml:space="preserve"> </w:t>
      </w:r>
      <w:r w:rsidR="00263860">
        <w:t>log</w:t>
      </w:r>
      <w:r w:rsidRPr="006B12EA">
        <w:t>in</w:t>
      </w:r>
      <w:r w:rsidR="009037DA">
        <w:t xml:space="preserve"> </w:t>
      </w:r>
      <w:r w:rsidRPr="006B12EA">
        <w:t>and</w:t>
      </w:r>
      <w:r w:rsidR="009037DA">
        <w:t xml:space="preserve"> </w:t>
      </w:r>
      <w:r w:rsidRPr="006B12EA">
        <w:t>error</w:t>
      </w:r>
      <w:r w:rsidR="009037DA">
        <w:t xml:space="preserve"> </w:t>
      </w:r>
      <w:r w:rsidRPr="006B12EA">
        <w:t>pages</w:t>
      </w:r>
      <w:r w:rsidR="009037DA">
        <w:t xml:space="preserve"> </w:t>
      </w:r>
      <w:r w:rsidRPr="006B12EA">
        <w:t>needed</w:t>
      </w:r>
      <w:r w:rsidR="009037DA">
        <w:t xml:space="preserve"> </w:t>
      </w:r>
      <w:r w:rsidRPr="006B12EA">
        <w:t>by</w:t>
      </w:r>
      <w:r w:rsidR="009037DA">
        <w:t xml:space="preserve"> </w:t>
      </w:r>
      <w:r w:rsidRPr="006B12EA">
        <w:t>every</w:t>
      </w:r>
      <w:r w:rsidR="009037DA">
        <w:t xml:space="preserve"> </w:t>
      </w:r>
      <w:r w:rsidRPr="006B12EA">
        <w:t>application.</w:t>
      </w:r>
      <w:r w:rsidR="009037DA">
        <w:t xml:space="preserve">  </w:t>
      </w:r>
      <w:r w:rsidRPr="006B12EA">
        <w:t>These</w:t>
      </w:r>
      <w:r w:rsidR="009037DA">
        <w:t xml:space="preserve"> </w:t>
      </w:r>
      <w:r w:rsidRPr="006B12EA">
        <w:t>pages</w:t>
      </w:r>
      <w:r w:rsidR="009037DA">
        <w:t xml:space="preserve"> </w:t>
      </w:r>
      <w:r w:rsidRPr="006B12EA">
        <w:t>are</w:t>
      </w:r>
      <w:r w:rsidR="009037DA">
        <w:t xml:space="preserve"> </w:t>
      </w:r>
      <w:r w:rsidR="00DB7021">
        <w:t>created</w:t>
      </w:r>
      <w:r w:rsidR="009037DA">
        <w:t xml:space="preserve"> </w:t>
      </w:r>
      <w:r w:rsidRPr="006B12EA">
        <w:t>automatically</w:t>
      </w:r>
      <w:r w:rsidR="009037DA">
        <w:t xml:space="preserve"> </w:t>
      </w:r>
      <w:r w:rsidRPr="006B12EA">
        <w:t>for</w:t>
      </w:r>
      <w:r w:rsidR="009037DA">
        <w:t xml:space="preserve"> </w:t>
      </w:r>
      <w:r w:rsidRPr="006B12EA">
        <w:t>every</w:t>
      </w:r>
      <w:r w:rsidR="009037DA">
        <w:t xml:space="preserve"> </w:t>
      </w:r>
      <w:r w:rsidRPr="006B12EA">
        <w:t>application</w:t>
      </w:r>
      <w:r w:rsidR="009037DA">
        <w:t xml:space="preserve"> </w:t>
      </w:r>
      <w:r w:rsidRPr="006B12EA">
        <w:t>and</w:t>
      </w:r>
      <w:r w:rsidR="009037DA">
        <w:t xml:space="preserve"> </w:t>
      </w:r>
      <w:r w:rsidRPr="006B12EA">
        <w:t>can</w:t>
      </w:r>
      <w:r w:rsidR="009037DA">
        <w:t xml:space="preserve"> </w:t>
      </w:r>
      <w:r w:rsidRPr="006B12EA">
        <w:t>be</w:t>
      </w:r>
      <w:r w:rsidR="009037DA">
        <w:t xml:space="preserve"> </w:t>
      </w:r>
      <w:r w:rsidRPr="006B12EA">
        <w:t>changed</w:t>
      </w:r>
      <w:r w:rsidR="009037DA">
        <w:t xml:space="preserve"> </w:t>
      </w:r>
      <w:r w:rsidRPr="006B12EA">
        <w:t>or</w:t>
      </w:r>
      <w:r w:rsidR="009037DA">
        <w:t xml:space="preserve"> </w:t>
      </w:r>
      <w:r w:rsidRPr="006B12EA">
        <w:t>extended</w:t>
      </w:r>
      <w:r w:rsidR="009037DA">
        <w:t xml:space="preserve"> </w:t>
      </w:r>
      <w:r w:rsidR="00263860">
        <w:t>via</w:t>
      </w:r>
      <w:r w:rsidR="009037DA">
        <w:t xml:space="preserve"> </w:t>
      </w:r>
      <w:r w:rsidR="00263860">
        <w:t>the</w:t>
      </w:r>
      <w:r w:rsidR="009037DA">
        <w:t xml:space="preserve"> </w:t>
      </w:r>
      <w:r w:rsidR="00263860">
        <w:t>customizable</w:t>
      </w:r>
      <w:r w:rsidR="009037DA">
        <w:t xml:space="preserve"> </w:t>
      </w:r>
      <w:r w:rsidR="00263860">
        <w:t>class</w:t>
      </w:r>
      <w:r w:rsidR="009037DA">
        <w:t xml:space="preserve"> </w:t>
      </w:r>
      <w:r w:rsidRPr="006B12EA">
        <w:t>files</w:t>
      </w:r>
      <w:r w:rsidR="009037DA">
        <w:t xml:space="preserve"> </w:t>
      </w:r>
      <w:r w:rsidR="00263860">
        <w:t>(</w:t>
      </w:r>
      <w:r w:rsidR="00263860" w:rsidRPr="006B12EA">
        <w:t>code-behind</w:t>
      </w:r>
      <w:r w:rsidR="009037DA">
        <w:t xml:space="preserve"> </w:t>
      </w:r>
      <w:r w:rsidR="00263860">
        <w:t>files)</w:t>
      </w:r>
      <w:r w:rsidRPr="006B12EA">
        <w:t>.</w:t>
      </w:r>
    </w:p>
    <w:tbl>
      <w:tblPr>
        <w:tblW w:w="981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995"/>
        <w:gridCol w:w="6815"/>
      </w:tblGrid>
      <w:tr w:rsidR="00B17631">
        <w:trPr>
          <w:tblHeader/>
        </w:trPr>
        <w:tc>
          <w:tcPr>
            <w:tcW w:w="2995"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6815"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E75A61">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Forbidden.aspx</w:t>
            </w:r>
          </w:p>
        </w:tc>
        <w:tc>
          <w:tcPr>
            <w:tcW w:w="681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The</w:t>
            </w:r>
            <w:r w:rsidR="009037DA">
              <w:t xml:space="preserve"> </w:t>
            </w:r>
            <w:r w:rsidRPr="00E75A61">
              <w:t>Forbidden.aspx</w:t>
            </w:r>
            <w:r w:rsidR="009037DA">
              <w:t xml:space="preserve"> </w:t>
            </w:r>
            <w:r w:rsidR="00AF7AC6">
              <w:t xml:space="preserve">page </w:t>
            </w:r>
            <w:r w:rsidR="00D40448">
              <w:t xml:space="preserve">and </w:t>
            </w:r>
            <w:r w:rsidRPr="00E75A61">
              <w:t>its</w:t>
            </w:r>
            <w:r w:rsidR="009037DA">
              <w:t xml:space="preserve"> </w:t>
            </w:r>
            <w:r w:rsidRPr="00E75A61">
              <w:t>code-behind</w:t>
            </w:r>
            <w:r w:rsidR="009037DA">
              <w:t xml:space="preserve"> </w:t>
            </w:r>
            <w:r w:rsidRPr="00E75A61">
              <w:t>files</w:t>
            </w:r>
            <w:r w:rsidR="009037DA">
              <w:t xml:space="preserve"> </w:t>
            </w:r>
            <w:r w:rsidRPr="00E75A61">
              <w:t>are</w:t>
            </w:r>
            <w:r w:rsidR="009037DA">
              <w:t xml:space="preserve"> </w:t>
            </w:r>
            <w:r w:rsidR="00AF7AC6">
              <w:t>placed</w:t>
            </w:r>
            <w:r w:rsidR="009037DA">
              <w:t xml:space="preserve"> </w:t>
            </w:r>
            <w:r w:rsidRPr="00E75A61">
              <w:t>in</w:t>
            </w:r>
            <w:r w:rsidR="009037DA">
              <w:t xml:space="preserve"> </w:t>
            </w:r>
            <w:r w:rsidRPr="00E75A61">
              <w:t>this</w:t>
            </w:r>
            <w:r w:rsidR="009037DA">
              <w:t xml:space="preserve"> </w:t>
            </w:r>
            <w:r w:rsidRPr="00E75A61">
              <w:t>folder.</w:t>
            </w:r>
          </w:p>
        </w:tc>
      </w:tr>
      <w:tr w:rsidR="00B17631" w:rsidRPr="00E75A61">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Internal_Server_Error</w:t>
            </w:r>
            <w:r w:rsidR="0001205E">
              <w:t>.aspx</w:t>
            </w:r>
          </w:p>
        </w:tc>
        <w:tc>
          <w:tcPr>
            <w:tcW w:w="681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This</w:t>
            </w:r>
            <w:r w:rsidR="009037DA">
              <w:t xml:space="preserve"> </w:t>
            </w:r>
            <w:r w:rsidRPr="00E75A61">
              <w:t>page</w:t>
            </w:r>
            <w:r w:rsidR="009037DA">
              <w:t xml:space="preserve"> </w:t>
            </w:r>
            <w:r w:rsidRPr="00E75A61">
              <w:t>is</w:t>
            </w:r>
            <w:r w:rsidR="009037DA">
              <w:t xml:space="preserve"> </w:t>
            </w:r>
            <w:r w:rsidRPr="00E75A61">
              <w:t>displayed</w:t>
            </w:r>
            <w:r w:rsidR="009037DA">
              <w:t xml:space="preserve"> </w:t>
            </w:r>
            <w:r w:rsidRPr="00E75A61">
              <w:t>when</w:t>
            </w:r>
            <w:r w:rsidR="009037DA">
              <w:t xml:space="preserve"> </w:t>
            </w:r>
            <w:r w:rsidRPr="00E75A61">
              <w:t>there</w:t>
            </w:r>
            <w:r w:rsidR="009037DA">
              <w:t xml:space="preserve"> </w:t>
            </w:r>
            <w:r w:rsidRPr="00E75A61">
              <w:t>is</w:t>
            </w:r>
            <w:r w:rsidR="009037DA">
              <w:t xml:space="preserve"> </w:t>
            </w:r>
            <w:r w:rsidRPr="00E75A61">
              <w:t>an</w:t>
            </w:r>
            <w:r w:rsidR="009037DA">
              <w:t xml:space="preserve"> </w:t>
            </w:r>
            <w:r w:rsidRPr="00E75A61">
              <w:t>internal</w:t>
            </w:r>
            <w:r w:rsidR="009037DA">
              <w:t xml:space="preserve"> </w:t>
            </w:r>
            <w:r w:rsidRPr="00E75A61">
              <w:t>error</w:t>
            </w:r>
            <w:r w:rsidR="009037DA">
              <w:t xml:space="preserve"> </w:t>
            </w:r>
            <w:r w:rsidRPr="00E75A61">
              <w:t>or</w:t>
            </w:r>
            <w:r w:rsidR="009037DA">
              <w:t xml:space="preserve"> </w:t>
            </w:r>
            <w:r w:rsidRPr="00E75A61">
              <w:t>the</w:t>
            </w:r>
            <w:r w:rsidR="009037DA">
              <w:t xml:space="preserve"> </w:t>
            </w:r>
            <w:r w:rsidRPr="00E75A61">
              <w:t>requested</w:t>
            </w:r>
            <w:r w:rsidR="009037DA">
              <w:t xml:space="preserve"> </w:t>
            </w:r>
            <w:r w:rsidRPr="00E75A61">
              <w:t>page</w:t>
            </w:r>
            <w:r w:rsidR="009037DA">
              <w:t xml:space="preserve"> </w:t>
            </w:r>
            <w:r w:rsidRPr="00E75A61">
              <w:t>does</w:t>
            </w:r>
            <w:r w:rsidR="009037DA">
              <w:t xml:space="preserve"> </w:t>
            </w:r>
            <w:r w:rsidRPr="00E75A61">
              <w:t>not</w:t>
            </w:r>
            <w:r w:rsidR="009037DA">
              <w:t xml:space="preserve"> </w:t>
            </w:r>
            <w:r w:rsidRPr="00E75A61">
              <w:t>exist.</w:t>
            </w:r>
            <w:r w:rsidR="009037DA">
              <w:t xml:space="preserve">  </w:t>
            </w:r>
            <w:r w:rsidRPr="00E75A61">
              <w:t>If</w:t>
            </w:r>
            <w:r w:rsidR="009037DA">
              <w:t xml:space="preserve"> </w:t>
            </w:r>
            <w:r w:rsidRPr="00E75A61">
              <w:t>you</w:t>
            </w:r>
            <w:r w:rsidR="009037DA">
              <w:t xml:space="preserve"> </w:t>
            </w:r>
            <w:r w:rsidRPr="00E75A61">
              <w:t>wish</w:t>
            </w:r>
            <w:r w:rsidR="009037DA">
              <w:t xml:space="preserve"> </w:t>
            </w:r>
            <w:r w:rsidRPr="00E75A61">
              <w:t>to</w:t>
            </w:r>
            <w:r w:rsidR="009037DA">
              <w:t xml:space="preserve"> </w:t>
            </w:r>
            <w:r w:rsidRPr="00E75A61">
              <w:t>change</w:t>
            </w:r>
            <w:r w:rsidR="009037DA">
              <w:t xml:space="preserve"> </w:t>
            </w:r>
            <w:r w:rsidRPr="00E75A61">
              <w:t>this</w:t>
            </w:r>
            <w:r w:rsidR="009037DA">
              <w:t xml:space="preserve"> </w:t>
            </w:r>
            <w:r w:rsidRPr="00E75A61">
              <w:t>page</w:t>
            </w:r>
            <w:r w:rsidR="009037DA">
              <w:t xml:space="preserve"> </w:t>
            </w:r>
            <w:r w:rsidRPr="00E75A61">
              <w:t>to</w:t>
            </w:r>
            <w:r w:rsidR="009037DA">
              <w:t xml:space="preserve"> </w:t>
            </w:r>
            <w:r w:rsidRPr="00E75A61">
              <w:t>a</w:t>
            </w:r>
            <w:r w:rsidR="009037DA">
              <w:t xml:space="preserve"> </w:t>
            </w:r>
            <w:r w:rsidRPr="00E75A61">
              <w:t>different</w:t>
            </w:r>
            <w:r w:rsidR="009037DA">
              <w:t xml:space="preserve"> </w:t>
            </w:r>
            <w:r w:rsidRPr="00E75A61">
              <w:t>page,</w:t>
            </w:r>
            <w:r w:rsidR="009037DA">
              <w:t xml:space="preserve"> </w:t>
            </w:r>
            <w:r w:rsidRPr="00E75A61">
              <w:t>change</w:t>
            </w:r>
            <w:r w:rsidR="009037DA">
              <w:t xml:space="preserve"> </w:t>
            </w:r>
            <w:r w:rsidR="008F38C6">
              <w:t xml:space="preserve">your application’s </w:t>
            </w:r>
            <w:proofErr w:type="spellStart"/>
            <w:r w:rsidR="008F38C6">
              <w:t>Web.config</w:t>
            </w:r>
            <w:proofErr w:type="spellEnd"/>
            <w:r w:rsidR="009037DA">
              <w:t xml:space="preserve"> </w:t>
            </w:r>
            <w:r w:rsidRPr="00E75A61">
              <w:t>file</w:t>
            </w:r>
            <w:r w:rsidR="009037DA">
              <w:t xml:space="preserve"> </w:t>
            </w:r>
            <w:r w:rsidRPr="00E75A61">
              <w:t>by</w:t>
            </w:r>
            <w:r w:rsidR="009037DA">
              <w:t xml:space="preserve"> </w:t>
            </w:r>
            <w:r w:rsidRPr="00E75A61">
              <w:t>changing</w:t>
            </w:r>
            <w:r w:rsidR="009037DA">
              <w:t xml:space="preserve"> </w:t>
            </w:r>
            <w:r w:rsidRPr="00E75A61">
              <w:t>the</w:t>
            </w:r>
            <w:r w:rsidR="009037DA">
              <w:t xml:space="preserve"> </w:t>
            </w:r>
            <w:proofErr w:type="spellStart"/>
            <w:r w:rsidRPr="00E75A61">
              <w:t>customErrors</w:t>
            </w:r>
            <w:proofErr w:type="spellEnd"/>
            <w:r w:rsidR="009037DA">
              <w:t xml:space="preserve"> </w:t>
            </w:r>
            <w:r w:rsidRPr="00E75A61">
              <w:t>section.</w:t>
            </w:r>
          </w:p>
        </w:tc>
      </w:tr>
      <w:tr w:rsidR="00B17631" w:rsidRPr="00E75A61">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Show_Error.aspx</w:t>
            </w:r>
          </w:p>
        </w:tc>
        <w:tc>
          <w:tcPr>
            <w:tcW w:w="681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When</w:t>
            </w:r>
            <w:r w:rsidR="009037DA">
              <w:t xml:space="preserve"> </w:t>
            </w:r>
            <w:r w:rsidRPr="00E75A61">
              <w:t>creating</w:t>
            </w:r>
            <w:r w:rsidR="009037DA">
              <w:t xml:space="preserve"> </w:t>
            </w:r>
            <w:r w:rsidRPr="00E75A61">
              <w:t>an</w:t>
            </w:r>
            <w:r w:rsidR="009037DA">
              <w:t xml:space="preserve"> </w:t>
            </w:r>
            <w:r w:rsidRPr="00E75A61">
              <w:t>application,</w:t>
            </w:r>
            <w:r w:rsidR="009037DA">
              <w:t xml:space="preserve"> </w:t>
            </w:r>
            <w:r w:rsidRPr="00E75A61">
              <w:t>Iron</w:t>
            </w:r>
            <w:r w:rsidR="009037DA">
              <w:t xml:space="preserve"> </w:t>
            </w:r>
            <w:r w:rsidRPr="00E75A61">
              <w:t>Speed</w:t>
            </w:r>
            <w:r w:rsidR="009037DA">
              <w:t xml:space="preserve"> </w:t>
            </w:r>
            <w:r w:rsidRPr="00E75A61">
              <w:t>Designer</w:t>
            </w:r>
            <w:r w:rsidR="009037DA">
              <w:t xml:space="preserve"> </w:t>
            </w:r>
            <w:r w:rsidR="00D8250A">
              <w:t>creates</w:t>
            </w:r>
            <w:r w:rsidR="009037DA">
              <w:t xml:space="preserve"> </w:t>
            </w:r>
            <w:r w:rsidRPr="00E75A61">
              <w:t>a</w:t>
            </w:r>
            <w:r w:rsidR="009037DA">
              <w:t xml:space="preserve"> </w:t>
            </w:r>
            <w:r w:rsidRPr="00E75A61">
              <w:t>page</w:t>
            </w:r>
            <w:r w:rsidR="009037DA">
              <w:t xml:space="preserve"> </w:t>
            </w:r>
            <w:r w:rsidRPr="00E75A61">
              <w:t>called</w:t>
            </w:r>
            <w:r w:rsidR="009037DA">
              <w:t xml:space="preserve"> </w:t>
            </w:r>
            <w:r w:rsidRPr="00E75A61">
              <w:t>Show_Error.aspx</w:t>
            </w:r>
            <w:r w:rsidR="009037DA">
              <w:t xml:space="preserve"> </w:t>
            </w:r>
            <w:r w:rsidRPr="00E75A61">
              <w:t>in</w:t>
            </w:r>
            <w:r w:rsidR="009037DA">
              <w:t xml:space="preserve"> </w:t>
            </w:r>
            <w:r w:rsidRPr="00E75A61">
              <w:t>this</w:t>
            </w:r>
            <w:r w:rsidR="009037DA">
              <w:t xml:space="preserve"> </w:t>
            </w:r>
            <w:r w:rsidRPr="00E75A61">
              <w:t>folder.</w:t>
            </w:r>
            <w:r w:rsidR="009037DA">
              <w:t xml:space="preserve">  </w:t>
            </w:r>
            <w:r w:rsidRPr="00E75A61">
              <w:t>This</w:t>
            </w:r>
            <w:r w:rsidR="009037DA">
              <w:t xml:space="preserve"> </w:t>
            </w:r>
            <w:r w:rsidRPr="00E75A61">
              <w:t>page</w:t>
            </w:r>
            <w:r w:rsidR="009037DA">
              <w:t xml:space="preserve"> </w:t>
            </w:r>
            <w:r w:rsidRPr="00E75A61">
              <w:t>is</w:t>
            </w:r>
            <w:r w:rsidR="009037DA">
              <w:t xml:space="preserve"> </w:t>
            </w:r>
            <w:r w:rsidRPr="00E75A61">
              <w:t>displayed</w:t>
            </w:r>
            <w:r w:rsidR="009037DA">
              <w:t xml:space="preserve"> </w:t>
            </w:r>
            <w:r w:rsidRPr="00E75A61">
              <w:t>when</w:t>
            </w:r>
            <w:r w:rsidR="009037DA">
              <w:t xml:space="preserve"> </w:t>
            </w:r>
            <w:r w:rsidRPr="00E75A61">
              <w:t>there</w:t>
            </w:r>
            <w:r w:rsidR="009037DA">
              <w:t xml:space="preserve"> </w:t>
            </w:r>
            <w:r w:rsidRPr="00E75A61">
              <w:t>is</w:t>
            </w:r>
            <w:r w:rsidR="009037DA">
              <w:t xml:space="preserve"> </w:t>
            </w:r>
            <w:r w:rsidRPr="00E75A61">
              <w:t>an</w:t>
            </w:r>
            <w:r w:rsidR="009037DA">
              <w:t xml:space="preserve"> </w:t>
            </w:r>
            <w:r w:rsidRPr="00E75A61">
              <w:t>error</w:t>
            </w:r>
            <w:r w:rsidR="009037DA">
              <w:t xml:space="preserve"> </w:t>
            </w:r>
            <w:r w:rsidRPr="00E75A61">
              <w:t>on</w:t>
            </w:r>
            <w:r w:rsidR="009037DA">
              <w:t xml:space="preserve"> </w:t>
            </w:r>
            <w:r w:rsidRPr="00E75A61">
              <w:t>one</w:t>
            </w:r>
            <w:r w:rsidR="009037DA">
              <w:t xml:space="preserve"> </w:t>
            </w:r>
            <w:r w:rsidRPr="00E75A61">
              <w:t>of</w:t>
            </w:r>
            <w:r w:rsidR="009037DA">
              <w:t xml:space="preserve"> </w:t>
            </w:r>
            <w:r w:rsidRPr="00E75A61">
              <w:t>the</w:t>
            </w:r>
            <w:r w:rsidR="009037DA">
              <w:t xml:space="preserve"> </w:t>
            </w:r>
            <w:r w:rsidRPr="00E75A61">
              <w:t>pages</w:t>
            </w:r>
            <w:r w:rsidR="009037DA">
              <w:t xml:space="preserve"> </w:t>
            </w:r>
            <w:r w:rsidR="00AF7AC6">
              <w:t>built with</w:t>
            </w:r>
            <w:r w:rsidR="009037DA">
              <w:t xml:space="preserve"> </w:t>
            </w:r>
            <w:r w:rsidRPr="00E75A61">
              <w:t>Iron</w:t>
            </w:r>
            <w:r w:rsidR="009037DA">
              <w:t xml:space="preserve"> </w:t>
            </w:r>
            <w:r w:rsidRPr="00E75A61">
              <w:t>Speed</w:t>
            </w:r>
            <w:r w:rsidR="009037DA">
              <w:t xml:space="preserve"> </w:t>
            </w:r>
            <w:r w:rsidRPr="00E75A61">
              <w:t>Designer.</w:t>
            </w:r>
          </w:p>
        </w:tc>
      </w:tr>
      <w:tr w:rsidR="00B17631" w:rsidRPr="00E75A61">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SignIn.aspx</w:t>
            </w:r>
          </w:p>
        </w:tc>
        <w:tc>
          <w:tcPr>
            <w:tcW w:w="681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When</w:t>
            </w:r>
            <w:r w:rsidR="009037DA">
              <w:t xml:space="preserve"> </w:t>
            </w:r>
            <w:r w:rsidRPr="00E75A61">
              <w:t>creating</w:t>
            </w:r>
            <w:r w:rsidR="009037DA">
              <w:t xml:space="preserve"> </w:t>
            </w:r>
            <w:r w:rsidRPr="00E75A61">
              <w:t>an</w:t>
            </w:r>
            <w:r w:rsidR="009037DA">
              <w:t xml:space="preserve"> </w:t>
            </w:r>
            <w:r w:rsidRPr="00E75A61">
              <w:t>application,</w:t>
            </w:r>
            <w:r w:rsidR="009037DA">
              <w:t xml:space="preserve"> </w:t>
            </w:r>
            <w:r w:rsidRPr="00E75A61">
              <w:t>Iron</w:t>
            </w:r>
            <w:r w:rsidR="009037DA">
              <w:t xml:space="preserve"> </w:t>
            </w:r>
            <w:r w:rsidRPr="00E75A61">
              <w:t>Speed</w:t>
            </w:r>
            <w:r w:rsidR="009037DA">
              <w:t xml:space="preserve"> </w:t>
            </w:r>
            <w:r w:rsidRPr="00E75A61">
              <w:t>Designer</w:t>
            </w:r>
            <w:r w:rsidR="009037DA">
              <w:t xml:space="preserve"> </w:t>
            </w:r>
            <w:r w:rsidR="00D8250A">
              <w:t>creates</w:t>
            </w:r>
            <w:r w:rsidR="009037DA">
              <w:t xml:space="preserve"> </w:t>
            </w:r>
            <w:r w:rsidRPr="00E75A61">
              <w:t>a</w:t>
            </w:r>
            <w:r w:rsidR="009037DA">
              <w:t xml:space="preserve"> </w:t>
            </w:r>
            <w:r w:rsidRPr="00E75A61">
              <w:t>page</w:t>
            </w:r>
            <w:r w:rsidR="009037DA">
              <w:t xml:space="preserve"> </w:t>
            </w:r>
            <w:r w:rsidRPr="00E75A61">
              <w:t>definition</w:t>
            </w:r>
            <w:r w:rsidR="009037DA">
              <w:t xml:space="preserve"> </w:t>
            </w:r>
            <w:r w:rsidRPr="00E75A61">
              <w:t>called</w:t>
            </w:r>
            <w:r w:rsidR="009037DA">
              <w:t xml:space="preserve"> </w:t>
            </w:r>
            <w:r w:rsidRPr="00E75A61">
              <w:t>SignIn.aspx</w:t>
            </w:r>
            <w:r w:rsidR="009037DA">
              <w:t xml:space="preserve"> </w:t>
            </w:r>
            <w:r w:rsidRPr="00E75A61">
              <w:t>in</w:t>
            </w:r>
            <w:r w:rsidR="009037DA">
              <w:t xml:space="preserve"> </w:t>
            </w:r>
            <w:r w:rsidRPr="00E75A61">
              <w:t>this</w:t>
            </w:r>
            <w:r w:rsidR="009037DA">
              <w:t xml:space="preserve"> </w:t>
            </w:r>
            <w:r w:rsidRPr="00E75A61">
              <w:t>folder.</w:t>
            </w:r>
            <w:r w:rsidR="009037DA">
              <w:t xml:space="preserve">  </w:t>
            </w:r>
            <w:r w:rsidRPr="00E75A61">
              <w:t>This</w:t>
            </w:r>
            <w:r w:rsidR="009037DA">
              <w:t xml:space="preserve"> </w:t>
            </w:r>
            <w:r w:rsidRPr="00E75A61">
              <w:t>page</w:t>
            </w:r>
            <w:r w:rsidR="009037DA">
              <w:t xml:space="preserve"> </w:t>
            </w:r>
            <w:r w:rsidRPr="00E75A61">
              <w:t>is</w:t>
            </w:r>
            <w:r w:rsidR="009037DA">
              <w:t xml:space="preserve"> </w:t>
            </w:r>
            <w:r w:rsidRPr="00E75A61">
              <w:t>displayed</w:t>
            </w:r>
            <w:r w:rsidR="009037DA">
              <w:t xml:space="preserve"> </w:t>
            </w:r>
            <w:r w:rsidRPr="00E75A61">
              <w:t>when</w:t>
            </w:r>
            <w:r w:rsidR="009037DA">
              <w:t xml:space="preserve"> </w:t>
            </w:r>
            <w:r w:rsidRPr="00E75A61">
              <w:t>the</w:t>
            </w:r>
            <w:r w:rsidR="009037DA">
              <w:t xml:space="preserve"> </w:t>
            </w:r>
            <w:r w:rsidRPr="00E75A61">
              <w:t>application</w:t>
            </w:r>
            <w:r w:rsidR="009037DA">
              <w:t xml:space="preserve"> </w:t>
            </w:r>
            <w:r w:rsidRPr="00E75A61">
              <w:t>user</w:t>
            </w:r>
            <w:r w:rsidR="009037DA">
              <w:t xml:space="preserve"> </w:t>
            </w:r>
            <w:r w:rsidRPr="00E75A61">
              <w:t>requests</w:t>
            </w:r>
            <w:r w:rsidR="009037DA">
              <w:t xml:space="preserve"> </w:t>
            </w:r>
            <w:r w:rsidRPr="00E75A61">
              <w:t>to</w:t>
            </w:r>
            <w:r w:rsidR="009037DA">
              <w:t xml:space="preserve"> </w:t>
            </w:r>
            <w:r w:rsidRPr="00E75A61">
              <w:t>sign</w:t>
            </w:r>
            <w:r w:rsidR="009037DA">
              <w:t xml:space="preserve"> </w:t>
            </w:r>
            <w:r w:rsidRPr="00E75A61">
              <w:t>in</w:t>
            </w:r>
            <w:r w:rsidR="009037DA">
              <w:t xml:space="preserve"> </w:t>
            </w:r>
            <w:r w:rsidRPr="00E75A61">
              <w:t>to</w:t>
            </w:r>
            <w:r w:rsidR="009037DA">
              <w:t xml:space="preserve"> </w:t>
            </w:r>
            <w:r w:rsidRPr="00E75A61">
              <w:t>the</w:t>
            </w:r>
            <w:r w:rsidR="009037DA">
              <w:t xml:space="preserve"> </w:t>
            </w:r>
            <w:r w:rsidRPr="00E75A61">
              <w:t>application.</w:t>
            </w:r>
          </w:p>
        </w:tc>
      </w:tr>
      <w:tr w:rsidR="00B17631" w:rsidRPr="00E75A61">
        <w:trPr>
          <w:cantSplit/>
        </w:trPr>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SignedOut_Confirmation.aspx</w:t>
            </w:r>
          </w:p>
        </w:tc>
        <w:tc>
          <w:tcPr>
            <w:tcW w:w="6815"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E75A61" w:rsidRDefault="00B17631" w:rsidP="00E75A61">
            <w:r w:rsidRPr="00E75A61">
              <w:t>When</w:t>
            </w:r>
            <w:r w:rsidR="009037DA">
              <w:t xml:space="preserve"> </w:t>
            </w:r>
            <w:r w:rsidRPr="00E75A61">
              <w:t>creating</w:t>
            </w:r>
            <w:r w:rsidR="009037DA">
              <w:t xml:space="preserve"> </w:t>
            </w:r>
            <w:r w:rsidRPr="00E75A61">
              <w:t>an</w:t>
            </w:r>
            <w:r w:rsidR="009037DA">
              <w:t xml:space="preserve"> </w:t>
            </w:r>
            <w:r w:rsidRPr="00E75A61">
              <w:t>application,</w:t>
            </w:r>
            <w:r w:rsidR="009037DA">
              <w:t xml:space="preserve"> </w:t>
            </w:r>
            <w:r w:rsidRPr="00E75A61">
              <w:t>Iron</w:t>
            </w:r>
            <w:r w:rsidR="009037DA">
              <w:t xml:space="preserve"> </w:t>
            </w:r>
            <w:r w:rsidRPr="00E75A61">
              <w:t>Speed</w:t>
            </w:r>
            <w:r w:rsidR="009037DA">
              <w:t xml:space="preserve"> </w:t>
            </w:r>
            <w:r w:rsidRPr="00E75A61">
              <w:t>Designer</w:t>
            </w:r>
            <w:r w:rsidR="009037DA">
              <w:t xml:space="preserve"> </w:t>
            </w:r>
            <w:r w:rsidR="00D8250A">
              <w:t>creates</w:t>
            </w:r>
            <w:r w:rsidR="009037DA">
              <w:t xml:space="preserve"> </w:t>
            </w:r>
            <w:r w:rsidRPr="00E75A61">
              <w:t>a</w:t>
            </w:r>
            <w:r w:rsidR="009037DA">
              <w:t xml:space="preserve"> </w:t>
            </w:r>
            <w:r w:rsidRPr="00E75A61">
              <w:t>page</w:t>
            </w:r>
            <w:r w:rsidR="009037DA">
              <w:t xml:space="preserve"> </w:t>
            </w:r>
            <w:r w:rsidRPr="00E75A61">
              <w:t>definition</w:t>
            </w:r>
            <w:r w:rsidR="009037DA">
              <w:t xml:space="preserve"> </w:t>
            </w:r>
            <w:r w:rsidRPr="00E75A61">
              <w:t>called</w:t>
            </w:r>
            <w:r w:rsidR="009037DA">
              <w:t xml:space="preserve"> </w:t>
            </w:r>
            <w:r w:rsidRPr="00E75A61">
              <w:t>SignedOut_Confirmation.aspx</w:t>
            </w:r>
            <w:r w:rsidR="009037DA">
              <w:t xml:space="preserve"> </w:t>
            </w:r>
            <w:r w:rsidRPr="00E75A61">
              <w:t>in</w:t>
            </w:r>
            <w:r w:rsidR="009037DA">
              <w:t xml:space="preserve"> </w:t>
            </w:r>
            <w:r w:rsidRPr="00E75A61">
              <w:t>this</w:t>
            </w:r>
            <w:r w:rsidR="009037DA">
              <w:t xml:space="preserve"> </w:t>
            </w:r>
            <w:r w:rsidRPr="00E75A61">
              <w:t>folder.</w:t>
            </w:r>
            <w:r w:rsidR="009037DA">
              <w:t xml:space="preserve">  </w:t>
            </w:r>
            <w:r w:rsidRPr="00E75A61">
              <w:t>This</w:t>
            </w:r>
            <w:r w:rsidR="009037DA">
              <w:t xml:space="preserve"> </w:t>
            </w:r>
            <w:r w:rsidRPr="00E75A61">
              <w:t>page</w:t>
            </w:r>
            <w:r w:rsidR="009037DA">
              <w:t xml:space="preserve"> </w:t>
            </w:r>
            <w:r w:rsidRPr="00E75A61">
              <w:t>is</w:t>
            </w:r>
            <w:r w:rsidR="009037DA">
              <w:t xml:space="preserve"> </w:t>
            </w:r>
            <w:r w:rsidRPr="00E75A61">
              <w:t>displayed</w:t>
            </w:r>
            <w:r w:rsidR="009037DA">
              <w:t xml:space="preserve"> </w:t>
            </w:r>
            <w:r w:rsidRPr="00E75A61">
              <w:t>when</w:t>
            </w:r>
            <w:r w:rsidR="009037DA">
              <w:t xml:space="preserve"> </w:t>
            </w:r>
            <w:r w:rsidRPr="00E75A61">
              <w:t>the</w:t>
            </w:r>
            <w:r w:rsidR="009037DA">
              <w:t xml:space="preserve"> </w:t>
            </w:r>
            <w:r w:rsidRPr="00E75A61">
              <w:t>application</w:t>
            </w:r>
            <w:r w:rsidR="009037DA">
              <w:t xml:space="preserve"> </w:t>
            </w:r>
            <w:r w:rsidRPr="00E75A61">
              <w:t>user</w:t>
            </w:r>
            <w:r w:rsidR="009037DA">
              <w:t xml:space="preserve"> </w:t>
            </w:r>
            <w:r w:rsidRPr="00E75A61">
              <w:t>signs</w:t>
            </w:r>
            <w:r w:rsidR="009037DA">
              <w:t xml:space="preserve"> </w:t>
            </w:r>
            <w:r w:rsidRPr="00E75A61">
              <w:t>out</w:t>
            </w:r>
            <w:r w:rsidR="009037DA">
              <w:t xml:space="preserve"> </w:t>
            </w:r>
            <w:r w:rsidRPr="00E75A61">
              <w:t>from</w:t>
            </w:r>
            <w:r w:rsidR="009037DA">
              <w:t xml:space="preserve"> </w:t>
            </w:r>
            <w:r w:rsidRPr="00E75A61">
              <w:t>an</w:t>
            </w:r>
            <w:r w:rsidR="009037DA">
              <w:t xml:space="preserve"> </w:t>
            </w:r>
            <w:r w:rsidRPr="00E75A61">
              <w:t>application.</w:t>
            </w:r>
          </w:p>
        </w:tc>
      </w:tr>
    </w:tbl>
    <w:p w:rsidR="00B17631" w:rsidRPr="00720BC3" w:rsidRDefault="005B3157" w:rsidP="00B17631">
      <w:pPr>
        <w:pStyle w:val="Heading3"/>
      </w:pPr>
      <w:bookmarkStart w:id="397" w:name="_Toc46301633"/>
      <w:bookmarkStart w:id="398" w:name="_Toc46553007"/>
      <w:bookmarkStart w:id="399" w:name="_Toc53046138"/>
      <w:bookmarkStart w:id="400" w:name="_Toc74648726"/>
      <w:bookmarkStart w:id="401" w:name="_Toc81301980"/>
      <w:bookmarkStart w:id="402" w:name="_Ref92190244"/>
      <w:bookmarkStart w:id="403" w:name="_Toc105586992"/>
      <w:bookmarkStart w:id="404" w:name="_Toc414885747"/>
      <w:bookmarkStart w:id="405" w:name="_Toc53046151"/>
      <w:r>
        <w:t>&lt;App&gt;</w:t>
      </w:r>
      <w:r w:rsidR="00B17631" w:rsidRPr="00720BC3">
        <w:t>\</w:t>
      </w:r>
      <w:proofErr w:type="spellStart"/>
      <w:r w:rsidR="00B17631" w:rsidRPr="00720BC3">
        <w:t>StoredProcedures</w:t>
      </w:r>
      <w:bookmarkEnd w:id="397"/>
      <w:bookmarkEnd w:id="398"/>
      <w:bookmarkEnd w:id="399"/>
      <w:bookmarkEnd w:id="400"/>
      <w:bookmarkEnd w:id="401"/>
      <w:bookmarkEnd w:id="402"/>
      <w:bookmarkEnd w:id="403"/>
      <w:bookmarkEnd w:id="404"/>
      <w:proofErr w:type="spellEnd"/>
    </w:p>
    <w:p w:rsidR="00B17631" w:rsidRPr="006B12EA" w:rsidRDefault="007048F2" w:rsidP="006B12EA">
      <w:r w:rsidRPr="006B12EA">
        <w:fldChar w:fldCharType="begin"/>
      </w:r>
      <w:r w:rsidR="00B17631" w:rsidRPr="006B12EA">
        <w:instrText>xe</w:instrText>
      </w:r>
      <w:r w:rsidR="009037DA">
        <w:instrText xml:space="preserve"> </w:instrText>
      </w:r>
      <w:r w:rsidR="00B17631" w:rsidRPr="006B12EA">
        <w:instrText>"Stored</w:instrText>
      </w:r>
      <w:r w:rsidR="009037DA">
        <w:instrText xml:space="preserve"> </w:instrText>
      </w:r>
      <w:r w:rsidR="00B17631" w:rsidRPr="006B12EA">
        <w:instrText>procedures</w:instrText>
      </w:r>
      <w:r w:rsidR="00705E6F" w:rsidRPr="006B12EA">
        <w:instrText>:Location</w:instrText>
      </w:r>
      <w:r w:rsidR="009037DA">
        <w:instrText xml:space="preserve"> </w:instrText>
      </w:r>
      <w:r w:rsidR="00705E6F" w:rsidRPr="006B12EA">
        <w:instrText>in</w:instrText>
      </w:r>
      <w:r w:rsidR="009037DA">
        <w:instrText xml:space="preserve"> </w:instrText>
      </w:r>
      <w:r w:rsidR="00705E6F" w:rsidRPr="006B12EA">
        <w:instrText>application</w:instrText>
      </w:r>
      <w:r w:rsidR="009037DA">
        <w:instrText xml:space="preserve"> </w:instrText>
      </w:r>
      <w:r w:rsidR="00705E6F" w:rsidRPr="006B12EA">
        <w:instrText>folder</w:instrText>
      </w:r>
      <w:r w:rsidR="00B17631" w:rsidRPr="006B12EA">
        <w:instrText>"</w:instrText>
      </w:r>
      <w:r w:rsidRPr="006B12EA">
        <w:fldChar w:fldCharType="end"/>
      </w:r>
      <w:r w:rsidRPr="006B12EA">
        <w:fldChar w:fldCharType="begin"/>
      </w:r>
      <w:r w:rsidR="00B17631" w:rsidRPr="006B12EA">
        <w:instrText>xe</w:instrText>
      </w:r>
      <w:r w:rsidR="009037DA">
        <w:instrText xml:space="preserve"> </w:instrText>
      </w:r>
      <w:r w:rsidR="00B17631" w:rsidRPr="006B12EA">
        <w:instrText>"Folder</w:instrText>
      </w:r>
      <w:r w:rsidR="009037DA">
        <w:instrText xml:space="preserve"> </w:instrText>
      </w:r>
      <w:r w:rsidR="00B17631" w:rsidRPr="006B12EA">
        <w:instrText>structure:Stored</w:instrText>
      </w:r>
      <w:r w:rsidR="009037DA">
        <w:instrText xml:space="preserve"> </w:instrText>
      </w:r>
      <w:r w:rsidR="00B17631" w:rsidRPr="006B12EA">
        <w:instrText>procedures</w:instrText>
      </w:r>
      <w:r w:rsidR="009037DA">
        <w:instrText xml:space="preserve"> </w:instrText>
      </w:r>
      <w:r w:rsidR="00B17631" w:rsidRPr="006B12EA">
        <w:instrText>folder"</w:instrText>
      </w:r>
      <w:r w:rsidRPr="006B12EA">
        <w:fldChar w:fldCharType="end"/>
      </w:r>
      <w:r w:rsidRPr="006B12EA">
        <w:fldChar w:fldCharType="begin"/>
      </w:r>
      <w:r w:rsidR="00B17631" w:rsidRPr="006B12EA">
        <w:instrText>xe</w:instrText>
      </w:r>
      <w:r w:rsidR="009037DA">
        <w:instrText xml:space="preserve"> </w:instrText>
      </w:r>
      <w:r w:rsidR="00B17631" w:rsidRPr="006B12EA">
        <w:instrText>"Files:Stored</w:instrText>
      </w:r>
      <w:r w:rsidR="009037DA">
        <w:instrText xml:space="preserve"> </w:instrText>
      </w:r>
      <w:r w:rsidR="00B17631" w:rsidRPr="006B12EA">
        <w:instrText>procedure"</w:instrText>
      </w:r>
      <w:r w:rsidRPr="006B12EA">
        <w:fldChar w:fldCharType="end"/>
      </w:r>
      <w:r w:rsidR="00B17631" w:rsidRPr="006B12EA">
        <w:t>The</w:t>
      </w:r>
      <w:r w:rsidR="009037DA">
        <w:t xml:space="preserve"> </w:t>
      </w:r>
      <w:proofErr w:type="spellStart"/>
      <w:r w:rsidR="00B17631" w:rsidRPr="006B12EA">
        <w:t>StoredProcedures</w:t>
      </w:r>
      <w:proofErr w:type="spellEnd"/>
      <w:r w:rsidR="009037DA">
        <w:t xml:space="preserve"> </w:t>
      </w:r>
      <w:r w:rsidR="00B17631" w:rsidRPr="006B12EA">
        <w:t>sub-folder</w:t>
      </w:r>
      <w:r w:rsidR="009037DA">
        <w:t xml:space="preserve"> </w:t>
      </w:r>
      <w:r w:rsidR="00B17631" w:rsidRPr="006B12EA">
        <w:t>contains</w:t>
      </w:r>
      <w:r w:rsidR="009037DA">
        <w:t xml:space="preserve"> </w:t>
      </w:r>
      <w:r w:rsidR="00B17631" w:rsidRPr="006B12EA">
        <w:t>the</w:t>
      </w:r>
      <w:r w:rsidR="009037DA">
        <w:t xml:space="preserve"> </w:t>
      </w:r>
      <w:r w:rsidR="00B17631" w:rsidRPr="006B12EA">
        <w:t>latest</w:t>
      </w:r>
      <w:r w:rsidR="009037DA">
        <w:t xml:space="preserve"> </w:t>
      </w:r>
      <w:r w:rsidR="00B17631" w:rsidRPr="006B12EA">
        <w:t>deployed</w:t>
      </w:r>
      <w:r w:rsidR="009037DA">
        <w:t xml:space="preserve"> </w:t>
      </w:r>
      <w:r w:rsidR="00B17631" w:rsidRPr="006B12EA">
        <w:t>version</w:t>
      </w:r>
      <w:r w:rsidR="009037DA">
        <w:t xml:space="preserve"> </w:t>
      </w:r>
      <w:r w:rsidR="00B17631" w:rsidRPr="006B12EA">
        <w:t>of</w:t>
      </w:r>
      <w:r w:rsidR="009037DA">
        <w:t xml:space="preserve"> </w:t>
      </w:r>
      <w:r w:rsidR="00B17631" w:rsidRPr="006B12EA">
        <w:t>database</w:t>
      </w:r>
      <w:r w:rsidR="009037DA">
        <w:t xml:space="preserve"> </w:t>
      </w:r>
      <w:r w:rsidR="00B17631" w:rsidRPr="006B12EA">
        <w:t>stored</w:t>
      </w:r>
      <w:r w:rsidR="009037DA">
        <w:t xml:space="preserve"> </w:t>
      </w:r>
      <w:r w:rsidR="00B17631" w:rsidRPr="006B12EA">
        <w:t>procedure</w:t>
      </w:r>
      <w:r w:rsidR="009037DA">
        <w:t xml:space="preserve"> </w:t>
      </w:r>
      <w:r w:rsidR="00B17631" w:rsidRPr="006B12EA">
        <w:t>code</w:t>
      </w:r>
      <w:r w:rsidR="009037DA">
        <w:t xml:space="preserve"> </w:t>
      </w:r>
      <w:r w:rsidR="00B17631" w:rsidRPr="006B12EA">
        <w:t>for</w:t>
      </w:r>
      <w:r w:rsidR="009037DA">
        <w:t xml:space="preserve"> </w:t>
      </w:r>
      <w:r w:rsidR="00B17631" w:rsidRPr="006B12EA">
        <w:t>each</w:t>
      </w:r>
      <w:r w:rsidR="009037DA">
        <w:t xml:space="preserve"> </w:t>
      </w:r>
      <w:r w:rsidR="00B17631" w:rsidRPr="006B12EA">
        <w:t>of</w:t>
      </w:r>
      <w:r w:rsidR="009037DA">
        <w:t xml:space="preserve"> </w:t>
      </w:r>
      <w:r w:rsidR="00B17631" w:rsidRPr="006B12EA">
        <w:t>the</w:t>
      </w:r>
      <w:r w:rsidR="009037DA">
        <w:t xml:space="preserve"> </w:t>
      </w:r>
      <w:r w:rsidR="00B17631" w:rsidRPr="006B12EA">
        <w:t>database</w:t>
      </w:r>
      <w:r w:rsidR="009037DA">
        <w:t xml:space="preserve"> </w:t>
      </w:r>
      <w:r w:rsidR="00B17631" w:rsidRPr="006B12EA">
        <w:t>t</w:t>
      </w:r>
      <w:r w:rsidR="00380571" w:rsidRPr="006B12EA">
        <w:t>ables</w:t>
      </w:r>
      <w:r w:rsidR="009037DA">
        <w:t xml:space="preserve"> </w:t>
      </w:r>
      <w:r w:rsidR="00380571" w:rsidRPr="006B12EA">
        <w:t>used</w:t>
      </w:r>
      <w:r w:rsidR="009037DA">
        <w:t xml:space="preserve"> </w:t>
      </w:r>
      <w:r w:rsidR="00380571" w:rsidRPr="006B12EA">
        <w:t>by</w:t>
      </w:r>
      <w:r w:rsidR="009037DA">
        <w:t xml:space="preserve"> </w:t>
      </w:r>
      <w:r w:rsidR="00380571" w:rsidRPr="006B12EA">
        <w:t>the</w:t>
      </w:r>
      <w:r w:rsidR="009037DA">
        <w:t xml:space="preserve"> </w:t>
      </w:r>
      <w:r w:rsidR="00380571" w:rsidRPr="006B12EA">
        <w:t>application.</w:t>
      </w:r>
      <w:r w:rsidR="009037DA">
        <w:t xml:space="preserve">  </w:t>
      </w:r>
      <w:r w:rsidR="00B17631" w:rsidRPr="006B12EA">
        <w:t>Changes</w:t>
      </w:r>
      <w:r w:rsidR="009037DA">
        <w:t xml:space="preserve"> </w:t>
      </w:r>
      <w:r w:rsidR="00B17631" w:rsidRPr="006B12EA">
        <w:t>to</w:t>
      </w:r>
      <w:r w:rsidR="009037DA">
        <w:t xml:space="preserve"> </w:t>
      </w:r>
      <w:r w:rsidR="00B17631" w:rsidRPr="006B12EA">
        <w:t>the</w:t>
      </w:r>
      <w:r w:rsidR="009037DA">
        <w:t xml:space="preserve"> </w:t>
      </w:r>
      <w:r w:rsidR="00B17631" w:rsidRPr="006B12EA">
        <w:t>stored</w:t>
      </w:r>
      <w:r w:rsidR="009037DA">
        <w:t xml:space="preserve"> </w:t>
      </w:r>
      <w:r w:rsidR="00B17631" w:rsidRPr="006B12EA">
        <w:t>procedures</w:t>
      </w:r>
      <w:r w:rsidR="009037DA">
        <w:t xml:space="preserve"> </w:t>
      </w:r>
      <w:r w:rsidR="00B17631" w:rsidRPr="006B12EA">
        <w:t>will</w:t>
      </w:r>
      <w:r w:rsidR="009037DA">
        <w:t xml:space="preserve"> </w:t>
      </w:r>
      <w:r w:rsidR="00B17631" w:rsidRPr="006B12EA">
        <w:t>be</w:t>
      </w:r>
      <w:r w:rsidR="009037DA">
        <w:t xml:space="preserve"> </w:t>
      </w:r>
      <w:r w:rsidR="00B17631" w:rsidRPr="006B12EA">
        <w:t>overwritten</w:t>
      </w:r>
      <w:r w:rsidR="009037DA">
        <w:t xml:space="preserve"> </w:t>
      </w:r>
      <w:r w:rsidR="00B17631" w:rsidRPr="006B12EA">
        <w:t>when</w:t>
      </w:r>
      <w:r w:rsidR="009037DA">
        <w:t xml:space="preserve"> </w:t>
      </w:r>
      <w:r w:rsidR="00B17631" w:rsidRPr="006B12EA">
        <w:t>the</w:t>
      </w:r>
      <w:r w:rsidR="009037DA">
        <w:t xml:space="preserve"> </w:t>
      </w:r>
      <w:r w:rsidR="00B17631" w:rsidRPr="006B12EA">
        <w:t>application</w:t>
      </w:r>
      <w:r w:rsidR="009037DA">
        <w:t xml:space="preserve"> </w:t>
      </w:r>
      <w:r w:rsidR="00B17631" w:rsidRPr="006B12EA">
        <w:t>is</w:t>
      </w:r>
      <w:r w:rsidR="009037DA">
        <w:t xml:space="preserve"> </w:t>
      </w:r>
      <w:r w:rsidR="00B17631" w:rsidRPr="006B12EA">
        <w:t>built.</w:t>
      </w:r>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4140"/>
        <w:gridCol w:w="5310"/>
      </w:tblGrid>
      <w:tr w:rsidR="00B17631">
        <w:trPr>
          <w:tblHeader/>
        </w:trPr>
        <w:tc>
          <w:tcPr>
            <w:tcW w:w="4140"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5310"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6B12EA">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6B12EA" w:rsidRDefault="00B17631" w:rsidP="006B12EA">
            <w:r w:rsidRPr="006B12EA">
              <w:t>p&lt;App</w:t>
            </w:r>
            <w:r w:rsidR="009037DA">
              <w:t xml:space="preserve"> </w:t>
            </w:r>
            <w:r w:rsidRPr="006B12EA">
              <w:t>Name&gt;&lt;Table&gt;</w:t>
            </w:r>
            <w:proofErr w:type="spellStart"/>
            <w:r w:rsidRPr="006B12EA">
              <w:t>Add.sql</w:t>
            </w:r>
            <w:proofErr w:type="spellEnd"/>
            <w:r w:rsidRPr="006B12EA">
              <w:br/>
              <w:t>p&lt;App</w:t>
            </w:r>
            <w:r w:rsidR="009037DA">
              <w:t xml:space="preserve"> </w:t>
            </w:r>
            <w:r w:rsidRPr="006B12EA">
              <w:t>Name&gt;&lt;Table&gt;</w:t>
            </w:r>
            <w:proofErr w:type="spellStart"/>
            <w:r w:rsidRPr="006B12EA">
              <w:t>Delete.sql</w:t>
            </w:r>
            <w:proofErr w:type="spellEnd"/>
            <w:r w:rsidRPr="006B12EA">
              <w:br/>
              <w:t>p&lt;App</w:t>
            </w:r>
            <w:r w:rsidR="009037DA">
              <w:t xml:space="preserve"> </w:t>
            </w:r>
            <w:r w:rsidRPr="006B12EA">
              <w:t>Name&gt;&lt;Table&gt;</w:t>
            </w:r>
            <w:proofErr w:type="spellStart"/>
            <w:r w:rsidRPr="006B12EA">
              <w:t>DeleteRecords.sql</w:t>
            </w:r>
            <w:proofErr w:type="spellEnd"/>
            <w:r w:rsidRPr="006B12EA">
              <w:br/>
              <w:t>p&lt;App</w:t>
            </w:r>
            <w:r w:rsidR="009037DA">
              <w:t xml:space="preserve"> </w:t>
            </w:r>
            <w:r w:rsidRPr="006B12EA">
              <w:t>Name&gt;&lt;Table&gt;</w:t>
            </w:r>
            <w:proofErr w:type="spellStart"/>
            <w:r w:rsidRPr="006B12EA">
              <w:t>DrillDown.sql</w:t>
            </w:r>
            <w:proofErr w:type="spellEnd"/>
            <w:r w:rsidRPr="006B12EA">
              <w:br/>
              <w:t>p&lt;App</w:t>
            </w:r>
            <w:r w:rsidR="009037DA">
              <w:t xml:space="preserve"> </w:t>
            </w:r>
            <w:r w:rsidRPr="006B12EA">
              <w:t>Name&gt;&lt;Table&gt;</w:t>
            </w:r>
            <w:proofErr w:type="spellStart"/>
            <w:r w:rsidRPr="006B12EA">
              <w:t>Export.sql</w:t>
            </w:r>
            <w:proofErr w:type="spellEnd"/>
            <w:r w:rsidRPr="006B12EA">
              <w:br/>
              <w:t>p&lt;App</w:t>
            </w:r>
            <w:r w:rsidR="009037DA">
              <w:t xml:space="preserve"> </w:t>
            </w:r>
            <w:r w:rsidRPr="006B12EA">
              <w:t>Name&gt;&lt;Table&gt;</w:t>
            </w:r>
            <w:proofErr w:type="spellStart"/>
            <w:r w:rsidRPr="006B12EA">
              <w:t>Get.sql</w:t>
            </w:r>
            <w:proofErr w:type="spellEnd"/>
            <w:r w:rsidRPr="006B12EA">
              <w:br/>
              <w:t>p&lt;App</w:t>
            </w:r>
            <w:r w:rsidR="009037DA">
              <w:t xml:space="preserve"> </w:t>
            </w:r>
            <w:r w:rsidRPr="006B12EA">
              <w:t>Name&gt;&lt;Table&gt;</w:t>
            </w:r>
            <w:proofErr w:type="spellStart"/>
            <w:r w:rsidRPr="006B12EA">
              <w:t>GetList.sql</w:t>
            </w:r>
            <w:proofErr w:type="spellEnd"/>
            <w:r w:rsidRPr="006B12EA">
              <w:br/>
              <w:t>p&lt;App</w:t>
            </w:r>
            <w:r w:rsidR="009037DA">
              <w:t xml:space="preserve"> </w:t>
            </w:r>
            <w:r w:rsidRPr="006B12EA">
              <w:t>Name&gt;&lt;Table&gt;</w:t>
            </w:r>
            <w:proofErr w:type="spellStart"/>
            <w:r w:rsidRPr="006B12EA">
              <w:t>GetStats.sql</w:t>
            </w:r>
            <w:proofErr w:type="spellEnd"/>
            <w:r w:rsidRPr="006B12EA">
              <w:br/>
              <w:t>p&lt;App</w:t>
            </w:r>
            <w:r w:rsidR="009037DA">
              <w:t xml:space="preserve"> </w:t>
            </w:r>
            <w:r w:rsidRPr="006B12EA">
              <w:t>Name&gt;&lt;Table&gt;</w:t>
            </w:r>
            <w:proofErr w:type="spellStart"/>
            <w:r w:rsidRPr="006B12EA">
              <w:t>Update.sql</w:t>
            </w:r>
            <w:proofErr w:type="spellEnd"/>
          </w:p>
        </w:tc>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6B12EA" w:rsidRDefault="00B17631" w:rsidP="006B12EA">
            <w:r w:rsidRPr="006B12EA">
              <w:t>The</w:t>
            </w:r>
            <w:r w:rsidR="009037DA">
              <w:t xml:space="preserve"> </w:t>
            </w:r>
            <w:r w:rsidRPr="006B12EA">
              <w:t>database</w:t>
            </w:r>
            <w:r w:rsidR="009037DA">
              <w:t xml:space="preserve"> </w:t>
            </w:r>
            <w:r w:rsidRPr="006B12EA">
              <w:t>stored</w:t>
            </w:r>
            <w:r w:rsidR="009037DA">
              <w:t xml:space="preserve"> </w:t>
            </w:r>
            <w:r w:rsidRPr="006B12EA">
              <w:t>procedures</w:t>
            </w:r>
            <w:r w:rsidR="009037DA">
              <w:t xml:space="preserve"> </w:t>
            </w:r>
            <w:r w:rsidR="00DB7021">
              <w:t xml:space="preserve">that </w:t>
            </w:r>
            <w:r w:rsidRPr="006B12EA">
              <w:t>access</w:t>
            </w:r>
            <w:r w:rsidR="009037DA">
              <w:t xml:space="preserve"> </w:t>
            </w:r>
            <w:r w:rsidRPr="006B12EA">
              <w:t>the</w:t>
            </w:r>
            <w:r w:rsidR="009037DA">
              <w:t xml:space="preserve"> </w:t>
            </w:r>
            <w:r w:rsidRPr="006B12EA">
              <w:t>database</w:t>
            </w:r>
            <w:r w:rsidR="009037DA">
              <w:t xml:space="preserve"> </w:t>
            </w:r>
            <w:r w:rsidRPr="006B12EA">
              <w:t>table.</w:t>
            </w:r>
          </w:p>
          <w:p w:rsidR="00B17631" w:rsidRPr="006B12EA" w:rsidRDefault="00B17631" w:rsidP="006B12EA">
            <w:r w:rsidRPr="006B12EA">
              <w:t>Examples:</w:t>
            </w:r>
          </w:p>
          <w:p w:rsidR="00B17631" w:rsidRPr="006B12EA" w:rsidRDefault="00B17631" w:rsidP="006B12EA">
            <w:r w:rsidRPr="006B12EA">
              <w:tab/>
            </w:r>
            <w:proofErr w:type="spellStart"/>
            <w:r w:rsidRPr="006B12EA">
              <w:t>pOMSEmployeesAdd.sql</w:t>
            </w:r>
            <w:proofErr w:type="spellEnd"/>
            <w:r w:rsidRPr="006B12EA">
              <w:br/>
            </w:r>
            <w:r w:rsidRPr="006B12EA">
              <w:tab/>
            </w:r>
            <w:proofErr w:type="spellStart"/>
            <w:r w:rsidRPr="006B12EA">
              <w:t>pOMSEmployeesDelete.sql</w:t>
            </w:r>
            <w:proofErr w:type="spellEnd"/>
          </w:p>
        </w:tc>
      </w:tr>
      <w:tr w:rsidR="00B17631" w:rsidRPr="006B12EA">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6B12EA" w:rsidRDefault="00B17631" w:rsidP="006B12EA">
            <w:r w:rsidRPr="006B12EA">
              <w:t>LoadStoredProcedures.exe</w:t>
            </w:r>
          </w:p>
        </w:tc>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6B12EA" w:rsidRDefault="007048F2" w:rsidP="006B12EA">
            <w:r w:rsidRPr="006B12EA">
              <w:fldChar w:fldCharType="begin"/>
            </w:r>
            <w:r w:rsidR="00B17631" w:rsidRPr="006B12EA">
              <w:instrText>xe</w:instrText>
            </w:r>
            <w:r w:rsidR="009037DA">
              <w:instrText xml:space="preserve"> </w:instrText>
            </w:r>
            <w:r w:rsidR="00B17631" w:rsidRPr="006B12EA">
              <w:instrText>"Copy</w:instrText>
            </w:r>
            <w:r w:rsidR="009037DA">
              <w:instrText xml:space="preserve"> </w:instrText>
            </w:r>
            <w:r w:rsidR="00B17631" w:rsidRPr="006B12EA">
              <w:instrText>and</w:instrText>
            </w:r>
            <w:r w:rsidR="009037DA">
              <w:instrText xml:space="preserve"> </w:instrText>
            </w:r>
            <w:r w:rsidR="00B17631" w:rsidRPr="006B12EA">
              <w:instrText>run:Installing</w:instrText>
            </w:r>
            <w:r w:rsidR="009037DA">
              <w:instrText xml:space="preserve"> </w:instrText>
            </w:r>
            <w:r w:rsidR="00B17631" w:rsidRPr="006B12EA">
              <w:instrText>stored</w:instrText>
            </w:r>
            <w:r w:rsidR="009037DA">
              <w:instrText xml:space="preserve"> </w:instrText>
            </w:r>
            <w:r w:rsidR="00B17631" w:rsidRPr="006B12EA">
              <w:instrText>procedures"</w:instrText>
            </w:r>
            <w:r w:rsidRPr="006B12EA">
              <w:fldChar w:fldCharType="end"/>
            </w:r>
            <w:r w:rsidRPr="006B12EA">
              <w:fldChar w:fldCharType="begin"/>
            </w:r>
            <w:r w:rsidR="00B17631" w:rsidRPr="006B12EA">
              <w:instrText>xe</w:instrText>
            </w:r>
            <w:r w:rsidR="009037DA">
              <w:instrText xml:space="preserve"> </w:instrText>
            </w:r>
            <w:r w:rsidR="00B17631" w:rsidRPr="006B12EA">
              <w:instrText>"LoadStoredProcedures</w:instrText>
            </w:r>
            <w:r w:rsidR="009037DA">
              <w:instrText xml:space="preserve"> </w:instrText>
            </w:r>
            <w:r w:rsidR="00B17631" w:rsidRPr="006B12EA">
              <w:instrText>utility</w:instrText>
            </w:r>
            <w:r w:rsidR="009037DA">
              <w:instrText xml:space="preserve"> </w:instrText>
            </w:r>
            <w:r w:rsidR="00B17631" w:rsidRPr="006B12EA">
              <w:instrText>program"</w:instrText>
            </w:r>
            <w:r w:rsidRPr="006B12EA">
              <w:fldChar w:fldCharType="end"/>
            </w:r>
            <w:r w:rsidRPr="006B12EA">
              <w:fldChar w:fldCharType="begin"/>
            </w:r>
            <w:r w:rsidR="00B17631" w:rsidRPr="006B12EA">
              <w:instrText>xe</w:instrText>
            </w:r>
            <w:r w:rsidR="009037DA">
              <w:instrText xml:space="preserve"> </w:instrText>
            </w:r>
            <w:r w:rsidR="00B17631" w:rsidRPr="006B12EA">
              <w:instrText>"Utility</w:instrText>
            </w:r>
            <w:r w:rsidR="009037DA">
              <w:instrText xml:space="preserve"> </w:instrText>
            </w:r>
            <w:r w:rsidR="00B17631" w:rsidRPr="006B12EA">
              <w:instrText>programs:LoadStoredProcedures"</w:instrText>
            </w:r>
            <w:r w:rsidRPr="006B12EA">
              <w:fldChar w:fldCharType="end"/>
            </w:r>
            <w:proofErr w:type="gramStart"/>
            <w:r w:rsidR="00B17631" w:rsidRPr="006B12EA">
              <w:t>An</w:t>
            </w:r>
            <w:r w:rsidR="009037DA">
              <w:t xml:space="preserve"> </w:t>
            </w:r>
            <w:r w:rsidR="00B17631" w:rsidRPr="006B12EA">
              <w:t>executable</w:t>
            </w:r>
            <w:r w:rsidR="009037DA">
              <w:t xml:space="preserve"> </w:t>
            </w:r>
            <w:r w:rsidR="00B17631" w:rsidRPr="006B12EA">
              <w:t>file</w:t>
            </w:r>
            <w:proofErr w:type="gramEnd"/>
            <w:r w:rsidR="009037DA">
              <w:t xml:space="preserve"> </w:t>
            </w:r>
            <w:r w:rsidR="00B17631" w:rsidRPr="006B12EA">
              <w:t>to</w:t>
            </w:r>
            <w:r w:rsidR="009037DA">
              <w:t xml:space="preserve"> </w:t>
            </w:r>
            <w:r w:rsidR="00B17631" w:rsidRPr="006B12EA">
              <w:t>load</w:t>
            </w:r>
            <w:r w:rsidR="009037DA">
              <w:t xml:space="preserve"> </w:t>
            </w:r>
            <w:r w:rsidR="00B17631" w:rsidRPr="006B12EA">
              <w:t>the</w:t>
            </w:r>
            <w:r w:rsidR="009037DA">
              <w:t xml:space="preserve"> </w:t>
            </w:r>
            <w:r w:rsidR="00B17631" w:rsidRPr="006B12EA">
              <w:t>stored</w:t>
            </w:r>
            <w:r w:rsidR="009037DA">
              <w:t xml:space="preserve"> </w:t>
            </w:r>
            <w:r w:rsidR="00B17631" w:rsidRPr="006B12EA">
              <w:t>procedures</w:t>
            </w:r>
            <w:r w:rsidR="009037DA">
              <w:t xml:space="preserve"> </w:t>
            </w:r>
            <w:r w:rsidR="00B17631" w:rsidRPr="006B12EA">
              <w:t>into</w:t>
            </w:r>
            <w:r w:rsidR="009037DA">
              <w:t xml:space="preserve"> </w:t>
            </w:r>
            <w:r w:rsidR="00B17631" w:rsidRPr="006B12EA">
              <w:t>the</w:t>
            </w:r>
            <w:r w:rsidR="009037DA">
              <w:t xml:space="preserve"> </w:t>
            </w:r>
            <w:r w:rsidR="00B17631" w:rsidRPr="006B12EA">
              <w:t>database.</w:t>
            </w:r>
            <w:r w:rsidR="009037DA">
              <w:t xml:space="preserve">  </w:t>
            </w:r>
            <w:r w:rsidR="00B17631" w:rsidRPr="006B12EA">
              <w:t>This</w:t>
            </w:r>
            <w:r w:rsidR="009037DA">
              <w:t xml:space="preserve"> </w:t>
            </w:r>
            <w:r w:rsidR="00B17631" w:rsidRPr="006B12EA">
              <w:t>executable</w:t>
            </w:r>
            <w:r w:rsidR="009037DA">
              <w:t xml:space="preserve"> </w:t>
            </w:r>
            <w:r w:rsidR="00B17631" w:rsidRPr="006B12EA">
              <w:t>file</w:t>
            </w:r>
            <w:r w:rsidR="009037DA">
              <w:t xml:space="preserve"> </w:t>
            </w:r>
            <w:r w:rsidR="00B17631" w:rsidRPr="006B12EA">
              <w:t>can</w:t>
            </w:r>
            <w:r w:rsidR="009037DA">
              <w:t xml:space="preserve"> </w:t>
            </w:r>
            <w:r w:rsidR="00B17631" w:rsidRPr="006B12EA">
              <w:t>be</w:t>
            </w:r>
            <w:r w:rsidR="009037DA">
              <w:t xml:space="preserve"> </w:t>
            </w:r>
            <w:r w:rsidR="00B17631" w:rsidRPr="006B12EA">
              <w:t>used</w:t>
            </w:r>
            <w:r w:rsidR="009037DA">
              <w:t xml:space="preserve"> </w:t>
            </w:r>
            <w:r w:rsidR="00B17631" w:rsidRPr="006B12EA">
              <w:t>during</w:t>
            </w:r>
            <w:r w:rsidR="009037DA">
              <w:t xml:space="preserve"> </w:t>
            </w:r>
            <w:r w:rsidR="00B17631" w:rsidRPr="006B12EA">
              <w:t>the</w:t>
            </w:r>
            <w:r w:rsidR="009037DA">
              <w:t xml:space="preserve"> </w:t>
            </w:r>
            <w:r w:rsidR="00B17631" w:rsidRPr="006B12EA">
              <w:t>Copy</w:t>
            </w:r>
            <w:r w:rsidR="009037DA">
              <w:t xml:space="preserve"> </w:t>
            </w:r>
            <w:r w:rsidR="00B17631" w:rsidRPr="006B12EA">
              <w:t>and</w:t>
            </w:r>
            <w:r w:rsidR="009037DA">
              <w:t xml:space="preserve"> </w:t>
            </w:r>
            <w:r w:rsidR="00B17631" w:rsidRPr="006B12EA">
              <w:t>Run</w:t>
            </w:r>
            <w:r w:rsidR="009037DA">
              <w:t xml:space="preserve"> </w:t>
            </w:r>
            <w:r w:rsidR="00B17631" w:rsidRPr="006B12EA">
              <w:t>operation</w:t>
            </w:r>
            <w:r w:rsidR="009037DA">
              <w:t xml:space="preserve"> </w:t>
            </w:r>
            <w:r w:rsidR="00B17631" w:rsidRPr="006B12EA">
              <w:t>when</w:t>
            </w:r>
            <w:r w:rsidR="009037DA">
              <w:t xml:space="preserve"> </w:t>
            </w:r>
            <w:r w:rsidR="00B17631" w:rsidRPr="006B12EA">
              <w:t>you</w:t>
            </w:r>
            <w:r w:rsidR="009037DA">
              <w:t xml:space="preserve"> </w:t>
            </w:r>
            <w:r w:rsidR="00B17631" w:rsidRPr="006B12EA">
              <w:t>are</w:t>
            </w:r>
            <w:r w:rsidR="009037DA">
              <w:t xml:space="preserve"> </w:t>
            </w:r>
            <w:r w:rsidR="00B17631" w:rsidRPr="006B12EA">
              <w:t>moving</w:t>
            </w:r>
            <w:r w:rsidR="009037DA">
              <w:t xml:space="preserve"> </w:t>
            </w:r>
            <w:r w:rsidR="00B17631" w:rsidRPr="006B12EA">
              <w:t>the</w:t>
            </w:r>
            <w:r w:rsidR="009037DA">
              <w:t xml:space="preserve"> </w:t>
            </w:r>
            <w:r w:rsidR="00B17631" w:rsidRPr="006B12EA">
              <w:t>application</w:t>
            </w:r>
            <w:r w:rsidR="009037DA">
              <w:t xml:space="preserve"> </w:t>
            </w:r>
            <w:r w:rsidR="00B17631" w:rsidRPr="006B12EA">
              <w:t>to</w:t>
            </w:r>
            <w:r w:rsidR="009037DA">
              <w:t xml:space="preserve"> </w:t>
            </w:r>
            <w:r w:rsidR="00B17631" w:rsidRPr="006B12EA">
              <w:t>a</w:t>
            </w:r>
            <w:r w:rsidR="009037DA">
              <w:t xml:space="preserve"> </w:t>
            </w:r>
            <w:r w:rsidR="00B17631" w:rsidRPr="006B12EA">
              <w:t>different</w:t>
            </w:r>
            <w:r w:rsidR="009037DA">
              <w:t xml:space="preserve"> </w:t>
            </w:r>
            <w:r w:rsidR="00B17631" w:rsidRPr="006B12EA">
              <w:t>location.</w:t>
            </w:r>
            <w:r w:rsidR="009037DA">
              <w:t xml:space="preserve">  </w:t>
            </w:r>
            <w:r w:rsidR="00B17631" w:rsidRPr="006B12EA">
              <w:t>You</w:t>
            </w:r>
            <w:r w:rsidR="009037DA">
              <w:t xml:space="preserve"> </w:t>
            </w:r>
            <w:r w:rsidR="00B17631" w:rsidRPr="006B12EA">
              <w:t>must</w:t>
            </w:r>
            <w:r w:rsidR="009037DA">
              <w:t xml:space="preserve"> </w:t>
            </w:r>
            <w:r w:rsidR="00B17631" w:rsidRPr="006B12EA">
              <w:t>supply</w:t>
            </w:r>
            <w:r w:rsidR="009037DA">
              <w:t xml:space="preserve"> </w:t>
            </w:r>
            <w:r w:rsidR="00B17631" w:rsidRPr="006B12EA">
              <w:t>the</w:t>
            </w:r>
            <w:r w:rsidR="009037DA">
              <w:t xml:space="preserve"> </w:t>
            </w:r>
            <w:r w:rsidR="00B17631" w:rsidRPr="006B12EA">
              <w:t>database</w:t>
            </w:r>
            <w:r w:rsidR="009037DA">
              <w:t xml:space="preserve"> </w:t>
            </w:r>
            <w:r w:rsidR="00B17631" w:rsidRPr="006B12EA">
              <w:t>name,</w:t>
            </w:r>
            <w:r w:rsidR="009037DA">
              <w:t xml:space="preserve"> </w:t>
            </w:r>
            <w:r w:rsidR="00B17631" w:rsidRPr="006B12EA">
              <w:t>the</w:t>
            </w:r>
            <w:r w:rsidR="009037DA">
              <w:t xml:space="preserve"> </w:t>
            </w:r>
            <w:r w:rsidR="00B17631" w:rsidRPr="006B12EA">
              <w:t>user</w:t>
            </w:r>
            <w:r w:rsidR="009037DA">
              <w:t xml:space="preserve"> </w:t>
            </w:r>
            <w:r w:rsidR="00B17631" w:rsidRPr="006B12EA">
              <w:t>name</w:t>
            </w:r>
            <w:r w:rsidR="009037DA">
              <w:t xml:space="preserve"> </w:t>
            </w:r>
            <w:r w:rsidR="00B17631" w:rsidRPr="006B12EA">
              <w:t>and</w:t>
            </w:r>
            <w:r w:rsidR="009037DA">
              <w:t xml:space="preserve"> </w:t>
            </w:r>
            <w:r w:rsidR="00B17631" w:rsidRPr="006B12EA">
              <w:t>password</w:t>
            </w:r>
            <w:r w:rsidR="009037DA">
              <w:t xml:space="preserve"> </w:t>
            </w:r>
            <w:r w:rsidR="00B17631" w:rsidRPr="006B12EA">
              <w:t>and</w:t>
            </w:r>
            <w:r w:rsidR="009037DA">
              <w:t xml:space="preserve"> </w:t>
            </w:r>
            <w:r w:rsidR="00B17631" w:rsidRPr="006B12EA">
              <w:t>additional</w:t>
            </w:r>
            <w:r w:rsidR="009037DA">
              <w:t xml:space="preserve"> </w:t>
            </w:r>
            <w:r w:rsidR="00B17631" w:rsidRPr="006B12EA">
              <w:t>information</w:t>
            </w:r>
            <w:r w:rsidR="009037DA">
              <w:t xml:space="preserve"> </w:t>
            </w:r>
            <w:r w:rsidR="00B17631" w:rsidRPr="006B12EA">
              <w:t>about</w:t>
            </w:r>
            <w:r w:rsidR="009037DA">
              <w:t xml:space="preserve"> </w:t>
            </w:r>
            <w:r w:rsidR="00B17631" w:rsidRPr="006B12EA">
              <w:t>the</w:t>
            </w:r>
            <w:r w:rsidR="009037DA">
              <w:t xml:space="preserve"> </w:t>
            </w:r>
            <w:r w:rsidR="00B17631" w:rsidRPr="006B12EA">
              <w:t>stored</w:t>
            </w:r>
            <w:r w:rsidR="009037DA">
              <w:t xml:space="preserve"> </w:t>
            </w:r>
            <w:r w:rsidR="00B17631" w:rsidRPr="006B12EA">
              <w:t>procedures.</w:t>
            </w:r>
          </w:p>
        </w:tc>
      </w:tr>
    </w:tbl>
    <w:p w:rsidR="00B17631" w:rsidRDefault="00B17631" w:rsidP="00B17631">
      <w:bookmarkStart w:id="406" w:name="_Toc46301646"/>
      <w:bookmarkStart w:id="407" w:name="_Toc46553020"/>
      <w:bookmarkStart w:id="408" w:name="_Toc53046152"/>
      <w:bookmarkStart w:id="409" w:name="_Toc38781444"/>
      <w:bookmarkEnd w:id="405"/>
    </w:p>
    <w:p w:rsidR="00B17631" w:rsidRPr="0068617C" w:rsidRDefault="00B17631" w:rsidP="0068617C">
      <w:pPr>
        <w:sectPr w:rsidR="00B17631" w:rsidRPr="0068617C" w:rsidSect="004D5D8F">
          <w:headerReference w:type="default" r:id="rId55"/>
          <w:headerReference w:type="first" r:id="rId56"/>
          <w:footerReference w:type="first" r:id="rId57"/>
          <w:type w:val="continuous"/>
          <w:pgSz w:w="12240" w:h="15840" w:code="1"/>
          <w:pgMar w:top="1260" w:right="1008" w:bottom="1440" w:left="720" w:header="720" w:footer="720" w:gutter="0"/>
          <w:pgBorders w:offsetFrom="page">
            <w:top w:val="single" w:sz="8" w:space="24" w:color="FFFFFF"/>
            <w:left w:val="single" w:sz="8" w:space="24" w:color="FFFFFF"/>
            <w:bottom w:val="single" w:sz="8" w:space="24" w:color="FFFFFF"/>
            <w:right w:val="single" w:sz="8" w:space="24" w:color="FFFFFF"/>
          </w:pgBorders>
          <w:pgNumType w:start="1" w:chapStyle="2"/>
          <w:cols w:space="720"/>
          <w:titlePg/>
        </w:sectPr>
      </w:pPr>
    </w:p>
    <w:p w:rsidR="00B17631" w:rsidRDefault="00B17631" w:rsidP="00636038">
      <w:pPr>
        <w:pStyle w:val="Heading2"/>
        <w:numPr>
          <w:ilvl w:val="0"/>
          <w:numId w:val="0"/>
        </w:numPr>
      </w:pPr>
      <w:bookmarkStart w:id="410" w:name="_Toc81301987"/>
      <w:bookmarkStart w:id="411" w:name="_Toc105586994"/>
      <w:bookmarkStart w:id="412" w:name="_Toc414885748"/>
      <w:bookmarkStart w:id="413" w:name="_Toc38781442"/>
      <w:bookmarkStart w:id="414" w:name="_Toc38975335"/>
      <w:bookmarkStart w:id="415" w:name="_Toc46301650"/>
      <w:bookmarkStart w:id="416" w:name="_Toc46553024"/>
      <w:bookmarkStart w:id="417" w:name="_Toc53046156"/>
      <w:bookmarkStart w:id="418" w:name="_Toc74648733"/>
      <w:bookmarkEnd w:id="406"/>
      <w:bookmarkEnd w:id="407"/>
      <w:bookmarkEnd w:id="408"/>
      <w:r>
        <w:t>Base</w:t>
      </w:r>
      <w:r w:rsidR="009037DA">
        <w:t xml:space="preserve"> </w:t>
      </w:r>
      <w:r>
        <w:t>Classes</w:t>
      </w:r>
      <w:r w:rsidR="009037DA">
        <w:t xml:space="preserve"> </w:t>
      </w:r>
      <w:r>
        <w:t>Folder</w:t>
      </w:r>
      <w:r w:rsidR="009037DA">
        <w:t xml:space="preserve"> </w:t>
      </w:r>
      <w:r>
        <w:t>Organization</w:t>
      </w:r>
      <w:bookmarkEnd w:id="410"/>
      <w:bookmarkEnd w:id="411"/>
      <w:bookmarkEnd w:id="412"/>
    </w:p>
    <w:p w:rsidR="00B17631" w:rsidRPr="00E75A61" w:rsidRDefault="00B17631" w:rsidP="00E75A61">
      <w:r w:rsidRPr="00E75A61">
        <w:t>The</w:t>
      </w:r>
      <w:r w:rsidR="009037DA">
        <w:t xml:space="preserve"> </w:t>
      </w:r>
      <w:r w:rsidRPr="00E75A61">
        <w:t>folder</w:t>
      </w:r>
      <w:r w:rsidR="009037DA">
        <w:t xml:space="preserve"> </w:t>
      </w:r>
      <w:r w:rsidRPr="00E75A61">
        <w:t>where</w:t>
      </w:r>
      <w:r w:rsidR="009037DA">
        <w:t xml:space="preserve"> </w:t>
      </w:r>
      <w:r w:rsidRPr="00E75A61">
        <w:t>Iron</w:t>
      </w:r>
      <w:r w:rsidR="009037DA">
        <w:t xml:space="preserve"> </w:t>
      </w:r>
      <w:r w:rsidRPr="00E75A61">
        <w:t>Speed</w:t>
      </w:r>
      <w:r w:rsidR="009037DA">
        <w:t xml:space="preserve"> </w:t>
      </w:r>
      <w:r w:rsidRPr="00E75A61">
        <w:t>Designer</w:t>
      </w:r>
      <w:r w:rsidR="009037DA">
        <w:t xml:space="preserve"> </w:t>
      </w:r>
      <w:r w:rsidRPr="00E75A61">
        <w:t>is</w:t>
      </w:r>
      <w:r w:rsidR="009037DA">
        <w:t xml:space="preserve"> </w:t>
      </w:r>
      <w:r w:rsidRPr="00E75A61">
        <w:t>installed</w:t>
      </w:r>
      <w:r w:rsidR="009037DA">
        <w:t xml:space="preserve"> </w:t>
      </w:r>
      <w:r w:rsidRPr="00E75A61">
        <w:t>contains</w:t>
      </w:r>
      <w:r w:rsidR="009037DA">
        <w:t xml:space="preserve"> </w:t>
      </w:r>
      <w:r w:rsidR="003E63FA">
        <w:t>several</w:t>
      </w:r>
      <w:r w:rsidR="009037DA">
        <w:t xml:space="preserve"> </w:t>
      </w:r>
      <w:r w:rsidRPr="00E75A61">
        <w:t>subdirectories</w:t>
      </w:r>
      <w:r w:rsidR="009037DA">
        <w:t xml:space="preserve"> </w:t>
      </w:r>
      <w:r w:rsidRPr="00E75A61">
        <w:t>and</w:t>
      </w:r>
      <w:r w:rsidR="009037DA">
        <w:t xml:space="preserve"> </w:t>
      </w:r>
      <w:r w:rsidRPr="00E75A61">
        <w:t>files</w:t>
      </w:r>
      <w:r w:rsidR="009037DA">
        <w:t xml:space="preserve"> </w:t>
      </w:r>
      <w:r w:rsidRPr="00E75A61">
        <w:t>that</w:t>
      </w:r>
      <w:r w:rsidR="009037DA">
        <w:t xml:space="preserve"> </w:t>
      </w:r>
      <w:r w:rsidRPr="00E75A61">
        <w:t>may</w:t>
      </w:r>
      <w:r w:rsidR="009037DA">
        <w:t xml:space="preserve"> </w:t>
      </w:r>
      <w:r w:rsidRPr="00E75A61">
        <w:t>be</w:t>
      </w:r>
      <w:r w:rsidR="009037DA">
        <w:t xml:space="preserve"> </w:t>
      </w:r>
      <w:r w:rsidRPr="00E75A61">
        <w:t>useful</w:t>
      </w:r>
      <w:r w:rsidR="009037DA">
        <w:t xml:space="preserve"> </w:t>
      </w:r>
      <w:r w:rsidRPr="00E75A61">
        <w:t>when</w:t>
      </w:r>
      <w:r w:rsidR="009037DA">
        <w:t xml:space="preserve"> </w:t>
      </w:r>
      <w:r w:rsidRPr="00E75A61">
        <w:t>modifying</w:t>
      </w:r>
      <w:r w:rsidR="009037DA">
        <w:t xml:space="preserve"> </w:t>
      </w:r>
      <w:r w:rsidRPr="00E75A61">
        <w:t>applications.</w:t>
      </w:r>
      <w:r w:rsidR="009037DA">
        <w:t xml:space="preserve">  </w:t>
      </w:r>
      <w:r w:rsidRPr="00E75A61">
        <w:t>These</w:t>
      </w:r>
      <w:r w:rsidR="009037DA">
        <w:t xml:space="preserve"> </w:t>
      </w:r>
      <w:r w:rsidRPr="00E75A61">
        <w:t>files</w:t>
      </w:r>
      <w:r w:rsidR="009037DA">
        <w:t xml:space="preserve"> </w:t>
      </w:r>
      <w:r w:rsidRPr="00E75A61">
        <w:t>include</w:t>
      </w:r>
      <w:r w:rsidR="009037DA">
        <w:t xml:space="preserve"> </w:t>
      </w:r>
      <w:r w:rsidRPr="00E75A61">
        <w:t>the</w:t>
      </w:r>
      <w:r w:rsidR="009037DA">
        <w:t xml:space="preserve"> </w:t>
      </w:r>
      <w:r w:rsidR="00155AC0" w:rsidRPr="00E75A61">
        <w:t>application</w:t>
      </w:r>
      <w:r w:rsidR="009037DA">
        <w:t xml:space="preserve"> </w:t>
      </w:r>
      <w:r w:rsidR="00155AC0" w:rsidRPr="00E75A61">
        <w:t>base</w:t>
      </w:r>
      <w:r w:rsidR="009037DA">
        <w:t xml:space="preserve"> </w:t>
      </w:r>
      <w:r w:rsidR="00155AC0" w:rsidRPr="00E75A61">
        <w:t>class</w:t>
      </w:r>
      <w:r w:rsidRPr="00E75A61">
        <w:t>es.</w:t>
      </w:r>
    </w:p>
    <w:p w:rsidR="00B17631" w:rsidRPr="00E75A61" w:rsidRDefault="00B17631" w:rsidP="00E75A61">
      <w:r w:rsidRPr="00E75A61">
        <w:t>The</w:t>
      </w:r>
      <w:r w:rsidR="009037DA">
        <w:t xml:space="preserve"> </w:t>
      </w:r>
      <w:r w:rsidRPr="00E75A61">
        <w:t>following</w:t>
      </w:r>
      <w:r w:rsidR="009037DA">
        <w:t xml:space="preserve"> </w:t>
      </w:r>
      <w:r w:rsidRPr="00E75A61">
        <w:t>conventions</w:t>
      </w:r>
      <w:r w:rsidR="009037DA">
        <w:t xml:space="preserve"> </w:t>
      </w:r>
      <w:r w:rsidRPr="00E75A61">
        <w:t>are</w:t>
      </w:r>
      <w:r w:rsidR="009037DA">
        <w:t xml:space="preserve"> </w:t>
      </w:r>
      <w:r w:rsidRPr="00E75A61">
        <w:t>used</w:t>
      </w:r>
      <w:r w:rsidR="009037DA">
        <w:t xml:space="preserve"> </w:t>
      </w:r>
      <w:r w:rsidRPr="00E75A61">
        <w:t>in</w:t>
      </w:r>
      <w:r w:rsidR="009037DA">
        <w:t xml:space="preserve"> </w:t>
      </w:r>
      <w:r w:rsidRPr="00E75A61">
        <w:t>the</w:t>
      </w:r>
      <w:r w:rsidR="009037DA">
        <w:t xml:space="preserve"> </w:t>
      </w:r>
      <w:r w:rsidR="0084626A" w:rsidRPr="00E75A61">
        <w:t>folder</w:t>
      </w:r>
      <w:r w:rsidR="009037DA">
        <w:t xml:space="preserve"> </w:t>
      </w:r>
      <w:r w:rsidR="0084626A" w:rsidRPr="00E75A61">
        <w:t>names</w:t>
      </w:r>
      <w:r w:rsidRPr="00E75A61">
        <w:t>:</w:t>
      </w:r>
    </w:p>
    <w:p w:rsidR="00B17631" w:rsidRPr="00836C4F" w:rsidRDefault="006E6A8E" w:rsidP="00310509">
      <w:pPr>
        <w:numPr>
          <w:ilvl w:val="0"/>
          <w:numId w:val="20"/>
        </w:numPr>
      </w:pPr>
      <w:r>
        <w:rPr>
          <w:b/>
        </w:rPr>
        <w:t>BaseClasses</w:t>
      </w:r>
      <w:r w:rsidR="009037DA">
        <w:t xml:space="preserve"> </w:t>
      </w:r>
      <w:r w:rsidR="00B17631" w:rsidRPr="00836C4F">
        <w:t>is</w:t>
      </w:r>
      <w:r w:rsidR="009037DA">
        <w:t xml:space="preserve"> </w:t>
      </w:r>
      <w:r w:rsidR="00B17631" w:rsidRPr="00836C4F">
        <w:t>the</w:t>
      </w:r>
      <w:r w:rsidR="009037DA">
        <w:t xml:space="preserve"> </w:t>
      </w:r>
      <w:r w:rsidR="00B17631" w:rsidRPr="00836C4F">
        <w:t>folder</w:t>
      </w:r>
      <w:r w:rsidR="009037DA">
        <w:t xml:space="preserve"> </w:t>
      </w:r>
      <w:r w:rsidR="00B17631" w:rsidRPr="00836C4F">
        <w:t>where</w:t>
      </w:r>
      <w:r w:rsidR="009037DA">
        <w:t xml:space="preserve"> </w:t>
      </w:r>
      <w:r w:rsidR="00B17631" w:rsidRPr="00836C4F">
        <w:t>you</w:t>
      </w:r>
      <w:r w:rsidR="009037DA">
        <w:t xml:space="preserve"> </w:t>
      </w:r>
      <w:r w:rsidR="00B17631" w:rsidRPr="00836C4F">
        <w:t>installed</w:t>
      </w:r>
      <w:r w:rsidR="009037DA">
        <w:t xml:space="preserve"> </w:t>
      </w:r>
      <w:r w:rsidR="000765FD" w:rsidRPr="00836C4F">
        <w:t>the</w:t>
      </w:r>
      <w:r w:rsidR="009037DA">
        <w:t xml:space="preserve"> </w:t>
      </w:r>
      <w:r w:rsidR="00155AC0" w:rsidRPr="00836C4F">
        <w:t>application</w:t>
      </w:r>
      <w:r w:rsidR="009037DA">
        <w:t xml:space="preserve"> </w:t>
      </w:r>
      <w:r w:rsidR="00B17631" w:rsidRPr="00836C4F">
        <w:t>base</w:t>
      </w:r>
      <w:r w:rsidR="009037DA">
        <w:t xml:space="preserve"> </w:t>
      </w:r>
      <w:r w:rsidR="00B17631" w:rsidRPr="00836C4F">
        <w:t>classes.</w:t>
      </w:r>
    </w:p>
    <w:p w:rsidR="0084626A" w:rsidRDefault="0084626A" w:rsidP="0084626A">
      <w:pPr>
        <w:pStyle w:val="Heading5"/>
      </w:pPr>
      <w:r>
        <w:t>See</w:t>
      </w:r>
    </w:p>
    <w:p w:rsidR="0084626A" w:rsidRPr="004C7C6C" w:rsidRDefault="0084626A" w:rsidP="004C7C6C">
      <w:r w:rsidRPr="004C7C6C">
        <w:fldChar w:fldCharType="begin"/>
      </w:r>
      <w:r w:rsidRPr="004C7C6C">
        <w:instrText xml:space="preserve"> REF _Ref92190714 \h </w:instrText>
      </w:r>
      <w:r w:rsidR="004C7C6C">
        <w:instrText xml:space="preserve"> \* MERGEFORMAT </w:instrText>
      </w:r>
      <w:r w:rsidRPr="004C7C6C">
        <w:fldChar w:fldCharType="separate"/>
      </w:r>
      <w:r w:rsidR="005B3157">
        <w:t>...\&lt;Base&gt;</w:t>
      </w:r>
      <w:r w:rsidRPr="004C7C6C">
        <w:fldChar w:fldCharType="end"/>
      </w:r>
    </w:p>
    <w:p w:rsidR="0084626A" w:rsidRPr="004C7C6C" w:rsidRDefault="0084626A" w:rsidP="004C7C6C">
      <w:r w:rsidRPr="004C7C6C">
        <w:fldChar w:fldCharType="begin"/>
      </w:r>
      <w:r w:rsidRPr="004C7C6C">
        <w:instrText xml:space="preserve"> REF _Ref69099505 \h </w:instrText>
      </w:r>
      <w:r w:rsidR="004C7C6C">
        <w:instrText xml:space="preserve"> \* MERGEFORMAT </w:instrText>
      </w:r>
      <w:r w:rsidRPr="004C7C6C">
        <w:fldChar w:fldCharType="separate"/>
      </w:r>
      <w:r w:rsidR="005B3157">
        <w:t>...\&lt;Base&gt;</w:t>
      </w:r>
      <w:r w:rsidR="005B3157" w:rsidRPr="002A1B04">
        <w:t>\Bin</w:t>
      </w:r>
      <w:r w:rsidRPr="004C7C6C">
        <w:fldChar w:fldCharType="end"/>
      </w:r>
    </w:p>
    <w:p w:rsidR="0084626A" w:rsidRPr="004C7C6C" w:rsidRDefault="0084626A" w:rsidP="004C7C6C">
      <w:r w:rsidRPr="004C7C6C">
        <w:fldChar w:fldCharType="begin"/>
      </w:r>
      <w:r w:rsidRPr="004C7C6C">
        <w:instrText xml:space="preserve"> REF _Ref92190717 \h </w:instrText>
      </w:r>
      <w:r w:rsidR="004C7C6C">
        <w:instrText xml:space="preserve"> \* MERGEFORMAT </w:instrText>
      </w:r>
      <w:r w:rsidRPr="004C7C6C">
        <w:fldChar w:fldCharType="separate"/>
      </w:r>
      <w:r w:rsidR="005B3157">
        <w:t>...\&lt;Base&gt;</w:t>
      </w:r>
      <w:r w:rsidR="005B3157" w:rsidRPr="002A1B04">
        <w:t>\Configuration</w:t>
      </w:r>
      <w:r w:rsidRPr="004C7C6C">
        <w:fldChar w:fldCharType="end"/>
      </w:r>
    </w:p>
    <w:p w:rsidR="0084626A" w:rsidRPr="004C7C6C" w:rsidRDefault="0084626A" w:rsidP="004C7C6C">
      <w:r w:rsidRPr="004C7C6C">
        <w:fldChar w:fldCharType="begin"/>
      </w:r>
      <w:r w:rsidRPr="004C7C6C">
        <w:instrText xml:space="preserve"> REF _Ref92190719 \h </w:instrText>
      </w:r>
      <w:r w:rsidR="004C7C6C">
        <w:instrText xml:space="preserve"> \* MERGEFORMAT </w:instrText>
      </w:r>
      <w:r w:rsidRPr="004C7C6C">
        <w:fldChar w:fldCharType="separate"/>
      </w:r>
      <w:r w:rsidR="005B3157">
        <w:t>...\&lt;Base&gt;</w:t>
      </w:r>
      <w:r w:rsidR="005B3157" w:rsidRPr="002A1B04">
        <w:t>\Data</w:t>
      </w:r>
      <w:r w:rsidRPr="004C7C6C">
        <w:fldChar w:fldCharType="end"/>
      </w:r>
    </w:p>
    <w:p w:rsidR="0084626A" w:rsidRPr="004C7C6C" w:rsidRDefault="0084626A" w:rsidP="004C7C6C">
      <w:r w:rsidRPr="004C7C6C">
        <w:fldChar w:fldCharType="begin"/>
      </w:r>
      <w:r w:rsidRPr="004C7C6C">
        <w:instrText xml:space="preserve"> REF _Ref92190724 \h </w:instrText>
      </w:r>
      <w:r w:rsidR="004C7C6C">
        <w:instrText xml:space="preserve"> \* MERGEFORMAT </w:instrText>
      </w:r>
      <w:r w:rsidRPr="004C7C6C">
        <w:fldChar w:fldCharType="separate"/>
      </w:r>
      <w:r w:rsidR="005B3157">
        <w:t>...\&lt;Base&gt;</w:t>
      </w:r>
      <w:r w:rsidR="005B3157" w:rsidRPr="002A1B04">
        <w:t>\Data\Columns</w:t>
      </w:r>
      <w:r w:rsidRPr="004C7C6C">
        <w:fldChar w:fldCharType="end"/>
      </w:r>
    </w:p>
    <w:p w:rsidR="0084626A" w:rsidRPr="004C7C6C" w:rsidRDefault="0084626A" w:rsidP="004C7C6C">
      <w:r w:rsidRPr="004C7C6C">
        <w:fldChar w:fldCharType="begin"/>
      </w:r>
      <w:r w:rsidRPr="004C7C6C">
        <w:instrText xml:space="preserve"> REF _Ref92190726 \h </w:instrText>
      </w:r>
      <w:r w:rsidR="004C7C6C">
        <w:instrText xml:space="preserve"> \* MERGEFORMAT </w:instrText>
      </w:r>
      <w:r w:rsidRPr="004C7C6C">
        <w:fldChar w:fldCharType="separate"/>
      </w:r>
      <w:r w:rsidR="005B3157">
        <w:t>...\&lt;Base&gt;</w:t>
      </w:r>
      <w:r w:rsidR="005B3157" w:rsidRPr="002A1B04">
        <w:t>\Data\</w:t>
      </w:r>
      <w:proofErr w:type="spellStart"/>
      <w:r w:rsidR="005B3157" w:rsidRPr="002A1B04">
        <w:t>DataReader</w:t>
      </w:r>
      <w:proofErr w:type="spellEnd"/>
      <w:r w:rsidRPr="004C7C6C">
        <w:fldChar w:fldCharType="end"/>
      </w:r>
    </w:p>
    <w:p w:rsidR="0084626A" w:rsidRPr="004C7C6C" w:rsidRDefault="0084626A" w:rsidP="004C7C6C">
      <w:r w:rsidRPr="004C7C6C">
        <w:fldChar w:fldCharType="begin"/>
      </w:r>
      <w:r w:rsidRPr="004C7C6C">
        <w:instrText xml:space="preserve"> REF _Ref92190728 \h </w:instrText>
      </w:r>
      <w:r w:rsidR="004C7C6C">
        <w:instrText xml:space="preserve"> \* MERGEFORMAT </w:instrText>
      </w:r>
      <w:r w:rsidRPr="004C7C6C">
        <w:fldChar w:fldCharType="separate"/>
      </w:r>
      <w:r w:rsidR="005B3157">
        <w:t>...\&lt;Base&gt;</w:t>
      </w:r>
      <w:r w:rsidR="005B3157" w:rsidRPr="002A1B04">
        <w:t>\Data\</w:t>
      </w:r>
      <w:proofErr w:type="spellStart"/>
      <w:r w:rsidR="005B3157" w:rsidRPr="002A1B04">
        <w:t>SQLProvider</w:t>
      </w:r>
      <w:proofErr w:type="spellEnd"/>
      <w:r w:rsidRPr="004C7C6C">
        <w:fldChar w:fldCharType="end"/>
      </w:r>
    </w:p>
    <w:p w:rsidR="0084626A" w:rsidRPr="004C7C6C" w:rsidRDefault="0084626A" w:rsidP="004C7C6C">
      <w:r w:rsidRPr="004C7C6C">
        <w:fldChar w:fldCharType="begin"/>
      </w:r>
      <w:r w:rsidRPr="004C7C6C">
        <w:instrText xml:space="preserve"> REF _Ref92190731 \h </w:instrText>
      </w:r>
      <w:r w:rsidR="004C7C6C">
        <w:instrText xml:space="preserve"> \* MERGEFORMAT </w:instrText>
      </w:r>
      <w:r w:rsidRPr="004C7C6C">
        <w:fldChar w:fldCharType="separate"/>
      </w:r>
      <w:r w:rsidR="005B3157">
        <w:t>...\&lt;Base&gt;</w:t>
      </w:r>
      <w:r w:rsidR="005B3157" w:rsidRPr="002A1B04">
        <w:t>\</w:t>
      </w:r>
      <w:proofErr w:type="spellStart"/>
      <w:r w:rsidR="005B3157" w:rsidRPr="002A1B04">
        <w:t>Utils</w:t>
      </w:r>
      <w:proofErr w:type="spellEnd"/>
      <w:r w:rsidRPr="004C7C6C">
        <w:fldChar w:fldCharType="end"/>
      </w:r>
    </w:p>
    <w:p w:rsidR="0084626A" w:rsidRPr="004C7C6C" w:rsidRDefault="0084626A" w:rsidP="004C7C6C">
      <w:r w:rsidRPr="004C7C6C">
        <w:fldChar w:fldCharType="begin"/>
      </w:r>
      <w:r w:rsidRPr="004C7C6C">
        <w:instrText xml:space="preserve"> REF _Ref92190733 \h </w:instrText>
      </w:r>
      <w:r w:rsidR="004C7C6C">
        <w:instrText xml:space="preserve"> \* MERGEFORMAT </w:instrText>
      </w:r>
      <w:r w:rsidRPr="004C7C6C">
        <w:fldChar w:fldCharType="separate"/>
      </w:r>
      <w:r w:rsidR="005B3157">
        <w:t>...\&lt;Base&gt;</w:t>
      </w:r>
      <w:r w:rsidR="005B3157" w:rsidRPr="002A1B04">
        <w:t>\Web</w:t>
      </w:r>
      <w:r w:rsidRPr="004C7C6C">
        <w:fldChar w:fldCharType="end"/>
      </w:r>
    </w:p>
    <w:p w:rsidR="0084626A" w:rsidRPr="004C7C6C" w:rsidRDefault="0084626A" w:rsidP="004C7C6C">
      <w:r w:rsidRPr="004C7C6C">
        <w:fldChar w:fldCharType="begin"/>
      </w:r>
      <w:r w:rsidRPr="004C7C6C">
        <w:instrText xml:space="preserve"> REF _Ref92190734 \h </w:instrText>
      </w:r>
      <w:r w:rsidR="004C7C6C">
        <w:instrText xml:space="preserve"> \* MERGEFORMAT </w:instrText>
      </w:r>
      <w:r w:rsidRPr="004C7C6C">
        <w:fldChar w:fldCharType="separate"/>
      </w:r>
      <w:r w:rsidR="005B3157">
        <w:t>...\&lt;</w:t>
      </w:r>
      <w:proofErr w:type="spellStart"/>
      <w:r w:rsidR="005B3157">
        <w:t>ProjectTemplates</w:t>
      </w:r>
      <w:proofErr w:type="spellEnd"/>
      <w:r w:rsidR="005B3157">
        <w:t>&gt;</w:t>
      </w:r>
      <w:r w:rsidRPr="004C7C6C">
        <w:fldChar w:fldCharType="end"/>
      </w:r>
    </w:p>
    <w:p w:rsidR="00B17631" w:rsidRPr="002A1B04" w:rsidRDefault="00B17631" w:rsidP="00B17631">
      <w:pPr>
        <w:pStyle w:val="Heading3"/>
      </w:pPr>
      <w:bookmarkStart w:id="419" w:name="_Toc81301988"/>
      <w:bookmarkStart w:id="420" w:name="_Ref92190714"/>
      <w:bookmarkStart w:id="421" w:name="_Toc105586995"/>
      <w:bookmarkStart w:id="422" w:name="_Toc414885749"/>
      <w:r>
        <w:t>...\</w:t>
      </w:r>
      <w:bookmarkEnd w:id="413"/>
      <w:bookmarkEnd w:id="414"/>
      <w:r w:rsidR="00DF2573">
        <w:t>&lt;Base&gt;</w:t>
      </w:r>
      <w:bookmarkEnd w:id="415"/>
      <w:bookmarkEnd w:id="416"/>
      <w:bookmarkEnd w:id="417"/>
      <w:bookmarkEnd w:id="418"/>
      <w:bookmarkEnd w:id="419"/>
      <w:bookmarkEnd w:id="420"/>
      <w:bookmarkEnd w:id="421"/>
      <w:bookmarkEnd w:id="422"/>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w:instrText>
      </w:r>
      <w:r w:rsidR="006E6A8E">
        <w:instrText>BaseClasses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classes:</w:instrText>
      </w:r>
      <w:r w:rsidR="006E6A8E">
        <w:instrText>BaseClasses</w:instrText>
      </w:r>
      <w:r w:rsidR="009037DA">
        <w:instrText xml:space="preserve"> </w:instrText>
      </w:r>
      <w:r w:rsidR="00B17631" w:rsidRPr="004C7C6C">
        <w:instrText>folder"</w:instrText>
      </w:r>
      <w:r w:rsidRPr="004C7C6C">
        <w:fldChar w:fldCharType="end"/>
      </w:r>
      <w:r w:rsidR="00B17631" w:rsidRPr="004C7C6C">
        <w:t>This</w:t>
      </w:r>
      <w:r w:rsidR="009037DA">
        <w:t xml:space="preserve"> </w:t>
      </w:r>
      <w:r w:rsidR="00B17631" w:rsidRPr="004C7C6C">
        <w:t>sub-folder</w:t>
      </w:r>
      <w:r w:rsidR="009037DA">
        <w:t xml:space="preserve"> </w:t>
      </w:r>
      <w:r w:rsidR="00B17631" w:rsidRPr="004C7C6C">
        <w:t>contains</w:t>
      </w:r>
      <w:r w:rsidR="009037DA">
        <w:t xml:space="preserve"> </w:t>
      </w:r>
      <w:r w:rsidR="00B17631" w:rsidRPr="004C7C6C">
        <w:t>the</w:t>
      </w:r>
      <w:r w:rsidR="009037DA">
        <w:t xml:space="preserve"> </w:t>
      </w:r>
      <w:r w:rsidR="00B17631" w:rsidRPr="004C7C6C">
        <w:t>source</w:t>
      </w:r>
      <w:r w:rsidR="009037DA">
        <w:t xml:space="preserve"> </w:t>
      </w:r>
      <w:r w:rsidR="00B17631" w:rsidRPr="004C7C6C">
        <w:t>code</w:t>
      </w:r>
      <w:r w:rsidR="009037DA">
        <w:t xml:space="preserve"> </w:t>
      </w:r>
      <w:r w:rsidR="00B17631" w:rsidRPr="004C7C6C">
        <w:t>and</w:t>
      </w:r>
      <w:r w:rsidR="009037DA">
        <w:t xml:space="preserve"> </w:t>
      </w:r>
      <w:r w:rsidR="00B17631" w:rsidRPr="004C7C6C">
        <w:t>the</w:t>
      </w:r>
      <w:r w:rsidR="009037DA">
        <w:t xml:space="preserve"> </w:t>
      </w:r>
      <w:r w:rsidR="00B17631" w:rsidRPr="004C7C6C">
        <w:t>Visual</w:t>
      </w:r>
      <w:r w:rsidR="009037DA">
        <w:t xml:space="preserve"> </w:t>
      </w:r>
      <w:r w:rsidR="00B17631" w:rsidRPr="004C7C6C">
        <w:t>Studio</w:t>
      </w:r>
      <w:r w:rsidR="009037DA">
        <w:t xml:space="preserve"> </w:t>
      </w:r>
      <w:r w:rsidR="00B17631" w:rsidRPr="004C7C6C">
        <w:t>.NET</w:t>
      </w:r>
      <w:r w:rsidR="009037DA">
        <w:t xml:space="preserve"> </w:t>
      </w:r>
      <w:r w:rsidR="00B17631" w:rsidRPr="004C7C6C">
        <w:t>development</w:t>
      </w:r>
      <w:r w:rsidR="009037DA">
        <w:t xml:space="preserve"> </w:t>
      </w:r>
      <w:r w:rsidR="00B17631" w:rsidRPr="004C7C6C">
        <w:t>files</w:t>
      </w:r>
      <w:r w:rsidR="009037DA">
        <w:t xml:space="preserve"> </w:t>
      </w:r>
      <w:r w:rsidR="00B17631" w:rsidRPr="004C7C6C">
        <w:t>for</w:t>
      </w:r>
      <w:r w:rsidR="009037DA">
        <w:t xml:space="preserve"> </w:t>
      </w:r>
      <w:r w:rsidR="00B17631" w:rsidRPr="004C7C6C">
        <w:t>the</w:t>
      </w:r>
      <w:r w:rsidR="009037DA">
        <w:t xml:space="preserve"> </w:t>
      </w:r>
      <w:r w:rsidR="00155AC0" w:rsidRPr="004C7C6C">
        <w:t>application</w:t>
      </w:r>
      <w:r w:rsidR="009037DA">
        <w:t xml:space="preserve"> </w:t>
      </w:r>
      <w:r w:rsidR="00155AC0" w:rsidRPr="004C7C6C">
        <w:t>base</w:t>
      </w:r>
      <w:r w:rsidR="009037DA">
        <w:t xml:space="preserve"> </w:t>
      </w:r>
      <w:r w:rsidR="00155AC0" w:rsidRPr="004C7C6C">
        <w:t>class</w:t>
      </w:r>
      <w:r w:rsidR="00B17631" w:rsidRPr="004C7C6C">
        <w:t>es.</w:t>
      </w:r>
      <w:r w:rsidR="009037DA">
        <w:t xml:space="preserve">  </w:t>
      </w:r>
      <w:r w:rsidR="00B17631" w:rsidRPr="004C7C6C">
        <w:t>These</w:t>
      </w:r>
      <w:r w:rsidR="009037DA">
        <w:t xml:space="preserve"> </w:t>
      </w:r>
      <w:r w:rsidR="00B17631" w:rsidRPr="004C7C6C">
        <w:t>classes</w:t>
      </w:r>
      <w:r w:rsidR="009037DA">
        <w:t xml:space="preserve"> </w:t>
      </w:r>
      <w:r w:rsidR="00B17631" w:rsidRPr="004C7C6C">
        <w:t>are</w:t>
      </w:r>
      <w:r w:rsidR="009037DA">
        <w:t xml:space="preserve"> </w:t>
      </w:r>
      <w:r w:rsidR="00B17631" w:rsidRPr="004C7C6C">
        <w:t>provided</w:t>
      </w:r>
      <w:r w:rsidR="009037DA">
        <w:t xml:space="preserve"> </w:t>
      </w:r>
      <w:r w:rsidR="00B17631" w:rsidRPr="004C7C6C">
        <w:t>to</w:t>
      </w:r>
      <w:r w:rsidR="009037DA">
        <w:t xml:space="preserve"> </w:t>
      </w:r>
      <w:r w:rsidR="00B17631" w:rsidRPr="004C7C6C">
        <w:t>you</w:t>
      </w:r>
      <w:r w:rsidR="009037DA">
        <w:t xml:space="preserve"> </w:t>
      </w:r>
      <w:r w:rsidR="00B17631" w:rsidRPr="004C7C6C">
        <w:t>in</w:t>
      </w:r>
      <w:r w:rsidR="009037DA">
        <w:t xml:space="preserve"> </w:t>
      </w:r>
      <w:r w:rsidR="00B17631" w:rsidRPr="004C7C6C">
        <w:t>source</w:t>
      </w:r>
      <w:r w:rsidR="009037DA">
        <w:t xml:space="preserve"> </w:t>
      </w:r>
      <w:r w:rsidR="00B17631" w:rsidRPr="004C7C6C">
        <w:t>code</w:t>
      </w:r>
      <w:r w:rsidR="009037DA">
        <w:t xml:space="preserve"> </w:t>
      </w:r>
      <w:r w:rsidR="00B17631" w:rsidRPr="004C7C6C">
        <w:t>format</w:t>
      </w:r>
      <w:r w:rsidR="009037DA">
        <w:t xml:space="preserve"> </w:t>
      </w:r>
      <w:r w:rsidR="00B17631" w:rsidRPr="004C7C6C">
        <w:t>so</w:t>
      </w:r>
      <w:r w:rsidR="009037DA">
        <w:t xml:space="preserve"> </w:t>
      </w:r>
      <w:r w:rsidR="00B17631" w:rsidRPr="004C7C6C">
        <w:t>you</w:t>
      </w:r>
      <w:r w:rsidR="009037DA">
        <w:t xml:space="preserve"> </w:t>
      </w:r>
      <w:r w:rsidR="00B17631" w:rsidRPr="004C7C6C">
        <w:t>have</w:t>
      </w:r>
      <w:r w:rsidR="009037DA">
        <w:t xml:space="preserve"> </w:t>
      </w:r>
      <w:r w:rsidR="00B17631" w:rsidRPr="004C7C6C">
        <w:t>100%</w:t>
      </w:r>
      <w:r w:rsidR="009037DA">
        <w:t xml:space="preserve"> </w:t>
      </w:r>
      <w:r w:rsidR="00B17631" w:rsidRPr="004C7C6C">
        <w:t>of</w:t>
      </w:r>
      <w:r w:rsidR="009037DA">
        <w:t xml:space="preserve"> </w:t>
      </w:r>
      <w:r w:rsidR="00B17631" w:rsidRPr="004C7C6C">
        <w:t>the</w:t>
      </w:r>
      <w:r w:rsidR="009037DA">
        <w:t xml:space="preserve"> </w:t>
      </w:r>
      <w:r w:rsidR="00B17631" w:rsidRPr="004C7C6C">
        <w:t>source</w:t>
      </w:r>
      <w:r w:rsidR="009037DA">
        <w:t xml:space="preserve"> </w:t>
      </w:r>
      <w:r w:rsidR="00B17631" w:rsidRPr="004C7C6C">
        <w:t>code</w:t>
      </w:r>
      <w:r w:rsidR="009037DA">
        <w:t xml:space="preserve"> </w:t>
      </w:r>
      <w:r w:rsidR="00B17631" w:rsidRPr="004C7C6C">
        <w:t>needed</w:t>
      </w:r>
      <w:r w:rsidR="009037DA">
        <w:t xml:space="preserve"> </w:t>
      </w:r>
      <w:r w:rsidR="00B17631" w:rsidRPr="004C7C6C">
        <w:t>for</w:t>
      </w:r>
      <w:r w:rsidR="009037DA">
        <w:t xml:space="preserve"> </w:t>
      </w:r>
      <w:r w:rsidR="00B17631" w:rsidRPr="004C7C6C">
        <w:t>your</w:t>
      </w:r>
      <w:r w:rsidR="009037DA">
        <w:t xml:space="preserve"> </w:t>
      </w:r>
      <w:r w:rsidR="00B17631" w:rsidRPr="004C7C6C">
        <w:t>application.</w:t>
      </w:r>
      <w:r w:rsidR="009037DA">
        <w:t xml:space="preserve">  </w:t>
      </w:r>
      <w:r w:rsidR="00B17631" w:rsidRPr="004C7C6C">
        <w:t>You</w:t>
      </w:r>
      <w:r w:rsidR="009037DA">
        <w:t xml:space="preserve"> </w:t>
      </w:r>
      <w:r w:rsidR="00B17631" w:rsidRPr="004C7C6C">
        <w:t>can</w:t>
      </w:r>
      <w:r w:rsidR="009037DA">
        <w:t xml:space="preserve"> </w:t>
      </w:r>
      <w:r w:rsidR="00B17631" w:rsidRPr="004C7C6C">
        <w:t>modify</w:t>
      </w:r>
      <w:r w:rsidR="009037DA">
        <w:t xml:space="preserve"> </w:t>
      </w:r>
      <w:r w:rsidR="00B17631" w:rsidRPr="004C7C6C">
        <w:t>the</w:t>
      </w:r>
      <w:r w:rsidR="009037DA">
        <w:t xml:space="preserve"> </w:t>
      </w:r>
      <w:r w:rsidR="00B17631" w:rsidRPr="004C7C6C">
        <w:t>source</w:t>
      </w:r>
      <w:r w:rsidR="009037DA">
        <w:t xml:space="preserve"> </w:t>
      </w:r>
      <w:r w:rsidR="00B17631" w:rsidRPr="004C7C6C">
        <w:t>code,</w:t>
      </w:r>
      <w:r w:rsidR="009037DA">
        <w:t xml:space="preserve"> </w:t>
      </w:r>
      <w:r w:rsidR="00B17631" w:rsidRPr="004C7C6C">
        <w:t>create</w:t>
      </w:r>
      <w:r w:rsidR="009037DA">
        <w:t xml:space="preserve"> </w:t>
      </w:r>
      <w:r w:rsidR="00B17631" w:rsidRPr="004C7C6C">
        <w:t>a</w:t>
      </w:r>
      <w:r w:rsidR="009037DA">
        <w:t xml:space="preserve"> </w:t>
      </w:r>
      <w:r w:rsidR="00B17631" w:rsidRPr="004C7C6C">
        <w:t>new</w:t>
      </w:r>
      <w:r w:rsidR="009037DA">
        <w:t xml:space="preserve"> </w:t>
      </w:r>
      <w:r w:rsidR="00B17631" w:rsidRPr="004C7C6C">
        <w:t>version</w:t>
      </w:r>
      <w:r w:rsidR="009037DA">
        <w:t xml:space="preserve"> </w:t>
      </w:r>
      <w:r w:rsidR="00B17631" w:rsidRPr="004C7C6C">
        <w:t>of</w:t>
      </w:r>
      <w:r w:rsidR="009037DA">
        <w:t xml:space="preserve"> </w:t>
      </w:r>
      <w:r w:rsidR="00B17631" w:rsidRPr="004C7C6C">
        <w:t>the</w:t>
      </w:r>
      <w:r w:rsidR="009037DA">
        <w:t xml:space="preserve"> </w:t>
      </w:r>
      <w:r w:rsidR="00B17631" w:rsidRPr="004C7C6C">
        <w:t>compiled</w:t>
      </w:r>
      <w:r w:rsidR="009037DA">
        <w:t xml:space="preserve"> </w:t>
      </w:r>
      <w:r w:rsidR="00B17631" w:rsidRPr="004C7C6C">
        <w:t>library</w:t>
      </w:r>
      <w:r w:rsidR="009037DA">
        <w:t xml:space="preserve"> </w:t>
      </w:r>
      <w:r w:rsidR="00B17631" w:rsidRPr="004C7C6C">
        <w:t>and</w:t>
      </w:r>
      <w:r w:rsidR="009037DA">
        <w:t xml:space="preserve"> </w:t>
      </w:r>
      <w:r w:rsidR="00B17631" w:rsidRPr="004C7C6C">
        <w:t>move</w:t>
      </w:r>
      <w:r w:rsidR="009037DA">
        <w:t xml:space="preserve"> </w:t>
      </w:r>
      <w:r w:rsidR="00B17631" w:rsidRPr="004C7C6C">
        <w:t>the</w:t>
      </w:r>
      <w:r w:rsidR="009037DA">
        <w:t xml:space="preserve"> </w:t>
      </w:r>
      <w:r w:rsidR="00B17631" w:rsidRPr="004C7C6C">
        <w:t>resulting</w:t>
      </w:r>
      <w:r w:rsidR="009037DA">
        <w:t xml:space="preserve"> </w:t>
      </w:r>
      <w:r w:rsidR="00B17631" w:rsidRPr="004C7C6C">
        <w:t>.DLL</w:t>
      </w:r>
      <w:r w:rsidR="009037DA">
        <w:t xml:space="preserve"> </w:t>
      </w:r>
      <w:r w:rsidR="00B17631" w:rsidRPr="004C7C6C">
        <w:t>(and</w:t>
      </w:r>
      <w:r w:rsidR="009037DA">
        <w:t xml:space="preserve"> </w:t>
      </w:r>
      <w:r w:rsidR="00B17631" w:rsidRPr="004C7C6C">
        <w:t>.PDB)</w:t>
      </w:r>
      <w:r w:rsidR="009037DA">
        <w:t xml:space="preserve"> </w:t>
      </w:r>
      <w:r w:rsidR="00B17631" w:rsidRPr="004C7C6C">
        <w:t>to</w:t>
      </w:r>
      <w:r w:rsidR="009037DA">
        <w:t xml:space="preserve"> </w:t>
      </w:r>
      <w:r w:rsidR="00B17631" w:rsidRPr="004C7C6C">
        <w:t>the</w:t>
      </w:r>
      <w:r w:rsidR="009037DA">
        <w:t xml:space="preserve"> </w:t>
      </w:r>
      <w:r w:rsidR="00B17631" w:rsidRPr="004C7C6C">
        <w:t>Bin</w:t>
      </w:r>
      <w:r w:rsidR="009037DA">
        <w:t xml:space="preserve"> </w:t>
      </w:r>
      <w:r w:rsidR="00B17631" w:rsidRPr="004C7C6C">
        <w:t>folder</w:t>
      </w:r>
      <w:r w:rsidR="009037DA">
        <w:t xml:space="preserve"> </w:t>
      </w:r>
      <w:r w:rsidR="00B17631" w:rsidRPr="004C7C6C">
        <w:t>of</w:t>
      </w:r>
      <w:r w:rsidR="009037DA">
        <w:t xml:space="preserve"> </w:t>
      </w:r>
      <w:r w:rsidR="00B17631" w:rsidRPr="004C7C6C">
        <w:t>the</w:t>
      </w:r>
      <w:r w:rsidR="009037DA">
        <w:t xml:space="preserve"> </w:t>
      </w:r>
      <w:r w:rsidR="00B17631" w:rsidRPr="004C7C6C">
        <w:t>application.</w:t>
      </w:r>
      <w:r w:rsidR="009037DA">
        <w:t xml:space="preserve">  </w:t>
      </w:r>
      <w:r w:rsidR="00B17631" w:rsidRPr="004C7C6C">
        <w:t>This</w:t>
      </w:r>
      <w:r w:rsidR="009037DA">
        <w:t xml:space="preserve"> </w:t>
      </w:r>
      <w:r w:rsidR="00B17631" w:rsidRPr="004C7C6C">
        <w:t>enables</w:t>
      </w:r>
      <w:r w:rsidR="009037DA">
        <w:t xml:space="preserve"> </w:t>
      </w:r>
      <w:r w:rsidR="00B17631" w:rsidRPr="004C7C6C">
        <w:t>you</w:t>
      </w:r>
      <w:r w:rsidR="009037DA">
        <w:t xml:space="preserve"> </w:t>
      </w:r>
      <w:r w:rsidR="00B17631" w:rsidRPr="004C7C6C">
        <w:t>to</w:t>
      </w:r>
      <w:r w:rsidR="009037DA">
        <w:t xml:space="preserve"> </w:t>
      </w:r>
      <w:r w:rsidR="00B17631" w:rsidRPr="004C7C6C">
        <w:t>have</w:t>
      </w:r>
      <w:r w:rsidR="009037DA">
        <w:t xml:space="preserve"> </w:t>
      </w:r>
      <w:r w:rsidR="00B17631" w:rsidRPr="004C7C6C">
        <w:t>different</w:t>
      </w:r>
      <w:r w:rsidR="009037DA">
        <w:t xml:space="preserve"> </w:t>
      </w:r>
      <w:r w:rsidR="00B17631" w:rsidRPr="004C7C6C">
        <w:t>applications</w:t>
      </w:r>
      <w:r w:rsidR="009037DA">
        <w:t xml:space="preserve"> </w:t>
      </w:r>
      <w:r w:rsidR="00B17631" w:rsidRPr="004C7C6C">
        <w:t>running</w:t>
      </w:r>
      <w:r w:rsidR="009037DA">
        <w:t xml:space="preserve"> </w:t>
      </w:r>
      <w:r w:rsidR="00B17631" w:rsidRPr="004C7C6C">
        <w:t>different</w:t>
      </w:r>
      <w:r w:rsidR="009037DA">
        <w:t xml:space="preserve"> </w:t>
      </w:r>
      <w:r w:rsidR="00B17631" w:rsidRPr="004C7C6C">
        <w:t>versions</w:t>
      </w:r>
      <w:r w:rsidR="009037DA">
        <w:t xml:space="preserve"> </w:t>
      </w:r>
      <w:r w:rsidR="00B17631" w:rsidRPr="004C7C6C">
        <w:t>of</w:t>
      </w:r>
      <w:r w:rsidR="009037DA">
        <w:t xml:space="preserve"> </w:t>
      </w:r>
      <w:r w:rsidR="00B17631" w:rsidRPr="004C7C6C">
        <w:t>the</w:t>
      </w:r>
      <w:r w:rsidR="009037DA">
        <w:t xml:space="preserve"> </w:t>
      </w:r>
      <w:r w:rsidR="00B17631" w:rsidRPr="004C7C6C">
        <w:t>base</w:t>
      </w:r>
      <w:r w:rsidR="009037DA">
        <w:t xml:space="preserve"> </w:t>
      </w:r>
      <w:r w:rsidR="00B17631" w:rsidRPr="004C7C6C">
        <w:t>classes.</w:t>
      </w:r>
    </w:p>
    <w:p w:rsidR="00B17631" w:rsidRPr="004C7C6C" w:rsidRDefault="00B17631" w:rsidP="004C7C6C">
      <w:r w:rsidRPr="004C7C6C">
        <w:t>Note:</w:t>
      </w:r>
      <w:r w:rsidR="009037DA">
        <w:t xml:space="preserve">  </w:t>
      </w:r>
      <w:r w:rsidRPr="004C7C6C">
        <w:t>If</w:t>
      </w:r>
      <w:r w:rsidR="009037DA">
        <w:t xml:space="preserve"> </w:t>
      </w:r>
      <w:r w:rsidRPr="004C7C6C">
        <w:t>you</w:t>
      </w:r>
      <w:r w:rsidR="009037DA">
        <w:t xml:space="preserve"> </w:t>
      </w:r>
      <w:r w:rsidRPr="004C7C6C">
        <w:t>modify</w:t>
      </w:r>
      <w:r w:rsidR="009037DA">
        <w:t xml:space="preserve"> </w:t>
      </w:r>
      <w:r w:rsidRPr="004C7C6C">
        <w:t>the</w:t>
      </w:r>
      <w:r w:rsidR="009037DA">
        <w:t xml:space="preserve"> </w:t>
      </w:r>
      <w:r w:rsidRPr="004C7C6C">
        <w:t>base</w:t>
      </w:r>
      <w:r w:rsidR="009037DA">
        <w:t xml:space="preserve"> </w:t>
      </w:r>
      <w:r w:rsidRPr="004C7C6C">
        <w:t>classes</w:t>
      </w:r>
      <w:r w:rsidR="009037DA">
        <w:t xml:space="preserve"> </w:t>
      </w:r>
      <w:r w:rsidRPr="004C7C6C">
        <w:t>for</w:t>
      </w:r>
      <w:r w:rsidR="009037DA">
        <w:t xml:space="preserve"> </w:t>
      </w:r>
      <w:r w:rsidRPr="004C7C6C">
        <w:t>your</w:t>
      </w:r>
      <w:r w:rsidR="009037DA">
        <w:t xml:space="preserve"> </w:t>
      </w:r>
      <w:r w:rsidRPr="004C7C6C">
        <w:t>application,</w:t>
      </w:r>
      <w:r w:rsidR="009037DA">
        <w:t xml:space="preserve"> </w:t>
      </w:r>
      <w:r w:rsidRPr="004C7C6C">
        <w:t>then</w:t>
      </w:r>
      <w:r w:rsidR="009037DA">
        <w:t xml:space="preserve"> </w:t>
      </w:r>
      <w:r w:rsidRPr="004C7C6C">
        <w:t>you</w:t>
      </w:r>
      <w:r w:rsidR="009037DA">
        <w:t xml:space="preserve"> </w:t>
      </w:r>
      <w:r w:rsidRPr="004C7C6C">
        <w:t>will</w:t>
      </w:r>
      <w:r w:rsidR="009037DA">
        <w:t xml:space="preserve"> </w:t>
      </w:r>
      <w:r w:rsidRPr="004C7C6C">
        <w:t>need</w:t>
      </w:r>
      <w:r w:rsidR="009037DA">
        <w:t xml:space="preserve"> </w:t>
      </w:r>
      <w:r w:rsidRPr="004C7C6C">
        <w:t>to</w:t>
      </w:r>
      <w:r w:rsidR="009037DA">
        <w:t xml:space="preserve"> </w:t>
      </w:r>
      <w:r w:rsidRPr="004C7C6C">
        <w:t>merge</w:t>
      </w:r>
      <w:r w:rsidR="009037DA">
        <w:t xml:space="preserve"> </w:t>
      </w:r>
      <w:r w:rsidRPr="004C7C6C">
        <w:t>the</w:t>
      </w:r>
      <w:r w:rsidR="009037DA">
        <w:t xml:space="preserve"> </w:t>
      </w:r>
      <w:r w:rsidRPr="004C7C6C">
        <w:t>updates</w:t>
      </w:r>
      <w:r w:rsidR="009037DA">
        <w:t xml:space="preserve"> </w:t>
      </w:r>
      <w:r w:rsidRPr="004C7C6C">
        <w:t>to</w:t>
      </w:r>
      <w:r w:rsidR="009037DA">
        <w:t xml:space="preserve"> </w:t>
      </w:r>
      <w:r w:rsidRPr="004C7C6C">
        <w:t>the</w:t>
      </w:r>
      <w:r w:rsidR="009037DA">
        <w:t xml:space="preserve"> </w:t>
      </w:r>
      <w:r w:rsidRPr="004C7C6C">
        <w:t>base</w:t>
      </w:r>
      <w:r w:rsidR="009037DA">
        <w:t xml:space="preserve"> </w:t>
      </w:r>
      <w:r w:rsidRPr="004C7C6C">
        <w:t>classes</w:t>
      </w:r>
      <w:r w:rsidR="009037DA">
        <w:t xml:space="preserve"> </w:t>
      </w:r>
      <w:r w:rsidRPr="004C7C6C">
        <w:t>in</w:t>
      </w:r>
      <w:r w:rsidR="009037DA">
        <w:t xml:space="preserve"> </w:t>
      </w:r>
      <w:r w:rsidRPr="004C7C6C">
        <w:t>future</w:t>
      </w:r>
      <w:r w:rsidR="009037DA">
        <w:t xml:space="preserve"> </w:t>
      </w:r>
      <w:r w:rsidRPr="004C7C6C">
        <w:t>versions.</w:t>
      </w:r>
    </w:p>
    <w:p w:rsidR="004C7C6C" w:rsidRDefault="00B17631" w:rsidP="004C7C6C">
      <w:r w:rsidRPr="004C7C6C">
        <w:t>The</w:t>
      </w:r>
      <w:r w:rsidR="009037DA">
        <w:t xml:space="preserve"> </w:t>
      </w:r>
      <w:r w:rsidRPr="004C7C6C">
        <w:t>base</w:t>
      </w:r>
      <w:r w:rsidR="009037DA">
        <w:t xml:space="preserve"> </w:t>
      </w:r>
      <w:r w:rsidRPr="004C7C6C">
        <w:t>class</w:t>
      </w:r>
      <w:r w:rsidR="009037DA">
        <w:t xml:space="preserve"> </w:t>
      </w:r>
      <w:r w:rsidRPr="004C7C6C">
        <w:t>file</w:t>
      </w:r>
      <w:r w:rsidR="009037DA">
        <w:t xml:space="preserve"> </w:t>
      </w:r>
      <w:r w:rsidRPr="004C7C6C">
        <w:t>system</w:t>
      </w:r>
      <w:r w:rsidR="009037DA">
        <w:t xml:space="preserve"> </w:t>
      </w:r>
      <w:r w:rsidRPr="004C7C6C">
        <w:t>structure</w:t>
      </w:r>
      <w:r w:rsidR="009037DA">
        <w:t xml:space="preserve"> </w:t>
      </w:r>
      <w:r w:rsidRPr="004C7C6C">
        <w:t>mirrors</w:t>
      </w:r>
      <w:r w:rsidR="009037DA">
        <w:t xml:space="preserve"> </w:t>
      </w:r>
      <w:r w:rsidRPr="004C7C6C">
        <w:t>the</w:t>
      </w:r>
      <w:r w:rsidR="009037DA">
        <w:t xml:space="preserve"> </w:t>
      </w:r>
      <w:r w:rsidRPr="004C7C6C">
        <w:t>base</w:t>
      </w:r>
      <w:r w:rsidR="009037DA">
        <w:t xml:space="preserve"> </w:t>
      </w:r>
      <w:r w:rsidRPr="004C7C6C">
        <w:t>class</w:t>
      </w:r>
      <w:r w:rsidR="009037DA">
        <w:t xml:space="preserve"> </w:t>
      </w:r>
      <w:r w:rsidRPr="004C7C6C">
        <w:t>namespaces.</w:t>
      </w:r>
      <w:r w:rsidR="009037DA">
        <w:t xml:space="preserve">  </w:t>
      </w:r>
      <w:r w:rsidRPr="004C7C6C">
        <w:t>That</w:t>
      </w:r>
      <w:r w:rsidR="009037DA">
        <w:t xml:space="preserve"> </w:t>
      </w:r>
      <w:r w:rsidRPr="004C7C6C">
        <w:t>is,</w:t>
      </w:r>
      <w:r w:rsidR="009037DA">
        <w:t xml:space="preserve"> </w:t>
      </w:r>
      <w:r w:rsidRPr="004C7C6C">
        <w:t>files</w:t>
      </w:r>
      <w:r w:rsidR="009037DA">
        <w:t xml:space="preserve"> </w:t>
      </w:r>
      <w:r w:rsidRPr="004C7C6C">
        <w:t>in</w:t>
      </w:r>
      <w:r w:rsidR="009037DA">
        <w:t xml:space="preserve"> </w:t>
      </w:r>
      <w:r w:rsidRPr="004C7C6C">
        <w:t>the</w:t>
      </w:r>
      <w:r w:rsidR="009037DA">
        <w:t xml:space="preserve"> </w:t>
      </w:r>
      <w:r w:rsidR="00AF7DB0">
        <w:t>BaseClasses</w:t>
      </w:r>
      <w:r w:rsidR="009037DA">
        <w:t xml:space="preserve"> </w:t>
      </w:r>
      <w:r w:rsidRPr="004C7C6C">
        <w:t>namespace</w:t>
      </w:r>
      <w:r w:rsidR="009037DA">
        <w:t xml:space="preserve"> </w:t>
      </w:r>
      <w:r w:rsidRPr="004C7C6C">
        <w:t>are</w:t>
      </w:r>
      <w:r w:rsidR="009037DA">
        <w:t xml:space="preserve"> </w:t>
      </w:r>
      <w:r w:rsidRPr="004C7C6C">
        <w:t>in</w:t>
      </w:r>
      <w:r w:rsidR="004C7C6C">
        <w:t>:</w:t>
      </w:r>
    </w:p>
    <w:p w:rsidR="004C7C6C" w:rsidRDefault="00B17631" w:rsidP="004C7C6C">
      <w:pPr>
        <w:pStyle w:val="Example"/>
      </w:pPr>
      <w:r w:rsidRPr="004C7C6C">
        <w:t>...\</w:t>
      </w:r>
      <w:r w:rsidR="006E6A8E">
        <w:t>BaseClasses</w:t>
      </w:r>
      <w:r w:rsidRPr="004C7C6C">
        <w:t>\Base</w:t>
      </w:r>
    </w:p>
    <w:p w:rsidR="004C7C6C" w:rsidRDefault="00B17631" w:rsidP="004C7C6C">
      <w:r w:rsidRPr="004C7C6C">
        <w:t>Files</w:t>
      </w:r>
      <w:r w:rsidR="009037DA">
        <w:t xml:space="preserve"> </w:t>
      </w:r>
      <w:r w:rsidRPr="004C7C6C">
        <w:t>in</w:t>
      </w:r>
      <w:r w:rsidR="009037DA">
        <w:t xml:space="preserve"> </w:t>
      </w:r>
      <w:r w:rsidRPr="004C7C6C">
        <w:t>the</w:t>
      </w:r>
      <w:r w:rsidR="009037DA">
        <w:t xml:space="preserve"> </w:t>
      </w:r>
      <w:proofErr w:type="spellStart"/>
      <w:r w:rsidR="00396832">
        <w:t>BaseClasses.</w:t>
      </w:r>
      <w:r w:rsidRPr="004C7C6C">
        <w:t>Web.UI</w:t>
      </w:r>
      <w:proofErr w:type="spellEnd"/>
      <w:r w:rsidR="009037DA">
        <w:t xml:space="preserve"> </w:t>
      </w:r>
      <w:r w:rsidRPr="004C7C6C">
        <w:t>namespace</w:t>
      </w:r>
      <w:r w:rsidR="009037DA">
        <w:t xml:space="preserve"> </w:t>
      </w:r>
      <w:r w:rsidRPr="004C7C6C">
        <w:t>are</w:t>
      </w:r>
      <w:r w:rsidR="009037DA">
        <w:t xml:space="preserve"> </w:t>
      </w:r>
      <w:r w:rsidRPr="004C7C6C">
        <w:t>in</w:t>
      </w:r>
      <w:r w:rsidR="004C7C6C">
        <w:t>:</w:t>
      </w:r>
    </w:p>
    <w:p w:rsidR="00B17631" w:rsidRDefault="00E606A5" w:rsidP="004C7C6C">
      <w:pPr>
        <w:pStyle w:val="Example"/>
      </w:pPr>
      <w:r>
        <w:t>...</w:t>
      </w:r>
      <w:r w:rsidR="00B17631" w:rsidRPr="004C7C6C">
        <w:t>\</w:t>
      </w:r>
      <w:r w:rsidR="006E6A8E">
        <w:t>BaseClasses</w:t>
      </w:r>
      <w:r w:rsidR="00B17631" w:rsidRPr="004C7C6C">
        <w:t>\Web</w:t>
      </w:r>
      <w:r w:rsidR="004C7C6C">
        <w:t>\UI</w:t>
      </w:r>
    </w:p>
    <w:p w:rsidR="004C7C6C" w:rsidRPr="007070AB" w:rsidRDefault="004C7C6C" w:rsidP="007070AB"/>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017"/>
        <w:gridCol w:w="7973"/>
      </w:tblGrid>
      <w:tr w:rsidR="00B17631">
        <w:trPr>
          <w:tblHeader/>
        </w:trPr>
        <w:tc>
          <w:tcPr>
            <w:tcW w:w="2017"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7973"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4C7C6C">
        <w:tc>
          <w:tcPr>
            <w:tcW w:w="20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AssemblyInfo.vb</w:t>
            </w:r>
            <w:proofErr w:type="spellEnd"/>
          </w:p>
        </w:tc>
        <w:tc>
          <w:tcPr>
            <w:tcW w:w="797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"AssemblyInfo.vb</w:instrText>
            </w:r>
            <w:r w:rsidR="009037DA">
              <w:instrText xml:space="preserve"> </w:instrText>
            </w:r>
            <w:r w:rsidR="00B17631" w:rsidRPr="004C7C6C">
              <w:instrText>file"</w:instrText>
            </w:r>
            <w:r w:rsidRPr="004C7C6C">
              <w:fldChar w:fldCharType="end"/>
            </w:r>
            <w:r w:rsidR="00B17631" w:rsidRPr="004C7C6C">
              <w:t>This</w:t>
            </w:r>
            <w:r w:rsidR="009037DA">
              <w:t xml:space="preserve"> </w:t>
            </w:r>
            <w:r w:rsidR="00B17631" w:rsidRPr="004C7C6C">
              <w:t>project</w:t>
            </w:r>
            <w:r w:rsidR="009037DA">
              <w:t xml:space="preserve"> </w:t>
            </w:r>
            <w:r w:rsidR="00B17631" w:rsidRPr="004C7C6C">
              <w:t>information</w:t>
            </w:r>
            <w:r w:rsidR="009037DA">
              <w:t xml:space="preserve"> </w:t>
            </w:r>
            <w:r w:rsidR="00B17631" w:rsidRPr="004C7C6C">
              <w:t>file</w:t>
            </w:r>
            <w:r w:rsidR="009037DA">
              <w:t xml:space="preserve"> </w:t>
            </w:r>
            <w:r w:rsidR="00B17631" w:rsidRPr="004C7C6C">
              <w:t>(</w:t>
            </w:r>
            <w:proofErr w:type="spellStart"/>
            <w:r w:rsidR="00B17631" w:rsidRPr="004C7C6C">
              <w:t>AssemblyInfo.vb</w:t>
            </w:r>
            <w:proofErr w:type="spellEnd"/>
            <w:r w:rsidR="009037DA">
              <w:t xml:space="preserve"> </w:t>
            </w:r>
            <w:r w:rsidR="00B17631" w:rsidRPr="004C7C6C">
              <w:t>or</w:t>
            </w:r>
            <w:r w:rsidR="009037DA">
              <w:t xml:space="preserve"> </w:t>
            </w:r>
            <w:proofErr w:type="spellStart"/>
            <w:r w:rsidR="00B17631" w:rsidRPr="004C7C6C">
              <w:t>AssemblyInfo.cs</w:t>
            </w:r>
            <w:proofErr w:type="spellEnd"/>
            <w:r w:rsidR="009037DA">
              <w:t xml:space="preserve"> </w:t>
            </w:r>
            <w:r w:rsidR="00B17631" w:rsidRPr="004C7C6C">
              <w:t>file)</w:t>
            </w:r>
            <w:r w:rsidR="009037DA">
              <w:t xml:space="preserve"> </w:t>
            </w:r>
            <w:r w:rsidR="00B17631" w:rsidRPr="004C7C6C">
              <w:t>contains</w:t>
            </w:r>
            <w:r w:rsidR="009037DA">
              <w:t xml:space="preserve"> </w:t>
            </w:r>
            <w:r w:rsidR="00B17631" w:rsidRPr="004C7C6C">
              <w:t>metadata</w:t>
            </w:r>
            <w:r w:rsidR="009037DA">
              <w:t xml:space="preserve"> </w:t>
            </w:r>
            <w:r w:rsidR="00B17631" w:rsidRPr="004C7C6C">
              <w:t>about</w:t>
            </w:r>
            <w:r w:rsidR="009037DA">
              <w:t xml:space="preserve"> </w:t>
            </w:r>
            <w:r w:rsidR="00B17631" w:rsidRPr="004C7C6C">
              <w:t>the</w:t>
            </w:r>
            <w:r w:rsidR="009037DA">
              <w:t xml:space="preserve"> </w:t>
            </w:r>
            <w:r w:rsidR="00B17631" w:rsidRPr="004C7C6C">
              <w:t>assemblies</w:t>
            </w:r>
            <w:r w:rsidR="009037DA">
              <w:t xml:space="preserve"> </w:t>
            </w:r>
            <w:r w:rsidR="00B17631" w:rsidRPr="004C7C6C">
              <w:t>in</w:t>
            </w:r>
            <w:r w:rsidR="009037DA">
              <w:t xml:space="preserve"> </w:t>
            </w:r>
            <w:r w:rsidR="00B17631" w:rsidRPr="004C7C6C">
              <w:t>a</w:t>
            </w:r>
            <w:r w:rsidR="009037DA">
              <w:t xml:space="preserve"> </w:t>
            </w:r>
            <w:r w:rsidR="00B17631" w:rsidRPr="004C7C6C">
              <w:t>project,</w:t>
            </w:r>
            <w:r w:rsidR="009037DA">
              <w:t xml:space="preserve"> </w:t>
            </w:r>
            <w:r w:rsidR="00B17631" w:rsidRPr="004C7C6C">
              <w:t>such</w:t>
            </w:r>
            <w:r w:rsidR="009037DA">
              <w:t xml:space="preserve"> </w:t>
            </w:r>
            <w:r w:rsidR="00B17631" w:rsidRPr="004C7C6C">
              <w:t>as</w:t>
            </w:r>
            <w:r w:rsidR="009037DA">
              <w:t xml:space="preserve"> </w:t>
            </w:r>
            <w:r w:rsidR="00B17631" w:rsidRPr="004C7C6C">
              <w:t>name,</w:t>
            </w:r>
            <w:r w:rsidR="009037DA">
              <w:t xml:space="preserve"> </w:t>
            </w:r>
            <w:r w:rsidR="00B17631" w:rsidRPr="004C7C6C">
              <w:t>version,</w:t>
            </w:r>
            <w:r w:rsidR="009037DA">
              <w:t xml:space="preserve"> </w:t>
            </w:r>
            <w:r w:rsidR="00B17631" w:rsidRPr="004C7C6C">
              <w:t>and</w:t>
            </w:r>
            <w:r w:rsidR="009037DA">
              <w:t xml:space="preserve"> </w:t>
            </w:r>
            <w:r w:rsidR="00B17631" w:rsidRPr="004C7C6C">
              <w:t>culture</w:t>
            </w:r>
            <w:r w:rsidR="009037DA">
              <w:t xml:space="preserve"> </w:t>
            </w:r>
            <w:r w:rsidR="00B17631" w:rsidRPr="004C7C6C">
              <w:t>information.</w:t>
            </w:r>
            <w:r w:rsidR="009037DA">
              <w:t xml:space="preserve">  </w:t>
            </w:r>
          </w:p>
        </w:tc>
      </w:tr>
      <w:tr w:rsidR="00B17631" w:rsidRPr="004C7C6C">
        <w:tc>
          <w:tcPr>
            <w:tcW w:w="20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5B2F0C" w:rsidP="004C7C6C">
            <w:proofErr w:type="spellStart"/>
            <w:r w:rsidRPr="004C7C6C">
              <w:t>Global.asax.cs</w:t>
            </w:r>
            <w:proofErr w:type="spellEnd"/>
            <w:r w:rsidRPr="004C7C6C">
              <w:br/>
            </w:r>
            <w:proofErr w:type="spellStart"/>
            <w:r w:rsidR="00B17631" w:rsidRPr="004C7C6C">
              <w:t>Global.asax.vb</w:t>
            </w:r>
            <w:proofErr w:type="spellEnd"/>
          </w:p>
        </w:tc>
        <w:tc>
          <w:tcPr>
            <w:tcW w:w="797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The</w:t>
            </w:r>
            <w:r w:rsidR="009037DA">
              <w:t xml:space="preserve"> </w:t>
            </w:r>
            <w:r w:rsidR="005B2F0C" w:rsidRPr="004C7C6C">
              <w:t>C#</w:t>
            </w:r>
            <w:r w:rsidR="009037DA">
              <w:t xml:space="preserve"> </w:t>
            </w:r>
            <w:r w:rsidR="005B2F0C" w:rsidRPr="004C7C6C">
              <w:t>or</w:t>
            </w:r>
            <w:r w:rsidR="009037DA">
              <w:t xml:space="preserve"> </w:t>
            </w:r>
            <w:r w:rsidRPr="004C7C6C">
              <w:t>Visual</w:t>
            </w:r>
            <w:r w:rsidR="009037DA">
              <w:t xml:space="preserve"> </w:t>
            </w:r>
            <w:r w:rsidRPr="004C7C6C">
              <w:t>Basic</w:t>
            </w:r>
            <w:r w:rsidR="009037DA">
              <w:t xml:space="preserve"> </w:t>
            </w:r>
            <w:r w:rsidRPr="004C7C6C">
              <w:t>code-behind</w:t>
            </w:r>
            <w:r w:rsidR="009037DA">
              <w:t xml:space="preserve"> </w:t>
            </w:r>
            <w:r w:rsidRPr="004C7C6C">
              <w:t>for</w:t>
            </w:r>
            <w:r w:rsidR="009037DA">
              <w:t xml:space="preserve"> </w:t>
            </w:r>
            <w:proofErr w:type="spellStart"/>
            <w:r w:rsidRPr="004C7C6C">
              <w:t>Global.asax</w:t>
            </w:r>
            <w:proofErr w:type="spellEnd"/>
            <w:r w:rsidRPr="004C7C6C">
              <w:t>.</w:t>
            </w:r>
            <w:r w:rsidR="009037DA">
              <w:t xml:space="preserve">  </w:t>
            </w:r>
            <w:r w:rsidRPr="004C7C6C">
              <w:t>This</w:t>
            </w:r>
            <w:r w:rsidR="009037DA">
              <w:t xml:space="preserve"> </w:t>
            </w:r>
            <w:r w:rsidRPr="004C7C6C">
              <w:t>code-behind</w:t>
            </w:r>
            <w:r w:rsidR="009037DA">
              <w:t xml:space="preserve"> </w:t>
            </w:r>
            <w:r w:rsidRPr="004C7C6C">
              <w:t>object</w:t>
            </w:r>
            <w:r w:rsidR="009037DA">
              <w:t xml:space="preserve"> </w:t>
            </w:r>
            <w:r w:rsidRPr="004C7C6C">
              <w:t>inherits</w:t>
            </w:r>
            <w:r w:rsidR="009037DA">
              <w:t xml:space="preserve"> </w:t>
            </w:r>
            <w:r w:rsidRPr="004C7C6C">
              <w:t>from</w:t>
            </w:r>
            <w:r w:rsidR="009037DA">
              <w:t xml:space="preserve"> </w:t>
            </w:r>
            <w:proofErr w:type="spellStart"/>
            <w:r w:rsidRPr="004C7C6C">
              <w:t>System.Web.HttpApplication</w:t>
            </w:r>
            <w:proofErr w:type="spellEnd"/>
            <w:r w:rsidR="009037DA">
              <w:t xml:space="preserve"> </w:t>
            </w:r>
            <w:r w:rsidRPr="004C7C6C">
              <w:t>class.</w:t>
            </w:r>
            <w:r w:rsidR="009037DA">
              <w:t xml:space="preserve">  </w:t>
            </w:r>
            <w:r w:rsidRPr="004C7C6C">
              <w:t>These</w:t>
            </w:r>
            <w:r w:rsidR="009037DA">
              <w:t xml:space="preserve"> </w:t>
            </w:r>
            <w:r w:rsidRPr="004C7C6C">
              <w:t>classes</w:t>
            </w:r>
            <w:r w:rsidR="009037DA">
              <w:t xml:space="preserve"> </w:t>
            </w:r>
            <w:r w:rsidRPr="004C7C6C">
              <w:t>and</w:t>
            </w:r>
            <w:r w:rsidR="009037DA">
              <w:t xml:space="preserve"> </w:t>
            </w:r>
            <w:r w:rsidRPr="004C7C6C">
              <w:t>code-behinds</w:t>
            </w:r>
            <w:r w:rsidR="009037DA">
              <w:t xml:space="preserve"> </w:t>
            </w:r>
            <w:r w:rsidRPr="004C7C6C">
              <w:t>are</w:t>
            </w:r>
            <w:r w:rsidR="009037DA">
              <w:t xml:space="preserve"> </w:t>
            </w:r>
            <w:r w:rsidRPr="004C7C6C">
              <w:t>created</w:t>
            </w:r>
            <w:r w:rsidR="009037DA">
              <w:t xml:space="preserve"> </w:t>
            </w:r>
            <w:r w:rsidRPr="004C7C6C">
              <w:t>for</w:t>
            </w:r>
            <w:r w:rsidR="009037DA">
              <w:t xml:space="preserve"> </w:t>
            </w:r>
            <w:r w:rsidRPr="004C7C6C">
              <w:t>your</w:t>
            </w:r>
            <w:r w:rsidR="009037DA">
              <w:t xml:space="preserve"> </w:t>
            </w:r>
            <w:r w:rsidRPr="004C7C6C">
              <w:t>convenience</w:t>
            </w:r>
            <w:r w:rsidR="009037DA">
              <w:t xml:space="preserve"> </w:t>
            </w:r>
            <w:r w:rsidRPr="004C7C6C">
              <w:t>when</w:t>
            </w:r>
            <w:r w:rsidR="009037DA">
              <w:t xml:space="preserve"> </w:t>
            </w:r>
            <w:r w:rsidRPr="004C7C6C">
              <w:t>extending</w:t>
            </w:r>
            <w:r w:rsidR="009037DA">
              <w:t xml:space="preserve"> </w:t>
            </w:r>
            <w:r w:rsidRPr="004C7C6C">
              <w:t>the</w:t>
            </w:r>
            <w:r w:rsidR="009037DA">
              <w:t xml:space="preserve"> </w:t>
            </w:r>
            <w:r w:rsidRPr="004C7C6C">
              <w:t>application</w:t>
            </w:r>
            <w:r w:rsidR="009037DA">
              <w:t xml:space="preserve"> </w:t>
            </w:r>
            <w:r w:rsidRPr="004C7C6C">
              <w:t>with</w:t>
            </w:r>
            <w:r w:rsidR="009037DA">
              <w:t xml:space="preserve"> </w:t>
            </w:r>
            <w:r w:rsidRPr="004C7C6C">
              <w:t>your</w:t>
            </w:r>
            <w:r w:rsidR="009037DA">
              <w:t xml:space="preserve"> </w:t>
            </w:r>
            <w:r w:rsidRPr="004C7C6C">
              <w:t>own</w:t>
            </w:r>
            <w:r w:rsidR="009037DA">
              <w:t xml:space="preserve"> </w:t>
            </w:r>
            <w:r w:rsidRPr="004C7C6C">
              <w:t>code.</w:t>
            </w:r>
          </w:p>
        </w:tc>
      </w:tr>
      <w:tr w:rsidR="00B17631" w:rsidRPr="004C7C6C">
        <w:tc>
          <w:tcPr>
            <w:tcW w:w="2017"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6E6A8E" w:rsidP="004C7C6C">
            <w:r>
              <w:t>BaseClasses</w:t>
            </w:r>
            <w:r w:rsidR="00B17631" w:rsidRPr="004C7C6C">
              <w:t>.sln</w:t>
            </w:r>
          </w:p>
        </w:tc>
        <w:tc>
          <w:tcPr>
            <w:tcW w:w="797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w:instrText>
            </w:r>
            <w:r w:rsidR="006E6A8E">
              <w:instrText>BaseClasses</w:instrText>
            </w:r>
            <w:r w:rsidR="00B17631" w:rsidRPr="004C7C6C">
              <w:instrText>.sln</w:instrText>
            </w:r>
            <w:r w:rsidR="009037DA">
              <w:instrText xml:space="preserve"> </w:instrText>
            </w:r>
            <w:r w:rsidR="00B17631" w:rsidRPr="004C7C6C">
              <w:instrText>file"</w:instrText>
            </w:r>
            <w:r w:rsidRPr="004C7C6C">
              <w:fldChar w:fldCharType="end"/>
            </w:r>
            <w:r w:rsidRPr="004C7C6C">
              <w:fldChar w:fldCharType="begin"/>
            </w:r>
            <w:r w:rsidR="00B17631" w:rsidRPr="004C7C6C">
              <w:instrText>xe</w:instrText>
            </w:r>
            <w:r w:rsidR="009037DA">
              <w:instrText xml:space="preserve"> </w:instrText>
            </w:r>
            <w:r w:rsidR="00B17631" w:rsidRPr="004C7C6C">
              <w:instrText>"SLN</w:instrText>
            </w:r>
            <w:r w:rsidR="009037DA">
              <w:instrText xml:space="preserve"> </w:instrText>
            </w:r>
            <w:r w:rsidR="00B17631" w:rsidRPr="004C7C6C">
              <w:instrText>file"</w:instrText>
            </w:r>
            <w:r w:rsidRPr="004C7C6C">
              <w:fldChar w:fldCharType="end"/>
            </w:r>
            <w:r w:rsidRPr="004C7C6C">
              <w:fldChar w:fldCharType="begin"/>
            </w:r>
            <w:r w:rsidR="00B17631" w:rsidRPr="004C7C6C">
              <w:instrText>xe</w:instrText>
            </w:r>
            <w:r w:rsidR="009037DA">
              <w:instrText xml:space="preserve"> </w:instrText>
            </w:r>
            <w:r w:rsidR="00B17631" w:rsidRPr="004C7C6C">
              <w:instrText>"Solution</w:instrText>
            </w:r>
            <w:r w:rsidR="009037DA">
              <w:instrText xml:space="preserve"> </w:instrText>
            </w:r>
            <w:r w:rsidR="00B17631" w:rsidRPr="004C7C6C">
              <w:instrText>file"</w:instrText>
            </w:r>
            <w:r w:rsidRPr="004C7C6C">
              <w:fldChar w:fldCharType="end"/>
            </w:r>
            <w:r w:rsidRPr="004C7C6C">
              <w:fldChar w:fldCharType="begin"/>
            </w:r>
            <w:r w:rsidR="00B17631" w:rsidRPr="004C7C6C">
              <w:instrText>xe</w:instrText>
            </w:r>
            <w:r w:rsidR="009037DA">
              <w:instrText xml:space="preserve"> </w:instrText>
            </w:r>
            <w:r w:rsidR="00B17631" w:rsidRPr="004C7C6C">
              <w:instrText>"Visual</w:instrText>
            </w:r>
            <w:r w:rsidR="009037DA">
              <w:instrText xml:space="preserve"> </w:instrText>
            </w:r>
            <w:r w:rsidR="00B17631" w:rsidRPr="004C7C6C">
              <w:instrText>Studio</w:instrText>
            </w:r>
            <w:r w:rsidR="009037DA">
              <w:instrText xml:space="preserve"> </w:instrText>
            </w:r>
            <w:r w:rsidR="00B17631" w:rsidRPr="004C7C6C">
              <w:instrText>.NET:Solution</w:instrText>
            </w:r>
            <w:r w:rsidR="009037DA">
              <w:instrText xml:space="preserve"> </w:instrText>
            </w:r>
            <w:r w:rsidR="00B17631" w:rsidRPr="004C7C6C">
              <w:instrText>file"</w:instrText>
            </w:r>
            <w:r w:rsidRPr="004C7C6C">
              <w:fldChar w:fldCharType="end"/>
            </w:r>
            <w:r w:rsidR="00B17631" w:rsidRPr="004C7C6C">
              <w:t>Contains</w:t>
            </w:r>
            <w:r w:rsidR="009037DA">
              <w:t xml:space="preserve"> </w:t>
            </w:r>
            <w:r w:rsidR="00B17631" w:rsidRPr="004C7C6C">
              <w:t>the</w:t>
            </w:r>
            <w:r w:rsidR="009037DA">
              <w:t xml:space="preserve"> </w:t>
            </w:r>
            <w:r w:rsidR="00B17631" w:rsidRPr="004C7C6C">
              <w:t>Visual</w:t>
            </w:r>
            <w:r w:rsidR="009037DA">
              <w:t xml:space="preserve"> </w:t>
            </w:r>
            <w:r w:rsidR="00B17631" w:rsidRPr="004C7C6C">
              <w:t>Studio</w:t>
            </w:r>
            <w:r w:rsidR="009037DA">
              <w:t xml:space="preserve"> </w:t>
            </w:r>
            <w:r w:rsidR="00B17631" w:rsidRPr="004C7C6C">
              <w:t>.NET</w:t>
            </w:r>
            <w:r w:rsidR="009037DA">
              <w:t xml:space="preserve"> </w:t>
            </w:r>
            <w:r w:rsidR="00B17631" w:rsidRPr="004C7C6C">
              <w:t>solution</w:t>
            </w:r>
            <w:r w:rsidR="009037DA">
              <w:t xml:space="preserve"> </w:t>
            </w:r>
            <w:r w:rsidR="00B17631" w:rsidRPr="004C7C6C">
              <w:t>file</w:t>
            </w:r>
            <w:r w:rsidR="009037DA">
              <w:t xml:space="preserve"> </w:t>
            </w:r>
            <w:r w:rsidR="00B17631" w:rsidRPr="004C7C6C">
              <w:t>used</w:t>
            </w:r>
            <w:r w:rsidR="009037DA">
              <w:t xml:space="preserve"> </w:t>
            </w:r>
            <w:r w:rsidR="00B17631" w:rsidRPr="004C7C6C">
              <w:t>to</w:t>
            </w:r>
            <w:r w:rsidR="009037DA">
              <w:t xml:space="preserve"> </w:t>
            </w:r>
            <w:r w:rsidR="00B17631" w:rsidRPr="004C7C6C">
              <w:t>build</w:t>
            </w:r>
            <w:r w:rsidR="009037DA">
              <w:t xml:space="preserve"> </w:t>
            </w:r>
            <w:r w:rsidR="00B17631" w:rsidRPr="004C7C6C">
              <w:t>the</w:t>
            </w:r>
            <w:r w:rsidR="009037DA">
              <w:t xml:space="preserve"> </w:t>
            </w:r>
            <w:r w:rsidR="00B17631" w:rsidRPr="004C7C6C">
              <w:t>DLL</w:t>
            </w:r>
            <w:r w:rsidR="009037DA">
              <w:t xml:space="preserve"> </w:t>
            </w:r>
            <w:r w:rsidR="00B17631" w:rsidRPr="004C7C6C">
              <w:t>for</w:t>
            </w:r>
            <w:r w:rsidR="009037DA">
              <w:t xml:space="preserve"> </w:t>
            </w:r>
            <w:r w:rsidR="00155AC0" w:rsidRPr="004C7C6C">
              <w:t>application</w:t>
            </w:r>
            <w:r w:rsidR="009037DA">
              <w:t xml:space="preserve"> </w:t>
            </w:r>
            <w:r w:rsidR="00155AC0" w:rsidRPr="004C7C6C">
              <w:t>base</w:t>
            </w:r>
            <w:r w:rsidR="009037DA">
              <w:t xml:space="preserve"> </w:t>
            </w:r>
            <w:r w:rsidR="00155AC0" w:rsidRPr="004C7C6C">
              <w:t>class</w:t>
            </w:r>
            <w:r w:rsidR="00B17631" w:rsidRPr="004C7C6C">
              <w:t>es.</w:t>
            </w:r>
            <w:r w:rsidR="009037DA">
              <w:t xml:space="preserve">  </w:t>
            </w:r>
            <w:r w:rsidR="00B17631" w:rsidRPr="004C7C6C">
              <w:t>The</w:t>
            </w:r>
            <w:r w:rsidR="009037DA">
              <w:t xml:space="preserve"> </w:t>
            </w:r>
            <w:r w:rsidR="00B17631" w:rsidRPr="004C7C6C">
              <w:t>solution</w:t>
            </w:r>
            <w:r w:rsidR="009037DA">
              <w:t xml:space="preserve"> </w:t>
            </w:r>
            <w:r w:rsidR="00B17631" w:rsidRPr="004C7C6C">
              <w:t>file</w:t>
            </w:r>
            <w:r w:rsidR="009037DA">
              <w:t xml:space="preserve"> </w:t>
            </w:r>
            <w:r w:rsidR="00B17631" w:rsidRPr="004C7C6C">
              <w:t>also</w:t>
            </w:r>
            <w:r w:rsidR="009037DA">
              <w:t xml:space="preserve"> </w:t>
            </w:r>
            <w:r w:rsidR="00B17631" w:rsidRPr="004C7C6C">
              <w:t>uses</w:t>
            </w:r>
            <w:r w:rsidR="009037DA">
              <w:t xml:space="preserve"> </w:t>
            </w:r>
            <w:r w:rsidR="00B17631" w:rsidRPr="004C7C6C">
              <w:t>files</w:t>
            </w:r>
            <w:r w:rsidR="009037DA">
              <w:t xml:space="preserve"> </w:t>
            </w:r>
            <w:r w:rsidR="00B17631" w:rsidRPr="004C7C6C">
              <w:t>with</w:t>
            </w:r>
            <w:r w:rsidR="009037DA">
              <w:t xml:space="preserve"> </w:t>
            </w:r>
            <w:r w:rsidR="00B17631" w:rsidRPr="004C7C6C">
              <w:t>the</w:t>
            </w:r>
            <w:r w:rsidR="009037DA">
              <w:t xml:space="preserve"> </w:t>
            </w:r>
            <w:r w:rsidR="00B17631" w:rsidRPr="004C7C6C">
              <w:t>extensions</w:t>
            </w:r>
            <w:r w:rsidR="009037DA">
              <w:t xml:space="preserve"> </w:t>
            </w:r>
            <w:r w:rsidR="00B17631" w:rsidRPr="004C7C6C">
              <w:t>of</w:t>
            </w:r>
            <w:r w:rsidR="009037DA">
              <w:t xml:space="preserve"> </w:t>
            </w:r>
            <w:r w:rsidR="00B17631" w:rsidRPr="004C7C6C">
              <w:t>.</w:t>
            </w:r>
            <w:proofErr w:type="spellStart"/>
            <w:r w:rsidR="00B17631" w:rsidRPr="004C7C6C">
              <w:t>vbproj</w:t>
            </w:r>
            <w:proofErr w:type="spellEnd"/>
            <w:r w:rsidR="00B17631" w:rsidRPr="004C7C6C">
              <w:t>,</w:t>
            </w:r>
            <w:r w:rsidR="009037DA">
              <w:t xml:space="preserve"> </w:t>
            </w:r>
            <w:r w:rsidR="00B17631" w:rsidRPr="004C7C6C">
              <w:t>.</w:t>
            </w:r>
            <w:proofErr w:type="spellStart"/>
            <w:r w:rsidR="00B17631" w:rsidRPr="004C7C6C">
              <w:t>vbproj.user</w:t>
            </w:r>
            <w:proofErr w:type="spellEnd"/>
            <w:r w:rsidR="00B17631" w:rsidRPr="004C7C6C">
              <w:t>,</w:t>
            </w:r>
            <w:r w:rsidR="009037DA">
              <w:t xml:space="preserve"> </w:t>
            </w:r>
            <w:r w:rsidR="00B17631" w:rsidRPr="004C7C6C">
              <w:t>.</w:t>
            </w:r>
            <w:proofErr w:type="spellStart"/>
            <w:r w:rsidR="00B17631" w:rsidRPr="004C7C6C">
              <w:t>vbproj.vspscc</w:t>
            </w:r>
            <w:proofErr w:type="spellEnd"/>
            <w:r w:rsidR="009037DA">
              <w:t xml:space="preserve"> </w:t>
            </w:r>
            <w:r w:rsidR="00B17631" w:rsidRPr="004C7C6C">
              <w:t>and</w:t>
            </w:r>
            <w:r w:rsidR="009037DA">
              <w:t xml:space="preserve"> </w:t>
            </w:r>
            <w:r w:rsidR="00B17631" w:rsidRPr="004C7C6C">
              <w:t>.</w:t>
            </w:r>
            <w:proofErr w:type="spellStart"/>
            <w:r w:rsidR="00B17631" w:rsidRPr="004C7C6C">
              <w:t>vsdisco</w:t>
            </w:r>
            <w:proofErr w:type="spellEnd"/>
            <w:r w:rsidR="00B17631" w:rsidRPr="004C7C6C">
              <w:t>.</w:t>
            </w:r>
          </w:p>
        </w:tc>
      </w:tr>
    </w:tbl>
    <w:p w:rsidR="00B17631" w:rsidRPr="002A1B04" w:rsidRDefault="00DF2573" w:rsidP="00B17631">
      <w:pPr>
        <w:pStyle w:val="Heading3"/>
      </w:pPr>
      <w:bookmarkStart w:id="423" w:name="_Toc46301652"/>
      <w:bookmarkStart w:id="424" w:name="_Toc46553026"/>
      <w:bookmarkStart w:id="425" w:name="_Toc53046157"/>
      <w:bookmarkStart w:id="426" w:name="_Ref69099505"/>
      <w:bookmarkStart w:id="427" w:name="_Toc74648734"/>
      <w:bookmarkStart w:id="428" w:name="_Toc81301989"/>
      <w:bookmarkStart w:id="429" w:name="_Toc105586996"/>
      <w:bookmarkStart w:id="430" w:name="_Toc414885750"/>
      <w:bookmarkStart w:id="431" w:name="_Toc38781443"/>
      <w:bookmarkStart w:id="432" w:name="_Toc38975336"/>
      <w:r>
        <w:t>...\&lt;Base&gt;</w:t>
      </w:r>
      <w:r w:rsidR="00B17631" w:rsidRPr="002A1B04">
        <w:t>\Bin</w:t>
      </w:r>
      <w:bookmarkEnd w:id="423"/>
      <w:bookmarkEnd w:id="424"/>
      <w:bookmarkEnd w:id="425"/>
      <w:bookmarkEnd w:id="426"/>
      <w:bookmarkEnd w:id="427"/>
      <w:bookmarkEnd w:id="428"/>
      <w:bookmarkEnd w:id="429"/>
      <w:bookmarkEnd w:id="430"/>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class:Bin</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class:Bin</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classes:</w:instrText>
      </w:r>
      <w:r w:rsidR="006E6A8E">
        <w:instrText>BaseClasses</w:instrText>
      </w:r>
      <w:r w:rsidR="009037DA">
        <w:instrText xml:space="preserve"> </w:instrText>
      </w:r>
      <w:r w:rsidR="00B17631" w:rsidRPr="004C7C6C">
        <w:instrText>folder"</w:instrText>
      </w:r>
      <w:r w:rsidRPr="004C7C6C">
        <w:fldChar w:fldCharType="end"/>
      </w:r>
      <w:r w:rsidR="00B17631" w:rsidRPr="004C7C6C">
        <w:t>This</w:t>
      </w:r>
      <w:r w:rsidR="009037DA">
        <w:t xml:space="preserve"> </w:t>
      </w:r>
      <w:r w:rsidR="00B17631" w:rsidRPr="004C7C6C">
        <w:t>sub-folder</w:t>
      </w:r>
      <w:r w:rsidR="009037DA">
        <w:t xml:space="preserve"> </w:t>
      </w:r>
      <w:r w:rsidR="00B17631" w:rsidRPr="004C7C6C">
        <w:t>contains</w:t>
      </w:r>
      <w:r w:rsidR="009037DA">
        <w:t xml:space="preserve"> </w:t>
      </w:r>
      <w:r w:rsidR="00B17631" w:rsidRPr="004C7C6C">
        <w:t>the</w:t>
      </w:r>
      <w:r w:rsidR="009037DA">
        <w:t xml:space="preserve"> </w:t>
      </w:r>
      <w:r w:rsidR="00B17631" w:rsidRPr="004C7C6C">
        <w:t>compiled</w:t>
      </w:r>
      <w:r w:rsidR="009037DA">
        <w:t xml:space="preserve"> </w:t>
      </w:r>
      <w:r w:rsidR="00B17631" w:rsidRPr="004C7C6C">
        <w:t>library</w:t>
      </w:r>
      <w:r w:rsidR="009037DA">
        <w:t xml:space="preserve"> </w:t>
      </w:r>
      <w:r w:rsidR="00B17631" w:rsidRPr="004C7C6C">
        <w:t>for</w:t>
      </w:r>
      <w:r w:rsidR="009037DA">
        <w:t xml:space="preserve"> </w:t>
      </w:r>
      <w:r w:rsidR="00155AC0" w:rsidRPr="004C7C6C">
        <w:t>application</w:t>
      </w:r>
      <w:r w:rsidR="009037DA">
        <w:t xml:space="preserve"> </w:t>
      </w:r>
      <w:r w:rsidR="00155AC0" w:rsidRPr="004C7C6C">
        <w:t>base</w:t>
      </w:r>
      <w:r w:rsidR="009037DA">
        <w:t xml:space="preserve"> </w:t>
      </w:r>
      <w:r w:rsidR="00155AC0" w:rsidRPr="004C7C6C">
        <w:t>class</w:t>
      </w:r>
      <w:r w:rsidR="00B17631" w:rsidRPr="004C7C6C">
        <w:t>es</w:t>
      </w:r>
      <w:r w:rsidR="009037DA">
        <w:t xml:space="preserve"> </w:t>
      </w:r>
      <w:r w:rsidR="00B17631" w:rsidRPr="004C7C6C">
        <w:t>produced</w:t>
      </w:r>
      <w:r w:rsidR="009037DA">
        <w:t xml:space="preserve"> </w:t>
      </w:r>
      <w:r w:rsidR="00B17631" w:rsidRPr="004C7C6C">
        <w:t>by</w:t>
      </w:r>
      <w:r w:rsidR="009037DA">
        <w:t xml:space="preserve"> </w:t>
      </w:r>
      <w:r w:rsidR="00B17631" w:rsidRPr="004C7C6C">
        <w:t>Microsoft</w:t>
      </w:r>
      <w:r w:rsidR="009037DA">
        <w:t xml:space="preserve"> </w:t>
      </w:r>
      <w:r w:rsidR="00B17631" w:rsidRPr="004C7C6C">
        <w:t>Visual</w:t>
      </w:r>
      <w:r w:rsidR="009037DA">
        <w:t xml:space="preserve"> </w:t>
      </w:r>
      <w:r w:rsidR="00B17631" w:rsidRPr="004C7C6C">
        <w:t>Studio</w:t>
      </w:r>
      <w:r w:rsidR="009037DA">
        <w:t xml:space="preserve"> </w:t>
      </w:r>
      <w:r w:rsidR="00B17631" w:rsidRPr="004C7C6C">
        <w:t>.NET.</w:t>
      </w:r>
      <w:r w:rsidR="009037DA">
        <w:t xml:space="preserve">  </w:t>
      </w:r>
      <w:r w:rsidR="00B17631" w:rsidRPr="004C7C6C">
        <w:t>If</w:t>
      </w:r>
      <w:r w:rsidR="009037DA">
        <w:t xml:space="preserve"> </w:t>
      </w:r>
      <w:r w:rsidR="00B17631" w:rsidRPr="004C7C6C">
        <w:t>you</w:t>
      </w:r>
      <w:r w:rsidR="009037DA">
        <w:t xml:space="preserve"> </w:t>
      </w:r>
      <w:r w:rsidR="00B17631" w:rsidRPr="004C7C6C">
        <w:t>change</w:t>
      </w:r>
      <w:r w:rsidR="009037DA">
        <w:t xml:space="preserve"> </w:t>
      </w:r>
      <w:r w:rsidR="00B17631" w:rsidRPr="004C7C6C">
        <w:t>the</w:t>
      </w:r>
      <w:r w:rsidR="009037DA">
        <w:t xml:space="preserve"> </w:t>
      </w:r>
      <w:r w:rsidR="00B17631" w:rsidRPr="004C7C6C">
        <w:t>base</w:t>
      </w:r>
      <w:r w:rsidR="009037DA">
        <w:t xml:space="preserve"> </w:t>
      </w:r>
      <w:r w:rsidR="00B17631" w:rsidRPr="004C7C6C">
        <w:t>classes</w:t>
      </w:r>
      <w:r w:rsidR="009037DA">
        <w:t xml:space="preserve"> </w:t>
      </w:r>
      <w:r w:rsidR="00B17631" w:rsidRPr="004C7C6C">
        <w:t>and</w:t>
      </w:r>
      <w:r w:rsidR="009037DA">
        <w:t xml:space="preserve"> </w:t>
      </w:r>
      <w:r w:rsidR="00B17631" w:rsidRPr="004C7C6C">
        <w:t>re-compile,</w:t>
      </w:r>
      <w:r w:rsidR="009037DA">
        <w:t xml:space="preserve"> </w:t>
      </w:r>
      <w:r w:rsidR="00B17631" w:rsidRPr="004C7C6C">
        <w:t>you</w:t>
      </w:r>
      <w:r w:rsidR="009037DA">
        <w:t xml:space="preserve"> </w:t>
      </w:r>
      <w:r w:rsidR="00B17631" w:rsidRPr="004C7C6C">
        <w:t>can</w:t>
      </w:r>
      <w:r w:rsidR="009037DA">
        <w:t xml:space="preserve"> </w:t>
      </w:r>
      <w:r w:rsidR="00B17631" w:rsidRPr="004C7C6C">
        <w:t>move</w:t>
      </w:r>
      <w:r w:rsidR="009037DA">
        <w:t xml:space="preserve"> </w:t>
      </w:r>
      <w:r w:rsidR="00B17631" w:rsidRPr="004C7C6C">
        <w:t>the</w:t>
      </w:r>
      <w:r w:rsidR="009037DA">
        <w:t xml:space="preserve"> </w:t>
      </w:r>
      <w:r w:rsidR="00B17631" w:rsidRPr="004C7C6C">
        <w:t>resulting</w:t>
      </w:r>
      <w:r w:rsidR="009037DA">
        <w:t xml:space="preserve"> </w:t>
      </w:r>
      <w:r w:rsidR="00B17631" w:rsidRPr="004C7C6C">
        <w:t>.DLL</w:t>
      </w:r>
      <w:r w:rsidR="009037DA">
        <w:t xml:space="preserve"> </w:t>
      </w:r>
      <w:r w:rsidR="00B17631" w:rsidRPr="004C7C6C">
        <w:t>from</w:t>
      </w:r>
      <w:r w:rsidR="009037DA">
        <w:t xml:space="preserve"> </w:t>
      </w:r>
      <w:r w:rsidR="00B17631" w:rsidRPr="004C7C6C">
        <w:t>this</w:t>
      </w:r>
      <w:r w:rsidR="009037DA">
        <w:t xml:space="preserve"> </w:t>
      </w:r>
      <w:r w:rsidR="00B17631" w:rsidRPr="004C7C6C">
        <w:t>folder</w:t>
      </w:r>
      <w:r w:rsidR="009037DA">
        <w:t xml:space="preserve"> </w:t>
      </w:r>
      <w:r w:rsidR="00B17631" w:rsidRPr="004C7C6C">
        <w:t>to</w:t>
      </w:r>
      <w:r w:rsidR="009037DA">
        <w:t xml:space="preserve"> </w:t>
      </w:r>
      <w:r w:rsidR="00B17631" w:rsidRPr="004C7C6C">
        <w:t>your</w:t>
      </w:r>
      <w:r w:rsidR="009037DA">
        <w:t xml:space="preserve"> </w:t>
      </w:r>
      <w:r w:rsidR="00B17631" w:rsidRPr="004C7C6C">
        <w:t>application’s</w:t>
      </w:r>
      <w:r w:rsidR="009037DA">
        <w:t xml:space="preserve"> </w:t>
      </w:r>
      <w:r w:rsidR="00B17631" w:rsidRPr="004C7C6C">
        <w:t>folder.</w:t>
      </w:r>
    </w:p>
    <w:tbl>
      <w:tblPr>
        <w:tblW w:w="1008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84"/>
        <w:gridCol w:w="8196"/>
      </w:tblGrid>
      <w:tr w:rsidR="00B17631">
        <w:trPr>
          <w:tblHeader/>
        </w:trPr>
        <w:tc>
          <w:tcPr>
            <w:tcW w:w="1884"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8196"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4C7C6C">
        <w:trPr>
          <w:cantSplit/>
        </w:trPr>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BaseClasses.dll</w:t>
            </w:r>
          </w:p>
        </w:tc>
        <w:tc>
          <w:tcPr>
            <w:tcW w:w="819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"BaseClasses.dll</w:instrText>
            </w:r>
            <w:r w:rsidR="009037DA">
              <w:instrText xml:space="preserve"> </w:instrText>
            </w:r>
            <w:r w:rsidR="00B17631" w:rsidRPr="004C7C6C">
              <w:instrText>file"</w:instrText>
            </w:r>
            <w:r w:rsidRPr="004C7C6C">
              <w:fldChar w:fldCharType="end"/>
            </w:r>
            <w:r w:rsidRPr="004C7C6C">
              <w:fldChar w:fldCharType="begin"/>
            </w:r>
            <w:r w:rsidR="00B17631" w:rsidRPr="004C7C6C">
              <w:instrText>xe</w:instrText>
            </w:r>
            <w:r w:rsidR="009037DA">
              <w:instrText xml:space="preserve"> </w:instrText>
            </w:r>
            <w:r w:rsidR="00B17631" w:rsidRPr="004C7C6C">
              <w:instrText>"DLL</w:instrText>
            </w:r>
            <w:r w:rsidR="009037DA">
              <w:instrText xml:space="preserve"> </w:instrText>
            </w:r>
            <w:r w:rsidR="00B17631" w:rsidRPr="004C7C6C">
              <w:instrText>files:BaseClasses.dll"</w:instrText>
            </w:r>
            <w:r w:rsidRPr="004C7C6C">
              <w:fldChar w:fldCharType="end"/>
            </w:r>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classes:DLL</w:instrText>
            </w:r>
            <w:r w:rsidR="009037DA">
              <w:instrText xml:space="preserve"> </w:instrText>
            </w:r>
            <w:r w:rsidR="00B17631" w:rsidRPr="004C7C6C">
              <w:instrText>file"</w:instrText>
            </w:r>
            <w:r w:rsidRPr="004C7C6C">
              <w:fldChar w:fldCharType="end"/>
            </w:r>
            <w:r w:rsidR="00B17631" w:rsidRPr="004C7C6C">
              <w:t>The</w:t>
            </w:r>
            <w:r w:rsidR="009037DA">
              <w:t xml:space="preserve"> </w:t>
            </w:r>
            <w:r w:rsidR="00155AC0" w:rsidRPr="004C7C6C">
              <w:t>application</w:t>
            </w:r>
            <w:r w:rsidR="009037DA">
              <w:t xml:space="preserve"> </w:t>
            </w:r>
            <w:r w:rsidR="00155AC0" w:rsidRPr="004C7C6C">
              <w:t>base</w:t>
            </w:r>
            <w:r w:rsidR="009037DA">
              <w:t xml:space="preserve"> </w:t>
            </w:r>
            <w:r w:rsidR="00155AC0" w:rsidRPr="004C7C6C">
              <w:t>class</w:t>
            </w:r>
            <w:r w:rsidR="00B17631" w:rsidRPr="004C7C6C">
              <w:t>es</w:t>
            </w:r>
            <w:r w:rsidR="009037DA">
              <w:t xml:space="preserve"> </w:t>
            </w:r>
            <w:r w:rsidR="00B17631" w:rsidRPr="004C7C6C">
              <w:t>in</w:t>
            </w:r>
            <w:r w:rsidR="009037DA">
              <w:t xml:space="preserve"> </w:t>
            </w:r>
            <w:r w:rsidR="00B17631" w:rsidRPr="004C7C6C">
              <w:t>compiled,</w:t>
            </w:r>
            <w:r w:rsidR="009037DA">
              <w:t xml:space="preserve"> </w:t>
            </w:r>
            <w:r w:rsidR="00B17631" w:rsidRPr="004C7C6C">
              <w:t>library</w:t>
            </w:r>
            <w:r w:rsidR="009037DA">
              <w:t xml:space="preserve"> </w:t>
            </w:r>
            <w:r w:rsidR="00B17631" w:rsidRPr="004C7C6C">
              <w:t>form.</w:t>
            </w:r>
            <w:r w:rsidR="009037DA">
              <w:t xml:space="preserve">  </w:t>
            </w:r>
            <w:r w:rsidR="00B17631" w:rsidRPr="004C7C6C">
              <w:t>This</w:t>
            </w:r>
            <w:r w:rsidR="009037DA">
              <w:t xml:space="preserve"> </w:t>
            </w:r>
            <w:r w:rsidR="00B17631" w:rsidRPr="004C7C6C">
              <w:t>is</w:t>
            </w:r>
            <w:r w:rsidR="009037DA">
              <w:t xml:space="preserve"> </w:t>
            </w:r>
            <w:r w:rsidR="00B17631" w:rsidRPr="004C7C6C">
              <w:t>the</w:t>
            </w:r>
            <w:r w:rsidR="009037DA">
              <w:t xml:space="preserve"> </w:t>
            </w:r>
            <w:r w:rsidR="00B17631" w:rsidRPr="004C7C6C">
              <w:t>only</w:t>
            </w:r>
            <w:r w:rsidR="009037DA">
              <w:t xml:space="preserve"> </w:t>
            </w:r>
            <w:r w:rsidR="00B17631" w:rsidRPr="004C7C6C">
              <w:t>base</w:t>
            </w:r>
            <w:r w:rsidR="009037DA">
              <w:t xml:space="preserve"> </w:t>
            </w:r>
            <w:r w:rsidR="00B17631" w:rsidRPr="004C7C6C">
              <w:t>class</w:t>
            </w:r>
            <w:r w:rsidR="009037DA">
              <w:t xml:space="preserve"> </w:t>
            </w:r>
            <w:r w:rsidR="00B17631" w:rsidRPr="004C7C6C">
              <w:t>file</w:t>
            </w:r>
            <w:r w:rsidR="009037DA">
              <w:t xml:space="preserve"> </w:t>
            </w:r>
            <w:r w:rsidR="00B17631" w:rsidRPr="004C7C6C">
              <w:t>you</w:t>
            </w:r>
            <w:r w:rsidR="009037DA">
              <w:t xml:space="preserve"> </w:t>
            </w:r>
            <w:r w:rsidR="00B17631" w:rsidRPr="004C7C6C">
              <w:t>will</w:t>
            </w:r>
            <w:r w:rsidR="009037DA">
              <w:t xml:space="preserve"> </w:t>
            </w:r>
            <w:r w:rsidR="00B17631" w:rsidRPr="004C7C6C">
              <w:t>need</w:t>
            </w:r>
            <w:r w:rsidR="009037DA">
              <w:t xml:space="preserve"> </w:t>
            </w:r>
            <w:r w:rsidR="00B17631" w:rsidRPr="004C7C6C">
              <w:t>to</w:t>
            </w:r>
            <w:r w:rsidR="009037DA">
              <w:t xml:space="preserve"> </w:t>
            </w:r>
            <w:r w:rsidR="00B17631" w:rsidRPr="004C7C6C">
              <w:t>run</w:t>
            </w:r>
            <w:r w:rsidR="009037DA">
              <w:t xml:space="preserve"> </w:t>
            </w:r>
            <w:r w:rsidR="00B17631" w:rsidRPr="004C7C6C">
              <w:t>your</w:t>
            </w:r>
            <w:r w:rsidR="009037DA">
              <w:t xml:space="preserve"> </w:t>
            </w:r>
            <w:r w:rsidR="00B17631" w:rsidRPr="004C7C6C">
              <w:t>application.</w:t>
            </w:r>
            <w:r w:rsidR="009037DA">
              <w:t xml:space="preserve">  </w:t>
            </w:r>
            <w:r w:rsidR="005D391A" w:rsidRPr="004C7C6C">
              <w:t>Once</w:t>
            </w:r>
            <w:r w:rsidR="009037DA">
              <w:t xml:space="preserve"> </w:t>
            </w:r>
            <w:r w:rsidR="005D391A" w:rsidRPr="004C7C6C">
              <w:t>compiled,</w:t>
            </w:r>
            <w:r w:rsidR="009037DA">
              <w:t xml:space="preserve"> </w:t>
            </w:r>
            <w:r w:rsidR="005D391A" w:rsidRPr="004C7C6C">
              <w:t>all</w:t>
            </w:r>
            <w:r w:rsidR="009037DA">
              <w:t xml:space="preserve"> </w:t>
            </w:r>
            <w:r w:rsidR="005D391A" w:rsidRPr="004C7C6C">
              <w:t>new</w:t>
            </w:r>
            <w:r w:rsidR="009037DA">
              <w:t xml:space="preserve"> </w:t>
            </w:r>
            <w:r w:rsidR="005D391A" w:rsidRPr="004C7C6C">
              <w:t>applications</w:t>
            </w:r>
            <w:r w:rsidR="009037DA">
              <w:t xml:space="preserve"> </w:t>
            </w:r>
            <w:r w:rsidR="005D391A" w:rsidRPr="004C7C6C">
              <w:t>created</w:t>
            </w:r>
            <w:r w:rsidR="009037DA">
              <w:t xml:space="preserve"> </w:t>
            </w:r>
            <w:r w:rsidR="005D391A" w:rsidRPr="004C7C6C">
              <w:t>will</w:t>
            </w:r>
            <w:r w:rsidR="009037DA">
              <w:t xml:space="preserve"> </w:t>
            </w:r>
            <w:r w:rsidR="005D391A" w:rsidRPr="004C7C6C">
              <w:t>use</w:t>
            </w:r>
            <w:r w:rsidR="009037DA">
              <w:t xml:space="preserve"> </w:t>
            </w:r>
            <w:r w:rsidR="005D391A" w:rsidRPr="004C7C6C">
              <w:t>the</w:t>
            </w:r>
            <w:r w:rsidR="009037DA">
              <w:t xml:space="preserve"> </w:t>
            </w:r>
            <w:r w:rsidR="005D391A" w:rsidRPr="004C7C6C">
              <w:t>latest</w:t>
            </w:r>
            <w:r w:rsidR="009037DA">
              <w:t xml:space="preserve"> </w:t>
            </w:r>
            <w:r w:rsidR="005D391A" w:rsidRPr="004C7C6C">
              <w:t>version.</w:t>
            </w:r>
            <w:r w:rsidR="009037DA">
              <w:t xml:space="preserve">  </w:t>
            </w:r>
            <w:r w:rsidR="005D391A" w:rsidRPr="004C7C6C">
              <w:t>However,</w:t>
            </w:r>
            <w:r w:rsidR="009037DA">
              <w:t xml:space="preserve"> </w:t>
            </w:r>
            <w:r w:rsidR="005D391A" w:rsidRPr="004C7C6C">
              <w:t>you</w:t>
            </w:r>
            <w:r w:rsidR="009037DA">
              <w:t xml:space="preserve"> </w:t>
            </w:r>
            <w:r w:rsidR="005D391A" w:rsidRPr="004C7C6C">
              <w:t>will</w:t>
            </w:r>
            <w:r w:rsidR="009037DA">
              <w:t xml:space="preserve"> </w:t>
            </w:r>
            <w:r w:rsidR="005D391A" w:rsidRPr="004C7C6C">
              <w:t>need</w:t>
            </w:r>
            <w:r w:rsidR="009037DA">
              <w:t xml:space="preserve"> </w:t>
            </w:r>
            <w:r w:rsidR="005D391A" w:rsidRPr="004C7C6C">
              <w:t>to</w:t>
            </w:r>
            <w:r w:rsidR="009037DA">
              <w:t xml:space="preserve"> </w:t>
            </w:r>
            <w:r w:rsidR="005D391A" w:rsidRPr="004C7C6C">
              <w:t>manually</w:t>
            </w:r>
            <w:r w:rsidR="009037DA">
              <w:t xml:space="preserve"> </w:t>
            </w:r>
            <w:r w:rsidR="005D391A" w:rsidRPr="004C7C6C">
              <w:t>copy</w:t>
            </w:r>
            <w:r w:rsidR="009037DA">
              <w:t xml:space="preserve"> </w:t>
            </w:r>
            <w:r w:rsidR="005D391A" w:rsidRPr="004C7C6C">
              <w:t>this</w:t>
            </w:r>
            <w:r w:rsidR="009037DA">
              <w:t xml:space="preserve"> </w:t>
            </w:r>
            <w:r w:rsidR="005D391A" w:rsidRPr="004C7C6C">
              <w:t>file</w:t>
            </w:r>
            <w:r w:rsidR="009037DA">
              <w:t xml:space="preserve"> </w:t>
            </w:r>
            <w:r w:rsidR="005D391A" w:rsidRPr="004C7C6C">
              <w:t>to</w:t>
            </w:r>
            <w:r w:rsidR="009037DA">
              <w:t xml:space="preserve"> </w:t>
            </w:r>
            <w:r w:rsidR="005D391A" w:rsidRPr="004C7C6C">
              <w:t>any</w:t>
            </w:r>
            <w:r w:rsidR="009037DA">
              <w:t xml:space="preserve"> </w:t>
            </w:r>
            <w:r w:rsidR="005D391A" w:rsidRPr="004C7C6C">
              <w:t>existing</w:t>
            </w:r>
            <w:r w:rsidR="009037DA">
              <w:t xml:space="preserve"> </w:t>
            </w:r>
            <w:r w:rsidR="005D391A" w:rsidRPr="004C7C6C">
              <w:t>applications</w:t>
            </w:r>
            <w:r w:rsidR="009037DA">
              <w:t xml:space="preserve"> </w:t>
            </w:r>
            <w:r w:rsidR="005D391A" w:rsidRPr="004C7C6C">
              <w:t>you</w:t>
            </w:r>
            <w:r w:rsidR="009037DA">
              <w:t xml:space="preserve"> </w:t>
            </w:r>
            <w:r w:rsidR="005D391A" w:rsidRPr="004C7C6C">
              <w:t>wish</w:t>
            </w:r>
            <w:r w:rsidR="009037DA">
              <w:t xml:space="preserve"> </w:t>
            </w:r>
            <w:r w:rsidR="005D391A" w:rsidRPr="004C7C6C">
              <w:t>to</w:t>
            </w:r>
            <w:r w:rsidR="009037DA">
              <w:t xml:space="preserve"> </w:t>
            </w:r>
            <w:r w:rsidR="005D391A" w:rsidRPr="004C7C6C">
              <w:t>update.</w:t>
            </w:r>
          </w:p>
        </w:tc>
      </w:tr>
      <w:tr w:rsidR="00B17631" w:rsidRPr="004C7C6C">
        <w:trPr>
          <w:cantSplit/>
        </w:trPr>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BaseClasses.pdb</w:t>
            </w:r>
          </w:p>
        </w:tc>
        <w:tc>
          <w:tcPr>
            <w:tcW w:w="8196"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A</w:t>
            </w:r>
            <w:r w:rsidR="009037DA">
              <w:t xml:space="preserve"> </w:t>
            </w:r>
            <w:r w:rsidRPr="004C7C6C">
              <w:t>PDB</w:t>
            </w:r>
            <w:r w:rsidR="009037DA">
              <w:t xml:space="preserve"> </w:t>
            </w:r>
            <w:r w:rsidRPr="004C7C6C">
              <w:t>(program</w:t>
            </w:r>
            <w:r w:rsidR="009037DA">
              <w:t xml:space="preserve"> </w:t>
            </w:r>
            <w:r w:rsidRPr="004C7C6C">
              <w:t>database)</w:t>
            </w:r>
            <w:r w:rsidR="009037DA">
              <w:t xml:space="preserve"> </w:t>
            </w:r>
            <w:r w:rsidRPr="004C7C6C">
              <w:t>file</w:t>
            </w:r>
            <w:r w:rsidR="009037DA">
              <w:t xml:space="preserve"> </w:t>
            </w:r>
            <w:r w:rsidRPr="004C7C6C">
              <w:t>holds</w:t>
            </w:r>
            <w:r w:rsidR="009037DA">
              <w:t xml:space="preserve"> </w:t>
            </w:r>
            <w:r w:rsidRPr="004C7C6C">
              <w:t>debugging</w:t>
            </w:r>
            <w:r w:rsidR="009037DA">
              <w:t xml:space="preserve"> </w:t>
            </w:r>
            <w:r w:rsidRPr="004C7C6C">
              <w:t>and</w:t>
            </w:r>
            <w:r w:rsidR="009037DA">
              <w:t xml:space="preserve"> </w:t>
            </w:r>
            <w:r w:rsidRPr="004C7C6C">
              <w:t>project</w:t>
            </w:r>
            <w:r w:rsidR="009037DA">
              <w:t xml:space="preserve"> </w:t>
            </w:r>
            <w:r w:rsidRPr="004C7C6C">
              <w:t>state</w:t>
            </w:r>
            <w:r w:rsidR="009037DA">
              <w:t xml:space="preserve"> </w:t>
            </w:r>
            <w:r w:rsidRPr="004C7C6C">
              <w:t>information</w:t>
            </w:r>
            <w:r w:rsidR="009037DA">
              <w:t xml:space="preserve"> </w:t>
            </w:r>
            <w:r w:rsidRPr="004C7C6C">
              <w:t>that</w:t>
            </w:r>
            <w:r w:rsidR="009037DA">
              <w:t xml:space="preserve"> </w:t>
            </w:r>
            <w:r w:rsidRPr="004C7C6C">
              <w:t>allows</w:t>
            </w:r>
            <w:r w:rsidR="009037DA">
              <w:t xml:space="preserve"> </w:t>
            </w:r>
            <w:r w:rsidRPr="004C7C6C">
              <w:t>incremental</w:t>
            </w:r>
            <w:r w:rsidR="009037DA">
              <w:t xml:space="preserve"> </w:t>
            </w:r>
            <w:r w:rsidRPr="004C7C6C">
              <w:t>linking</w:t>
            </w:r>
            <w:r w:rsidR="009037DA">
              <w:t xml:space="preserve"> </w:t>
            </w:r>
            <w:r w:rsidRPr="004C7C6C">
              <w:t>of</w:t>
            </w:r>
            <w:r w:rsidR="009037DA">
              <w:t xml:space="preserve"> </w:t>
            </w:r>
            <w:r w:rsidRPr="004C7C6C">
              <w:t>a</w:t>
            </w:r>
            <w:r w:rsidR="009037DA">
              <w:t xml:space="preserve"> </w:t>
            </w:r>
            <w:r w:rsidRPr="004C7C6C">
              <w:t>Debug</w:t>
            </w:r>
            <w:r w:rsidR="009037DA">
              <w:t xml:space="preserve"> </w:t>
            </w:r>
            <w:r w:rsidRPr="004C7C6C">
              <w:t>configuration</w:t>
            </w:r>
            <w:r w:rsidR="009037DA">
              <w:t xml:space="preserve"> </w:t>
            </w:r>
            <w:r w:rsidRPr="004C7C6C">
              <w:t>of</w:t>
            </w:r>
            <w:r w:rsidR="009037DA">
              <w:t xml:space="preserve"> </w:t>
            </w:r>
            <w:r w:rsidRPr="004C7C6C">
              <w:t>your</w:t>
            </w:r>
            <w:r w:rsidR="009037DA">
              <w:t xml:space="preserve"> </w:t>
            </w:r>
            <w:r w:rsidRPr="004C7C6C">
              <w:t>application.</w:t>
            </w:r>
            <w:r w:rsidR="009037DA">
              <w:t xml:space="preserve">  </w:t>
            </w:r>
            <w:r w:rsidRPr="004C7C6C">
              <w:t>This</w:t>
            </w:r>
            <w:r w:rsidR="009037DA">
              <w:t xml:space="preserve"> </w:t>
            </w:r>
            <w:r w:rsidRPr="004C7C6C">
              <w:t>allows</w:t>
            </w:r>
            <w:r w:rsidR="009037DA">
              <w:t xml:space="preserve"> </w:t>
            </w:r>
            <w:r w:rsidRPr="004C7C6C">
              <w:t>you</w:t>
            </w:r>
            <w:r w:rsidR="009037DA">
              <w:t xml:space="preserve"> </w:t>
            </w:r>
            <w:r w:rsidRPr="004C7C6C">
              <w:t>to</w:t>
            </w:r>
            <w:r w:rsidR="009037DA">
              <w:t xml:space="preserve"> </w:t>
            </w:r>
            <w:r w:rsidRPr="004C7C6C">
              <w:t>debug</w:t>
            </w:r>
            <w:r w:rsidR="009037DA">
              <w:t xml:space="preserve"> </w:t>
            </w:r>
            <w:r w:rsidRPr="004C7C6C">
              <w:t>BaseClasses.dll.</w:t>
            </w:r>
          </w:p>
        </w:tc>
      </w:tr>
    </w:tbl>
    <w:p w:rsidR="00B17631" w:rsidRPr="002A1B04" w:rsidRDefault="00DF2573" w:rsidP="00B17631">
      <w:pPr>
        <w:pStyle w:val="Heading3"/>
      </w:pPr>
      <w:bookmarkStart w:id="433" w:name="_Toc46301653"/>
      <w:bookmarkStart w:id="434" w:name="_Toc46553027"/>
      <w:bookmarkStart w:id="435" w:name="_Toc53046158"/>
      <w:bookmarkStart w:id="436" w:name="_Ref69099507"/>
      <w:bookmarkStart w:id="437" w:name="_Toc74648735"/>
      <w:bookmarkStart w:id="438" w:name="_Toc81301990"/>
      <w:bookmarkStart w:id="439" w:name="_Ref92190717"/>
      <w:bookmarkStart w:id="440" w:name="_Toc105586997"/>
      <w:bookmarkStart w:id="441" w:name="_Toc414885751"/>
      <w:r>
        <w:t>...\&lt;Base&gt;</w:t>
      </w:r>
      <w:r w:rsidR="00B17631" w:rsidRPr="002A1B04">
        <w:t>\Configuration</w:t>
      </w:r>
      <w:bookmarkEnd w:id="433"/>
      <w:bookmarkEnd w:id="434"/>
      <w:bookmarkEnd w:id="435"/>
      <w:bookmarkEnd w:id="436"/>
      <w:bookmarkEnd w:id="437"/>
      <w:bookmarkEnd w:id="438"/>
      <w:bookmarkEnd w:id="439"/>
      <w:bookmarkEnd w:id="440"/>
      <w:bookmarkEnd w:id="441"/>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class:Configuration</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class:Configuration</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"Configuration</w:instrText>
      </w:r>
      <w:r w:rsidR="009037DA">
        <w:instrText xml:space="preserve"> </w:instrText>
      </w:r>
      <w:r w:rsidR="00B17631" w:rsidRPr="004C7C6C">
        <w:instrText>folder"</w:instrText>
      </w:r>
      <w:r w:rsidRPr="004C7C6C">
        <w:fldChar w:fldCharType="end"/>
      </w:r>
      <w:r w:rsidR="00B17631" w:rsidRPr="004C7C6C">
        <w:t>The</w:t>
      </w:r>
      <w:r w:rsidR="009037DA">
        <w:t xml:space="preserve"> </w:t>
      </w:r>
      <w:r w:rsidR="00B17631" w:rsidRPr="004C7C6C">
        <w:t>Configuration</w:t>
      </w:r>
      <w:r w:rsidR="009037DA">
        <w:t xml:space="preserve"> </w:t>
      </w:r>
      <w:r w:rsidR="00B17631" w:rsidRPr="004C7C6C">
        <w:t>folder</w:t>
      </w:r>
      <w:r w:rsidR="009037DA">
        <w:t xml:space="preserve"> </w:t>
      </w:r>
      <w:r w:rsidR="00B17631" w:rsidRPr="004C7C6C">
        <w:t>contains</w:t>
      </w:r>
      <w:r w:rsidR="009037DA">
        <w:t xml:space="preserve"> </w:t>
      </w:r>
      <w:r w:rsidR="00B17631" w:rsidRPr="004C7C6C">
        <w:t>source</w:t>
      </w:r>
      <w:r w:rsidR="009037DA">
        <w:t xml:space="preserve"> </w:t>
      </w:r>
      <w:r w:rsidR="00B17631" w:rsidRPr="004C7C6C">
        <w:t>code</w:t>
      </w:r>
      <w:r w:rsidR="009037DA">
        <w:t xml:space="preserve"> </w:t>
      </w:r>
      <w:r w:rsidR="00B17631" w:rsidRPr="004C7C6C">
        <w:t>files</w:t>
      </w:r>
      <w:r w:rsidR="009037DA">
        <w:t xml:space="preserve"> </w:t>
      </w:r>
      <w:r w:rsidR="00B17631" w:rsidRPr="004C7C6C">
        <w:t>that</w:t>
      </w:r>
      <w:r w:rsidR="009037DA">
        <w:t xml:space="preserve"> </w:t>
      </w:r>
      <w:r w:rsidR="00B17631" w:rsidRPr="004C7C6C">
        <w:t>permit</w:t>
      </w:r>
      <w:r w:rsidR="009037DA">
        <w:t xml:space="preserve"> </w:t>
      </w:r>
      <w:r w:rsidR="00B17631" w:rsidRPr="004C7C6C">
        <w:t>access</w:t>
      </w:r>
      <w:r w:rsidR="009037DA">
        <w:t xml:space="preserve"> </w:t>
      </w:r>
      <w:r w:rsidR="00B17631" w:rsidRPr="004C7C6C">
        <w:t>to</w:t>
      </w:r>
      <w:r w:rsidR="009037DA">
        <w:t xml:space="preserve"> </w:t>
      </w:r>
      <w:r w:rsidR="00B17631" w:rsidRPr="004C7C6C">
        <w:t>and</w:t>
      </w:r>
      <w:r w:rsidR="009037DA">
        <w:t xml:space="preserve"> </w:t>
      </w:r>
      <w:r w:rsidR="00B17631" w:rsidRPr="004C7C6C">
        <w:t>management</w:t>
      </w:r>
      <w:r w:rsidR="009037DA">
        <w:t xml:space="preserve"> </w:t>
      </w:r>
      <w:r w:rsidR="00B17631" w:rsidRPr="004C7C6C">
        <w:t>of</w:t>
      </w:r>
      <w:r w:rsidR="009037DA">
        <w:t xml:space="preserve"> </w:t>
      </w:r>
      <w:r w:rsidR="00B17631" w:rsidRPr="004C7C6C">
        <w:t>various</w:t>
      </w:r>
      <w:r w:rsidR="009037DA">
        <w:t xml:space="preserve"> </w:t>
      </w:r>
      <w:r w:rsidR="00B17631" w:rsidRPr="004C7C6C">
        <w:t>base</w:t>
      </w:r>
      <w:r w:rsidR="009037DA">
        <w:t xml:space="preserve"> </w:t>
      </w:r>
      <w:r w:rsidR="00B17631" w:rsidRPr="004C7C6C">
        <w:t>class</w:t>
      </w:r>
      <w:r w:rsidR="009037DA">
        <w:t xml:space="preserve"> </w:t>
      </w:r>
      <w:r w:rsidR="00B17631" w:rsidRPr="004C7C6C">
        <w:t>configuration</w:t>
      </w:r>
      <w:r w:rsidR="009037DA">
        <w:t xml:space="preserve"> </w:t>
      </w:r>
      <w:r w:rsidR="00B17631" w:rsidRPr="004C7C6C">
        <w:t>options.</w:t>
      </w:r>
    </w:p>
    <w:tbl>
      <w:tblPr>
        <w:tblW w:w="918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351"/>
        <w:gridCol w:w="6829"/>
      </w:tblGrid>
      <w:tr w:rsidR="00B17631">
        <w:trPr>
          <w:tblHeader/>
        </w:trPr>
        <w:tc>
          <w:tcPr>
            <w:tcW w:w="2351"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6829"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4C7C6C">
        <w:trPr>
          <w:cantSplit/>
        </w:trPr>
        <w:tc>
          <w:tcPr>
            <w:tcW w:w="2351"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ApplicationSettings.vb</w:t>
            </w:r>
            <w:proofErr w:type="spellEnd"/>
          </w:p>
        </w:tc>
        <w:tc>
          <w:tcPr>
            <w:tcW w:w="682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This</w:t>
            </w:r>
            <w:r w:rsidR="009037DA">
              <w:t xml:space="preserve"> </w:t>
            </w:r>
            <w:r w:rsidRPr="004C7C6C">
              <w:t>file</w:t>
            </w:r>
            <w:r w:rsidR="009037DA">
              <w:t xml:space="preserve"> </w:t>
            </w:r>
            <w:r w:rsidRPr="004C7C6C">
              <w:t>contains</w:t>
            </w:r>
            <w:r w:rsidR="009037DA">
              <w:t xml:space="preserve"> </w:t>
            </w:r>
            <w:r w:rsidRPr="004C7C6C">
              <w:t>classes</w:t>
            </w:r>
            <w:r w:rsidR="009037DA">
              <w:t xml:space="preserve"> </w:t>
            </w:r>
            <w:r w:rsidRPr="004C7C6C">
              <w:t>and</w:t>
            </w:r>
            <w:r w:rsidR="009037DA">
              <w:t xml:space="preserve"> </w:t>
            </w:r>
            <w:r w:rsidRPr="004C7C6C">
              <w:t>functions</w:t>
            </w:r>
            <w:r w:rsidR="009037DA">
              <w:t xml:space="preserve"> </w:t>
            </w:r>
            <w:r w:rsidRPr="004C7C6C">
              <w:t>that</w:t>
            </w:r>
            <w:r w:rsidR="009037DA">
              <w:t xml:space="preserve"> </w:t>
            </w:r>
            <w:r w:rsidRPr="004C7C6C">
              <w:t>retrieve</w:t>
            </w:r>
            <w:r w:rsidR="009037DA">
              <w:t xml:space="preserve"> </w:t>
            </w:r>
            <w:r w:rsidRPr="004C7C6C">
              <w:t>information</w:t>
            </w:r>
            <w:r w:rsidR="009037DA">
              <w:t xml:space="preserve"> </w:t>
            </w:r>
            <w:r w:rsidRPr="004C7C6C">
              <w:t>from</w:t>
            </w:r>
            <w:r w:rsidR="009037DA">
              <w:t xml:space="preserve"> </w:t>
            </w:r>
            <w:r w:rsidR="008F38C6">
              <w:t xml:space="preserve">your application’s </w:t>
            </w:r>
            <w:proofErr w:type="spellStart"/>
            <w:r w:rsidR="008F38C6">
              <w:t>Web.config</w:t>
            </w:r>
            <w:proofErr w:type="spellEnd"/>
            <w:r w:rsidR="009037DA">
              <w:t xml:space="preserve"> </w:t>
            </w:r>
            <w:r w:rsidRPr="004C7C6C">
              <w:t>file.</w:t>
            </w:r>
          </w:p>
        </w:tc>
      </w:tr>
      <w:tr w:rsidR="00B17631" w:rsidRPr="004C7C6C">
        <w:trPr>
          <w:cantSplit/>
        </w:trPr>
        <w:tc>
          <w:tcPr>
            <w:tcW w:w="2351"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DatabaseConnection.vb</w:t>
            </w:r>
            <w:proofErr w:type="spellEnd"/>
          </w:p>
        </w:tc>
        <w:tc>
          <w:tcPr>
            <w:tcW w:w="6829"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This</w:t>
            </w:r>
            <w:r w:rsidR="009037DA">
              <w:t xml:space="preserve"> </w:t>
            </w:r>
            <w:r w:rsidRPr="004C7C6C">
              <w:t>file</w:t>
            </w:r>
            <w:r w:rsidR="009037DA">
              <w:t xml:space="preserve"> </w:t>
            </w:r>
            <w:r w:rsidRPr="004C7C6C">
              <w:t>is</w:t>
            </w:r>
            <w:r w:rsidR="009037DA">
              <w:t xml:space="preserve"> </w:t>
            </w:r>
            <w:r w:rsidRPr="004C7C6C">
              <w:t>used</w:t>
            </w:r>
            <w:r w:rsidR="009037DA">
              <w:t xml:space="preserve"> </w:t>
            </w:r>
            <w:r w:rsidRPr="004C7C6C">
              <w:t>by</w:t>
            </w:r>
            <w:r w:rsidR="009037DA">
              <w:t xml:space="preserve"> </w:t>
            </w:r>
            <w:proofErr w:type="spellStart"/>
            <w:r w:rsidRPr="004C7C6C">
              <w:t>ApplicationSettings.vb</w:t>
            </w:r>
            <w:proofErr w:type="spellEnd"/>
            <w:r w:rsidR="009037DA">
              <w:t xml:space="preserve"> </w:t>
            </w:r>
            <w:r w:rsidRPr="004C7C6C">
              <w:t>to</w:t>
            </w:r>
            <w:r w:rsidR="009037DA">
              <w:t xml:space="preserve"> </w:t>
            </w:r>
            <w:r w:rsidRPr="004C7C6C">
              <w:t>manage</w:t>
            </w:r>
            <w:r w:rsidR="009037DA">
              <w:t xml:space="preserve"> </w:t>
            </w:r>
            <w:r w:rsidRPr="004C7C6C">
              <w:t>database</w:t>
            </w:r>
            <w:r w:rsidR="009037DA">
              <w:t xml:space="preserve"> </w:t>
            </w:r>
            <w:r w:rsidRPr="004C7C6C">
              <w:t>connection</w:t>
            </w:r>
            <w:r w:rsidR="009037DA">
              <w:t xml:space="preserve"> </w:t>
            </w:r>
            <w:r w:rsidRPr="004C7C6C">
              <w:t>strings.</w:t>
            </w:r>
          </w:p>
        </w:tc>
      </w:tr>
    </w:tbl>
    <w:p w:rsidR="00B17631" w:rsidRPr="002A1B04" w:rsidRDefault="00DF2573" w:rsidP="00B17631">
      <w:pPr>
        <w:pStyle w:val="Heading3"/>
      </w:pPr>
      <w:bookmarkStart w:id="442" w:name="_Toc46301654"/>
      <w:bookmarkStart w:id="443" w:name="_Toc46553028"/>
      <w:bookmarkStart w:id="444" w:name="_Toc53046159"/>
      <w:bookmarkStart w:id="445" w:name="_Ref69099509"/>
      <w:bookmarkStart w:id="446" w:name="_Toc74648736"/>
      <w:bookmarkStart w:id="447" w:name="_Toc81301991"/>
      <w:bookmarkStart w:id="448" w:name="_Ref92190719"/>
      <w:bookmarkStart w:id="449" w:name="_Toc105586998"/>
      <w:bookmarkStart w:id="450" w:name="_Toc414885752"/>
      <w:r>
        <w:t>...\&lt;Base&gt;</w:t>
      </w:r>
      <w:r w:rsidR="00B17631" w:rsidRPr="002A1B04">
        <w:t>\Data</w:t>
      </w:r>
      <w:bookmarkEnd w:id="442"/>
      <w:bookmarkEnd w:id="443"/>
      <w:bookmarkEnd w:id="444"/>
      <w:bookmarkEnd w:id="445"/>
      <w:bookmarkEnd w:id="446"/>
      <w:bookmarkEnd w:id="447"/>
      <w:bookmarkEnd w:id="448"/>
      <w:bookmarkEnd w:id="449"/>
      <w:bookmarkEnd w:id="450"/>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class:Data</w:instrText>
      </w:r>
      <w:r w:rsidR="009037DA">
        <w:instrText xml:space="preserve"> </w:instrText>
      </w:r>
      <w:r w:rsidR="00B17631" w:rsidRPr="004C7C6C">
        <w:instrText>model</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class:Data</w:instrText>
      </w:r>
      <w:r w:rsidR="009037DA">
        <w:instrText xml:space="preserve"> </w:instrText>
      </w:r>
      <w:r w:rsidR="00B17631" w:rsidRPr="004C7C6C">
        <w:instrText>model</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".NET</w:instrText>
      </w:r>
      <w:r w:rsidR="009037DA">
        <w:instrText xml:space="preserve"> </w:instrText>
      </w:r>
      <w:r w:rsidR="00B17631" w:rsidRPr="004C7C6C">
        <w:instrText>Framework:System.Data</w:instrText>
      </w:r>
      <w:r w:rsidR="009037DA">
        <w:instrText xml:space="preserve"> </w:instrText>
      </w:r>
      <w:r w:rsidR="00B17631" w:rsidRPr="004C7C6C">
        <w:instrText>namespace"</w:instrText>
      </w:r>
      <w:r w:rsidRPr="004C7C6C">
        <w:fldChar w:fldCharType="end"/>
      </w:r>
      <w:r w:rsidR="00B17631" w:rsidRPr="004C7C6C">
        <w:t>The</w:t>
      </w:r>
      <w:r w:rsidR="009037DA">
        <w:t xml:space="preserve"> </w:t>
      </w:r>
      <w:r w:rsidR="00B17631" w:rsidRPr="004C7C6C">
        <w:t>Data</w:t>
      </w:r>
      <w:r w:rsidR="009037DA">
        <w:t xml:space="preserve"> </w:t>
      </w:r>
      <w:r w:rsidR="00B17631" w:rsidRPr="004C7C6C">
        <w:t>folder</w:t>
      </w:r>
      <w:r w:rsidR="009037DA">
        <w:t xml:space="preserve"> </w:t>
      </w:r>
      <w:r w:rsidR="00B17631" w:rsidRPr="004C7C6C">
        <w:t>contains</w:t>
      </w:r>
      <w:r w:rsidR="009037DA">
        <w:t xml:space="preserve"> </w:t>
      </w:r>
      <w:r w:rsidR="00B17631" w:rsidRPr="004C7C6C">
        <w:t>classes</w:t>
      </w:r>
      <w:r w:rsidR="009037DA">
        <w:t xml:space="preserve"> </w:t>
      </w:r>
      <w:r w:rsidR="00B17631" w:rsidRPr="004C7C6C">
        <w:t>that</w:t>
      </w:r>
      <w:r w:rsidR="009037DA">
        <w:t xml:space="preserve"> </w:t>
      </w:r>
      <w:r w:rsidR="00B17631" w:rsidRPr="004C7C6C">
        <w:t>represent</w:t>
      </w:r>
      <w:r w:rsidR="009037DA">
        <w:t xml:space="preserve"> </w:t>
      </w:r>
      <w:r w:rsidR="00B17631" w:rsidRPr="004C7C6C">
        <w:t>the</w:t>
      </w:r>
      <w:r w:rsidR="009037DA">
        <w:t xml:space="preserve"> </w:t>
      </w:r>
      <w:r w:rsidR="00B17631" w:rsidRPr="004C7C6C">
        <w:t>data</w:t>
      </w:r>
      <w:r w:rsidR="009037DA">
        <w:t xml:space="preserve"> </w:t>
      </w:r>
      <w:r w:rsidR="00B17631" w:rsidRPr="004C7C6C">
        <w:t>model</w:t>
      </w:r>
      <w:r w:rsidR="009037DA">
        <w:t xml:space="preserve"> </w:t>
      </w:r>
      <w:r w:rsidR="00B17631" w:rsidRPr="004C7C6C">
        <w:t>and</w:t>
      </w:r>
      <w:r w:rsidR="009037DA">
        <w:t xml:space="preserve"> </w:t>
      </w:r>
      <w:r w:rsidR="00B17631" w:rsidRPr="004C7C6C">
        <w:t>database</w:t>
      </w:r>
      <w:r w:rsidR="009037DA">
        <w:t xml:space="preserve"> </w:t>
      </w:r>
      <w:r w:rsidR="00B17631" w:rsidRPr="004C7C6C">
        <w:t>schema</w:t>
      </w:r>
      <w:r w:rsidR="009037DA">
        <w:t xml:space="preserve"> </w:t>
      </w:r>
      <w:r w:rsidR="00B17631" w:rsidRPr="004C7C6C">
        <w:t>such</w:t>
      </w:r>
      <w:r w:rsidR="009037DA">
        <w:t xml:space="preserve"> </w:t>
      </w:r>
      <w:r w:rsidR="00B17631" w:rsidRPr="004C7C6C">
        <w:t>as</w:t>
      </w:r>
      <w:r w:rsidR="009037DA">
        <w:t xml:space="preserve"> </w:t>
      </w:r>
      <w:r w:rsidR="00B17631" w:rsidRPr="004C7C6C">
        <w:t>Table</w:t>
      </w:r>
      <w:r w:rsidR="009037DA">
        <w:t xml:space="preserve"> </w:t>
      </w:r>
      <w:r w:rsidR="00B17631" w:rsidRPr="004C7C6C">
        <w:t>and</w:t>
      </w:r>
      <w:r w:rsidR="009037DA">
        <w:t xml:space="preserve"> </w:t>
      </w:r>
      <w:r w:rsidR="00B17631" w:rsidRPr="004C7C6C">
        <w:t>Record</w:t>
      </w:r>
      <w:r w:rsidR="009037DA">
        <w:t xml:space="preserve"> </w:t>
      </w:r>
      <w:r w:rsidR="00B17631" w:rsidRPr="004C7C6C">
        <w:t>objects.</w:t>
      </w:r>
    </w:p>
    <w:p w:rsidR="00B17631" w:rsidRPr="002A1B04" w:rsidRDefault="00DF2573" w:rsidP="00B17631">
      <w:pPr>
        <w:pStyle w:val="Heading3"/>
      </w:pPr>
      <w:bookmarkStart w:id="451" w:name="_Toc46301655"/>
      <w:bookmarkStart w:id="452" w:name="_Toc46553029"/>
      <w:bookmarkStart w:id="453" w:name="_Toc53046160"/>
      <w:bookmarkStart w:id="454" w:name="_Ref69099514"/>
      <w:bookmarkStart w:id="455" w:name="_Ref69099768"/>
      <w:bookmarkStart w:id="456" w:name="_Toc74648737"/>
      <w:bookmarkStart w:id="457" w:name="_Toc81301992"/>
      <w:bookmarkStart w:id="458" w:name="_Ref92190724"/>
      <w:bookmarkStart w:id="459" w:name="_Toc105586999"/>
      <w:bookmarkStart w:id="460" w:name="_Toc414885753"/>
      <w:r>
        <w:t>...\&lt;Base&gt;</w:t>
      </w:r>
      <w:r w:rsidR="00B17631" w:rsidRPr="002A1B04">
        <w:t>\Data\Columns</w:t>
      </w:r>
      <w:bookmarkEnd w:id="451"/>
      <w:bookmarkEnd w:id="452"/>
      <w:bookmarkEnd w:id="453"/>
      <w:bookmarkEnd w:id="454"/>
      <w:bookmarkEnd w:id="455"/>
      <w:bookmarkEnd w:id="456"/>
      <w:bookmarkEnd w:id="457"/>
      <w:bookmarkEnd w:id="458"/>
      <w:bookmarkEnd w:id="459"/>
      <w:bookmarkEnd w:id="460"/>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class:Column</w:instrText>
      </w:r>
      <w:r w:rsidR="009037DA">
        <w:instrText xml:space="preserve"> </w:instrText>
      </w:r>
      <w:r w:rsidR="00B17631" w:rsidRPr="004C7C6C">
        <w:instrText>classes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class:Column</w:instrText>
      </w:r>
      <w:r w:rsidR="009037DA">
        <w:instrText xml:space="preserve"> </w:instrText>
      </w:r>
      <w:r w:rsidR="00B17631" w:rsidRPr="004C7C6C">
        <w:instrText>classes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"Column</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00B17631" w:rsidRPr="004C7C6C">
        <w:t>The</w:t>
      </w:r>
      <w:r w:rsidR="009037DA">
        <w:t xml:space="preserve"> </w:t>
      </w:r>
      <w:r w:rsidR="00B17631" w:rsidRPr="004C7C6C">
        <w:t>Columns</w:t>
      </w:r>
      <w:r w:rsidR="009037DA">
        <w:t xml:space="preserve"> </w:t>
      </w:r>
      <w:r w:rsidR="00B17631" w:rsidRPr="004C7C6C">
        <w:t>folder</w:t>
      </w:r>
      <w:r w:rsidR="009037DA">
        <w:t xml:space="preserve"> </w:t>
      </w:r>
      <w:r w:rsidR="00B17631" w:rsidRPr="004C7C6C">
        <w:t>contains</w:t>
      </w:r>
      <w:r w:rsidR="009037DA">
        <w:t xml:space="preserve"> </w:t>
      </w:r>
      <w:r w:rsidR="00B17631" w:rsidRPr="004C7C6C">
        <w:t>classes</w:t>
      </w:r>
      <w:r w:rsidR="009037DA">
        <w:t xml:space="preserve"> </w:t>
      </w:r>
      <w:r w:rsidR="00B17631" w:rsidRPr="004C7C6C">
        <w:t>that</w:t>
      </w:r>
      <w:r w:rsidR="009037DA">
        <w:t xml:space="preserve"> </w:t>
      </w:r>
      <w:r w:rsidR="00B17631" w:rsidRPr="004C7C6C">
        <w:t>define</w:t>
      </w:r>
      <w:r w:rsidR="009037DA">
        <w:t xml:space="preserve"> </w:t>
      </w:r>
      <w:r w:rsidR="00B17631" w:rsidRPr="004C7C6C">
        <w:t>the</w:t>
      </w:r>
      <w:r w:rsidR="009037DA">
        <w:t xml:space="preserve"> </w:t>
      </w:r>
      <w:r w:rsidR="00B17631" w:rsidRPr="004C7C6C">
        <w:t>different</w:t>
      </w:r>
      <w:r w:rsidR="009037DA">
        <w:t xml:space="preserve"> </w:t>
      </w:r>
      <w:r w:rsidR="00B17631" w:rsidRPr="004C7C6C">
        <w:t>types</w:t>
      </w:r>
      <w:r w:rsidR="009037DA">
        <w:t xml:space="preserve"> </w:t>
      </w:r>
      <w:r w:rsidR="00B17631" w:rsidRPr="004C7C6C">
        <w:t>of</w:t>
      </w:r>
      <w:r w:rsidR="009037DA">
        <w:t xml:space="preserve"> </w:t>
      </w:r>
      <w:r w:rsidR="00B17631" w:rsidRPr="004C7C6C">
        <w:t>Column</w:t>
      </w:r>
      <w:r w:rsidR="009037DA">
        <w:t xml:space="preserve"> </w:t>
      </w:r>
      <w:r w:rsidR="00B17631" w:rsidRPr="004C7C6C">
        <w:t>objects,</w:t>
      </w:r>
      <w:r w:rsidR="009037DA">
        <w:t xml:space="preserve"> </w:t>
      </w:r>
      <w:r w:rsidR="00B17631" w:rsidRPr="004C7C6C">
        <w:t>such</w:t>
      </w:r>
      <w:r w:rsidR="009037DA">
        <w:t xml:space="preserve"> </w:t>
      </w:r>
      <w:r w:rsidR="00B17631" w:rsidRPr="004C7C6C">
        <w:t>as</w:t>
      </w:r>
      <w:r w:rsidR="009037DA">
        <w:t xml:space="preserve"> </w:t>
      </w:r>
      <w:r w:rsidR="00B17631" w:rsidRPr="004C7C6C">
        <w:t>String</w:t>
      </w:r>
      <w:r w:rsidR="009037DA">
        <w:t xml:space="preserve"> </w:t>
      </w:r>
      <w:r w:rsidR="00B17631" w:rsidRPr="004C7C6C">
        <w:t>and</w:t>
      </w:r>
      <w:r w:rsidR="009037DA">
        <w:t xml:space="preserve"> </w:t>
      </w:r>
      <w:proofErr w:type="spellStart"/>
      <w:r w:rsidR="00B17631" w:rsidRPr="004C7C6C">
        <w:t>CreditCardNumber</w:t>
      </w:r>
      <w:proofErr w:type="spellEnd"/>
      <w:r w:rsidR="00B17631" w:rsidRPr="004C7C6C">
        <w:t>.</w:t>
      </w:r>
    </w:p>
    <w:p w:rsidR="00B17631" w:rsidRPr="002A1B04" w:rsidRDefault="00DF2573" w:rsidP="00B17631">
      <w:pPr>
        <w:pStyle w:val="Heading3"/>
      </w:pPr>
      <w:bookmarkStart w:id="461" w:name="_Toc46301656"/>
      <w:bookmarkStart w:id="462" w:name="_Toc46553030"/>
      <w:bookmarkStart w:id="463" w:name="_Toc53046161"/>
      <w:bookmarkStart w:id="464" w:name="_Ref69099515"/>
      <w:bookmarkStart w:id="465" w:name="_Ref69099769"/>
      <w:bookmarkStart w:id="466" w:name="_Toc74648738"/>
      <w:bookmarkStart w:id="467" w:name="_Toc81301993"/>
      <w:bookmarkStart w:id="468" w:name="_Ref92190726"/>
      <w:bookmarkStart w:id="469" w:name="_Toc105587000"/>
      <w:bookmarkStart w:id="470" w:name="_Toc414885754"/>
      <w:r>
        <w:t>...\&lt;Base&gt;</w:t>
      </w:r>
      <w:r w:rsidR="00B17631" w:rsidRPr="002A1B04">
        <w:t>\Data\</w:t>
      </w:r>
      <w:proofErr w:type="spellStart"/>
      <w:r w:rsidR="00B17631" w:rsidRPr="002A1B04">
        <w:t>DataReader</w:t>
      </w:r>
      <w:bookmarkEnd w:id="461"/>
      <w:bookmarkEnd w:id="462"/>
      <w:bookmarkEnd w:id="463"/>
      <w:bookmarkEnd w:id="464"/>
      <w:bookmarkEnd w:id="465"/>
      <w:bookmarkEnd w:id="466"/>
      <w:bookmarkEnd w:id="467"/>
      <w:bookmarkEnd w:id="468"/>
      <w:bookmarkEnd w:id="469"/>
      <w:bookmarkEnd w:id="470"/>
      <w:proofErr w:type="spellEnd"/>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class:Data</w:instrText>
      </w:r>
      <w:r w:rsidR="009037DA">
        <w:instrText xml:space="preserve"> </w:instrText>
      </w:r>
      <w:r w:rsidR="00B17631" w:rsidRPr="004C7C6C">
        <w:instrText>reader</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class:Data</w:instrText>
      </w:r>
      <w:r w:rsidR="009037DA">
        <w:instrText xml:space="preserve"> </w:instrText>
      </w:r>
      <w:r w:rsidR="00B17631" w:rsidRPr="004C7C6C">
        <w:instrText>reader</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"Data</w:instrText>
      </w:r>
      <w:r w:rsidR="009037DA">
        <w:instrText xml:space="preserve"> </w:instrText>
      </w:r>
      <w:r w:rsidR="00B17631" w:rsidRPr="004C7C6C">
        <w:instrText>reader</w:instrText>
      </w:r>
      <w:r w:rsidR="009037DA">
        <w:instrText xml:space="preserve"> </w:instrText>
      </w:r>
      <w:r w:rsidR="00B17631" w:rsidRPr="004C7C6C">
        <w:instrText>folder"</w:instrText>
      </w:r>
      <w:r w:rsidRPr="004C7C6C">
        <w:fldChar w:fldCharType="end"/>
      </w:r>
      <w:r w:rsidR="00B17631" w:rsidRPr="004C7C6C">
        <w:t>The</w:t>
      </w:r>
      <w:r w:rsidR="009037DA">
        <w:t xml:space="preserve"> </w:t>
      </w:r>
      <w:proofErr w:type="spellStart"/>
      <w:r w:rsidR="00B17631" w:rsidRPr="004C7C6C">
        <w:t>DataReader</w:t>
      </w:r>
      <w:proofErr w:type="spellEnd"/>
      <w:r w:rsidR="009037DA">
        <w:t xml:space="preserve"> </w:t>
      </w:r>
      <w:r w:rsidR="00B17631" w:rsidRPr="004C7C6C">
        <w:t>folder</w:t>
      </w:r>
      <w:r w:rsidR="009037DA">
        <w:t xml:space="preserve"> </w:t>
      </w:r>
      <w:r w:rsidR="00B17631" w:rsidRPr="004C7C6C">
        <w:t>contains</w:t>
      </w:r>
      <w:r w:rsidR="009037DA">
        <w:t xml:space="preserve"> </w:t>
      </w:r>
      <w:r w:rsidR="00B17631" w:rsidRPr="004C7C6C">
        <w:t>classes</w:t>
      </w:r>
      <w:r w:rsidR="009037DA">
        <w:t xml:space="preserve"> </w:t>
      </w:r>
      <w:r w:rsidR="00B17631" w:rsidRPr="004C7C6C">
        <w:t>for</w:t>
      </w:r>
      <w:r w:rsidR="009037DA">
        <w:t xml:space="preserve"> </w:t>
      </w:r>
      <w:r w:rsidR="00B17631" w:rsidRPr="004C7C6C">
        <w:t>constructing</w:t>
      </w:r>
      <w:r w:rsidR="009037DA">
        <w:t xml:space="preserve"> </w:t>
      </w:r>
      <w:r w:rsidR="00B17631" w:rsidRPr="004C7C6C">
        <w:t>and</w:t>
      </w:r>
      <w:r w:rsidR="009037DA">
        <w:t xml:space="preserve"> </w:t>
      </w:r>
      <w:r w:rsidR="00B17631" w:rsidRPr="004C7C6C">
        <w:t>modifying</w:t>
      </w:r>
      <w:r w:rsidR="009037DA">
        <w:t xml:space="preserve"> </w:t>
      </w:r>
      <w:r w:rsidR="00B17631" w:rsidRPr="004C7C6C">
        <w:t>dynamic</w:t>
      </w:r>
      <w:r w:rsidR="009037DA">
        <w:t xml:space="preserve"> </w:t>
      </w:r>
      <w:r w:rsidR="00B17631" w:rsidRPr="004C7C6C">
        <w:t>data</w:t>
      </w:r>
      <w:r w:rsidR="009037DA">
        <w:t xml:space="preserve"> </w:t>
      </w:r>
      <w:r w:rsidR="00B17631" w:rsidRPr="004C7C6C">
        <w:t>queries.</w:t>
      </w:r>
      <w:r w:rsidR="009037DA">
        <w:t xml:space="preserve">  </w:t>
      </w:r>
      <w:r w:rsidR="00B17631" w:rsidRPr="004C7C6C">
        <w:t>This</w:t>
      </w:r>
      <w:r w:rsidR="009037DA">
        <w:t xml:space="preserve"> </w:t>
      </w:r>
      <w:r w:rsidR="00B17631" w:rsidRPr="004C7C6C">
        <w:t>includes</w:t>
      </w:r>
      <w:r w:rsidR="009037DA">
        <w:t xml:space="preserve"> </w:t>
      </w:r>
      <w:r w:rsidR="00B17631" w:rsidRPr="004C7C6C">
        <w:t>custom</w:t>
      </w:r>
      <w:r w:rsidR="009037DA">
        <w:t xml:space="preserve"> </w:t>
      </w:r>
      <w:r w:rsidR="00B17631" w:rsidRPr="004C7C6C">
        <w:t>sorting,</w:t>
      </w:r>
      <w:r w:rsidR="009037DA">
        <w:t xml:space="preserve"> </w:t>
      </w:r>
      <w:r w:rsidR="00B17631" w:rsidRPr="004C7C6C">
        <w:t>filtering,</w:t>
      </w:r>
      <w:r w:rsidR="009037DA">
        <w:t xml:space="preserve"> </w:t>
      </w:r>
      <w:r w:rsidR="00B17631" w:rsidRPr="004C7C6C">
        <w:t>and</w:t>
      </w:r>
      <w:r w:rsidR="009037DA">
        <w:t xml:space="preserve"> </w:t>
      </w:r>
      <w:r w:rsidR="00B17631" w:rsidRPr="004C7C6C">
        <w:t>paging.</w:t>
      </w:r>
    </w:p>
    <w:p w:rsidR="00B17631" w:rsidRPr="002A1B04" w:rsidRDefault="00DF2573" w:rsidP="00B17631">
      <w:pPr>
        <w:pStyle w:val="Heading3"/>
      </w:pPr>
      <w:bookmarkStart w:id="471" w:name="_Toc46301657"/>
      <w:bookmarkStart w:id="472" w:name="_Toc46553031"/>
      <w:bookmarkStart w:id="473" w:name="_Toc53046162"/>
      <w:bookmarkStart w:id="474" w:name="_Ref69099517"/>
      <w:bookmarkStart w:id="475" w:name="_Ref69099770"/>
      <w:bookmarkStart w:id="476" w:name="_Toc74648739"/>
      <w:bookmarkStart w:id="477" w:name="_Toc81301994"/>
      <w:bookmarkStart w:id="478" w:name="_Ref92190728"/>
      <w:bookmarkStart w:id="479" w:name="_Toc105587001"/>
      <w:bookmarkStart w:id="480" w:name="_Toc414885755"/>
      <w:r>
        <w:t>...\&lt;Base&gt;</w:t>
      </w:r>
      <w:r w:rsidR="00B17631" w:rsidRPr="002A1B04">
        <w:t>\Data\</w:t>
      </w:r>
      <w:proofErr w:type="spellStart"/>
      <w:r w:rsidR="00B17631" w:rsidRPr="002A1B04">
        <w:t>SQLProvider</w:t>
      </w:r>
      <w:bookmarkEnd w:id="471"/>
      <w:bookmarkEnd w:id="472"/>
      <w:bookmarkEnd w:id="473"/>
      <w:bookmarkEnd w:id="474"/>
      <w:bookmarkEnd w:id="475"/>
      <w:bookmarkEnd w:id="476"/>
      <w:bookmarkEnd w:id="477"/>
      <w:bookmarkEnd w:id="478"/>
      <w:bookmarkEnd w:id="479"/>
      <w:bookmarkEnd w:id="480"/>
      <w:proofErr w:type="spellEnd"/>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class:SQL</w:instrText>
      </w:r>
      <w:r w:rsidR="009037DA">
        <w:instrText xml:space="preserve"> </w:instrText>
      </w:r>
      <w:r w:rsidR="00B17631" w:rsidRPr="004C7C6C">
        <w:instrText>provider</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class:SQL</w:instrText>
      </w:r>
      <w:r w:rsidR="009037DA">
        <w:instrText xml:space="preserve"> </w:instrText>
      </w:r>
      <w:r w:rsidR="00B17631" w:rsidRPr="004C7C6C">
        <w:instrText>provider</w:instrText>
      </w:r>
      <w:r w:rsidR="009037DA">
        <w:instrText xml:space="preserve"> </w:instrText>
      </w:r>
      <w:r w:rsidR="00B17631" w:rsidRPr="004C7C6C">
        <w:instrText>class</w:instrText>
      </w:r>
      <w:r w:rsidR="009037DA">
        <w:instrText xml:space="preserve"> </w:instrText>
      </w:r>
      <w:r w:rsidR="00B17631" w:rsidRPr="004C7C6C">
        <w:instrText>folder"</w:instrText>
      </w:r>
      <w:r w:rsidRPr="004C7C6C">
        <w:fldChar w:fldCharType="end"/>
      </w:r>
      <w:r w:rsidR="00B17631" w:rsidRPr="004C7C6C">
        <w:t>The</w:t>
      </w:r>
      <w:r w:rsidR="009037DA">
        <w:t xml:space="preserve"> </w:t>
      </w:r>
      <w:proofErr w:type="spellStart"/>
      <w:r w:rsidR="00B17631" w:rsidRPr="004C7C6C">
        <w:t>SQLProvider</w:t>
      </w:r>
      <w:proofErr w:type="spellEnd"/>
      <w:r w:rsidR="009037DA">
        <w:t xml:space="preserve"> </w:t>
      </w:r>
      <w:r w:rsidR="00B17631" w:rsidRPr="004C7C6C">
        <w:t>folder</w:t>
      </w:r>
      <w:r w:rsidR="009037DA">
        <w:t xml:space="preserve"> </w:t>
      </w:r>
      <w:r w:rsidR="00B17631" w:rsidRPr="004C7C6C">
        <w:t>contains</w:t>
      </w:r>
      <w:r w:rsidR="009037DA">
        <w:t xml:space="preserve"> </w:t>
      </w:r>
      <w:r w:rsidR="00B17631" w:rsidRPr="004C7C6C">
        <w:t>classes</w:t>
      </w:r>
      <w:r w:rsidR="009037DA">
        <w:t xml:space="preserve"> </w:t>
      </w:r>
      <w:r w:rsidR="00B17631" w:rsidRPr="004C7C6C">
        <w:t>that</w:t>
      </w:r>
      <w:r w:rsidR="009037DA">
        <w:t xml:space="preserve"> </w:t>
      </w:r>
      <w:r w:rsidR="00B17631" w:rsidRPr="004C7C6C">
        <w:t>comprise</w:t>
      </w:r>
      <w:r w:rsidR="009037DA">
        <w:t xml:space="preserve"> </w:t>
      </w:r>
      <w:r w:rsidR="00B17631" w:rsidRPr="004C7C6C">
        <w:t>the</w:t>
      </w:r>
      <w:r w:rsidR="009037DA">
        <w:t xml:space="preserve"> </w:t>
      </w:r>
      <w:r w:rsidR="00820D37">
        <w:t>Data</w:t>
      </w:r>
      <w:r w:rsidR="009037DA">
        <w:t xml:space="preserve"> </w:t>
      </w:r>
      <w:r w:rsidR="00820D37">
        <w:t>Access</w:t>
      </w:r>
      <w:r w:rsidR="009037DA">
        <w:t xml:space="preserve"> </w:t>
      </w:r>
      <w:r w:rsidR="00820D37">
        <w:t>Layer</w:t>
      </w:r>
      <w:r w:rsidR="00B17631" w:rsidRPr="004C7C6C">
        <w:t>,</w:t>
      </w:r>
      <w:r w:rsidR="009037DA">
        <w:t xml:space="preserve"> </w:t>
      </w:r>
      <w:r w:rsidR="00B17631" w:rsidRPr="004C7C6C">
        <w:t>similar</w:t>
      </w:r>
      <w:r w:rsidR="009037DA">
        <w:t xml:space="preserve"> </w:t>
      </w:r>
      <w:r w:rsidR="00B17631" w:rsidRPr="004C7C6C">
        <w:t>to</w:t>
      </w:r>
      <w:r w:rsidR="009037DA">
        <w:t xml:space="preserve"> </w:t>
      </w:r>
      <w:r w:rsidR="00B17631" w:rsidRPr="004C7C6C">
        <w:t>those</w:t>
      </w:r>
      <w:r w:rsidR="009037DA">
        <w:t xml:space="preserve"> </w:t>
      </w:r>
      <w:r w:rsidR="00B17631" w:rsidRPr="004C7C6C">
        <w:t>found</w:t>
      </w:r>
      <w:r w:rsidR="009037DA">
        <w:t xml:space="preserve"> </w:t>
      </w:r>
      <w:r w:rsidR="00B17631" w:rsidRPr="004C7C6C">
        <w:t>in</w:t>
      </w:r>
      <w:r w:rsidR="009037DA">
        <w:t xml:space="preserve"> </w:t>
      </w:r>
      <w:r w:rsidR="00B17631" w:rsidRPr="004C7C6C">
        <w:t>the</w:t>
      </w:r>
      <w:r w:rsidR="009037DA">
        <w:t xml:space="preserve"> </w:t>
      </w:r>
      <w:proofErr w:type="spellStart"/>
      <w:r w:rsidR="00B17631" w:rsidRPr="004C7C6C">
        <w:t>System.Data.SQLClient</w:t>
      </w:r>
      <w:proofErr w:type="spellEnd"/>
      <w:r w:rsidR="009037DA">
        <w:t xml:space="preserve"> </w:t>
      </w:r>
      <w:r w:rsidR="00B17631" w:rsidRPr="004C7C6C">
        <w:t>namespace.</w:t>
      </w:r>
    </w:p>
    <w:p w:rsidR="00B17631" w:rsidRPr="002A1B04" w:rsidRDefault="00DF2573" w:rsidP="00B17631">
      <w:pPr>
        <w:pStyle w:val="Heading3"/>
      </w:pPr>
      <w:bookmarkStart w:id="481" w:name="_Toc46301659"/>
      <w:bookmarkStart w:id="482" w:name="_Toc46553033"/>
      <w:bookmarkStart w:id="483" w:name="_Toc53046164"/>
      <w:bookmarkStart w:id="484" w:name="_Ref69099520"/>
      <w:bookmarkStart w:id="485" w:name="_Toc74648741"/>
      <w:bookmarkStart w:id="486" w:name="_Toc81301996"/>
      <w:bookmarkStart w:id="487" w:name="_Ref92190731"/>
      <w:bookmarkStart w:id="488" w:name="_Toc105587003"/>
      <w:bookmarkStart w:id="489" w:name="_Toc414885756"/>
      <w:bookmarkStart w:id="490" w:name="OLE_LINK5"/>
      <w:r>
        <w:t>...\&lt;Base&gt;</w:t>
      </w:r>
      <w:r w:rsidR="00B17631" w:rsidRPr="002A1B04">
        <w:t>\</w:t>
      </w:r>
      <w:proofErr w:type="spellStart"/>
      <w:r w:rsidR="00B17631" w:rsidRPr="002A1B04">
        <w:t>Utils</w:t>
      </w:r>
      <w:bookmarkEnd w:id="481"/>
      <w:bookmarkEnd w:id="482"/>
      <w:bookmarkEnd w:id="483"/>
      <w:bookmarkEnd w:id="484"/>
      <w:bookmarkEnd w:id="485"/>
      <w:bookmarkEnd w:id="486"/>
      <w:bookmarkEnd w:id="487"/>
      <w:bookmarkEnd w:id="488"/>
      <w:bookmarkEnd w:id="489"/>
      <w:proofErr w:type="spellEnd"/>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class:Utilities</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class:Utility</w:instrText>
      </w:r>
      <w:r w:rsidR="009037DA">
        <w:instrText xml:space="preserve"> </w:instrText>
      </w:r>
      <w:r w:rsidR="00B17631" w:rsidRPr="004C7C6C">
        <w:instrText>folder"</w:instrText>
      </w:r>
      <w:r w:rsidRPr="004C7C6C">
        <w:fldChar w:fldCharType="end"/>
      </w:r>
      <w:bookmarkStart w:id="491" w:name="OLE_LINK6"/>
      <w:r w:rsidRPr="004C7C6C">
        <w:fldChar w:fldCharType="begin"/>
      </w:r>
      <w:r w:rsidR="00B17631" w:rsidRPr="004C7C6C">
        <w:instrText>xe</w:instrText>
      </w:r>
      <w:r w:rsidR="009037DA">
        <w:instrText xml:space="preserve"> </w:instrText>
      </w:r>
      <w:r w:rsidR="00B17631" w:rsidRPr="004C7C6C">
        <w:instrText>".NET</w:instrText>
      </w:r>
      <w:r w:rsidR="009037DA">
        <w:instrText xml:space="preserve"> </w:instrText>
      </w:r>
      <w:r w:rsidR="00B17631" w:rsidRPr="004C7C6C">
        <w:instrText>Framework:System.Utils</w:instrText>
      </w:r>
      <w:r w:rsidR="009037DA">
        <w:instrText xml:space="preserve"> </w:instrText>
      </w:r>
      <w:r w:rsidR="00B17631" w:rsidRPr="004C7C6C">
        <w:instrText>namespace"</w:instrText>
      </w:r>
      <w:r w:rsidRPr="004C7C6C">
        <w:fldChar w:fldCharType="end"/>
      </w:r>
      <w:bookmarkEnd w:id="491"/>
      <w:r w:rsidR="00B17631" w:rsidRPr="004C7C6C">
        <w:t>This</w:t>
      </w:r>
      <w:r w:rsidR="009037DA">
        <w:t xml:space="preserve"> </w:t>
      </w:r>
      <w:r w:rsidR="00B17631" w:rsidRPr="004C7C6C">
        <w:t>folder</w:t>
      </w:r>
      <w:r w:rsidR="009037DA">
        <w:t xml:space="preserve"> </w:t>
      </w:r>
      <w:r w:rsidR="00B17631" w:rsidRPr="004C7C6C">
        <w:t>contains</w:t>
      </w:r>
      <w:r w:rsidR="009037DA">
        <w:t xml:space="preserve"> </w:t>
      </w:r>
      <w:r w:rsidR="00B17631" w:rsidRPr="004C7C6C">
        <w:t>the</w:t>
      </w:r>
      <w:r w:rsidR="009037DA">
        <w:t xml:space="preserve"> </w:t>
      </w:r>
      <w:r w:rsidR="00B17631" w:rsidRPr="004C7C6C">
        <w:t>Iron</w:t>
      </w:r>
      <w:r w:rsidR="009037DA">
        <w:t xml:space="preserve"> </w:t>
      </w:r>
      <w:r w:rsidR="00B17631" w:rsidRPr="004C7C6C">
        <w:t>Speed</w:t>
      </w:r>
      <w:r w:rsidR="009037DA">
        <w:t xml:space="preserve"> </w:t>
      </w:r>
      <w:r w:rsidR="00B17631" w:rsidRPr="004C7C6C">
        <w:t>BaseClasses</w:t>
      </w:r>
      <w:r w:rsidR="009037DA">
        <w:t xml:space="preserve"> </w:t>
      </w:r>
      <w:r w:rsidR="00B17631" w:rsidRPr="004C7C6C">
        <w:t>equivalent</w:t>
      </w:r>
      <w:r w:rsidR="009037DA">
        <w:t xml:space="preserve"> </w:t>
      </w:r>
      <w:r w:rsidR="00B17631" w:rsidRPr="004C7C6C">
        <w:t>of</w:t>
      </w:r>
      <w:r w:rsidR="009037DA">
        <w:t xml:space="preserve"> </w:t>
      </w:r>
      <w:r w:rsidR="00B17631" w:rsidRPr="004C7C6C">
        <w:t>the</w:t>
      </w:r>
      <w:r w:rsidR="009037DA">
        <w:t xml:space="preserve"> </w:t>
      </w:r>
      <w:r w:rsidR="00B17631" w:rsidRPr="004C7C6C">
        <w:t>Microsoft</w:t>
      </w:r>
      <w:r w:rsidR="009037DA">
        <w:t xml:space="preserve"> </w:t>
      </w:r>
      <w:r w:rsidR="00B17631" w:rsidRPr="004C7C6C">
        <w:t>.NET</w:t>
      </w:r>
      <w:r w:rsidR="009037DA">
        <w:t xml:space="preserve"> </w:t>
      </w:r>
      <w:r w:rsidR="00B17631" w:rsidRPr="004C7C6C">
        <w:t>Framework’s</w:t>
      </w:r>
      <w:r w:rsidR="009037DA">
        <w:t xml:space="preserve"> </w:t>
      </w:r>
      <w:proofErr w:type="spellStart"/>
      <w:r w:rsidR="00B17631" w:rsidRPr="004C7C6C">
        <w:t>System.Web</w:t>
      </w:r>
      <w:proofErr w:type="spellEnd"/>
      <w:r w:rsidR="009037DA">
        <w:t xml:space="preserve"> </w:t>
      </w:r>
      <w:r w:rsidR="00B17631" w:rsidRPr="004C7C6C">
        <w:t>namespace.</w:t>
      </w:r>
      <w:r w:rsidR="009037DA">
        <w:t xml:space="preserve">  </w:t>
      </w:r>
      <w:r w:rsidR="00B17631" w:rsidRPr="004C7C6C">
        <w:t>This</w:t>
      </w:r>
      <w:r w:rsidR="009037DA">
        <w:t xml:space="preserve"> </w:t>
      </w:r>
      <w:r w:rsidR="00B17631" w:rsidRPr="004C7C6C">
        <w:t>folder</w:t>
      </w:r>
      <w:r w:rsidR="009037DA">
        <w:t xml:space="preserve"> </w:t>
      </w:r>
      <w:r w:rsidR="00B17631" w:rsidRPr="004C7C6C">
        <w:t>contains</w:t>
      </w:r>
      <w:r w:rsidR="009037DA">
        <w:t xml:space="preserve"> </w:t>
      </w:r>
      <w:r w:rsidR="00B17631" w:rsidRPr="004C7C6C">
        <w:t>utility</w:t>
      </w:r>
      <w:r w:rsidR="009037DA">
        <w:t xml:space="preserve"> </w:t>
      </w:r>
      <w:r w:rsidR="00B17631" w:rsidRPr="004C7C6C">
        <w:t>classes</w:t>
      </w:r>
      <w:r w:rsidR="009037DA">
        <w:t xml:space="preserve"> </w:t>
      </w:r>
      <w:r w:rsidR="00B17631" w:rsidRPr="004C7C6C">
        <w:t>and</w:t>
      </w:r>
      <w:r w:rsidR="009037DA">
        <w:t xml:space="preserve"> </w:t>
      </w:r>
      <w:r w:rsidR="00B17631" w:rsidRPr="004C7C6C">
        <w:t>modules</w:t>
      </w:r>
      <w:r w:rsidR="009037DA">
        <w:t xml:space="preserve"> </w:t>
      </w:r>
      <w:r w:rsidR="00B17631" w:rsidRPr="004C7C6C">
        <w:t>used</w:t>
      </w:r>
      <w:r w:rsidR="009037DA">
        <w:t xml:space="preserve"> </w:t>
      </w:r>
      <w:r w:rsidR="00B17631" w:rsidRPr="004C7C6C">
        <w:t>by</w:t>
      </w:r>
      <w:r w:rsidR="009037DA">
        <w:t xml:space="preserve"> </w:t>
      </w:r>
      <w:r w:rsidR="00B17631" w:rsidRPr="004C7C6C">
        <w:t>other</w:t>
      </w:r>
      <w:r w:rsidR="009037DA">
        <w:t xml:space="preserve"> </w:t>
      </w:r>
      <w:r w:rsidR="00155AC0" w:rsidRPr="004C7C6C">
        <w:t>application</w:t>
      </w:r>
      <w:r w:rsidR="009037DA">
        <w:t xml:space="preserve"> </w:t>
      </w:r>
      <w:r w:rsidR="00155AC0" w:rsidRPr="004C7C6C">
        <w:t>base</w:t>
      </w:r>
      <w:r w:rsidR="009037DA">
        <w:t xml:space="preserve"> </w:t>
      </w:r>
      <w:r w:rsidR="00155AC0" w:rsidRPr="004C7C6C">
        <w:t>class</w:t>
      </w:r>
      <w:r w:rsidR="00B17631" w:rsidRPr="004C7C6C">
        <w:t>es.</w:t>
      </w:r>
    </w:p>
    <w:tbl>
      <w:tblPr>
        <w:tblW w:w="9347"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184"/>
        <w:gridCol w:w="7163"/>
      </w:tblGrid>
      <w:tr w:rsidR="00B17631">
        <w:trPr>
          <w:tblHeader/>
        </w:trPr>
        <w:tc>
          <w:tcPr>
            <w:tcW w:w="2184" w:type="dxa"/>
            <w:tcBorders>
              <w:top w:val="single" w:sz="12" w:space="0" w:color="FFFFFF"/>
              <w:left w:val="single" w:sz="12" w:space="0" w:color="FFFFFF"/>
              <w:bottom w:val="single" w:sz="12" w:space="0" w:color="FFFFFF"/>
              <w:right w:val="single" w:sz="12" w:space="0" w:color="FFFFFF"/>
            </w:tcBorders>
            <w:shd w:val="clear" w:color="auto" w:fill="808080"/>
          </w:tcPr>
          <w:bookmarkEnd w:id="490"/>
          <w:p w:rsidR="00B17631" w:rsidRDefault="00B17631" w:rsidP="00CB40DE">
            <w:pPr>
              <w:pStyle w:val="TableHeading"/>
            </w:pPr>
            <w:r>
              <w:t>File</w:t>
            </w:r>
          </w:p>
        </w:tc>
        <w:tc>
          <w:tcPr>
            <w:tcW w:w="7163"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ArrayUtils.vb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Utilities</w:t>
            </w:r>
            <w:r w:rsidR="009037DA">
              <w:t xml:space="preserve"> </w:t>
            </w:r>
            <w:r w:rsidRPr="004C7C6C">
              <w:t>for</w:t>
            </w:r>
            <w:r w:rsidR="009037DA">
              <w:t xml:space="preserve"> </w:t>
            </w:r>
            <w:r w:rsidRPr="004C7C6C">
              <w:t>accessing</w:t>
            </w:r>
            <w:r w:rsidR="009037DA">
              <w:t xml:space="preserve"> </w:t>
            </w:r>
            <w:r w:rsidRPr="004C7C6C">
              <w:t>and</w:t>
            </w:r>
            <w:r w:rsidR="009037DA">
              <w:t xml:space="preserve"> </w:t>
            </w:r>
            <w:r w:rsidRPr="004C7C6C">
              <w:t>managing</w:t>
            </w:r>
            <w:r w:rsidR="009037DA">
              <w:t xml:space="preserve"> </w:t>
            </w:r>
            <w:r w:rsidRPr="004C7C6C">
              <w:t>Array</w:t>
            </w:r>
            <w:r w:rsidR="009037DA">
              <w:t xml:space="preserve"> </w:t>
            </w:r>
            <w:r w:rsidRPr="004C7C6C">
              <w:t>objects.</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DelimitedDecoder.vb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Utility</w:t>
            </w:r>
            <w:r w:rsidR="009037DA">
              <w:t xml:space="preserve"> </w:t>
            </w:r>
            <w:r w:rsidRPr="004C7C6C">
              <w:t>class</w:t>
            </w:r>
            <w:r w:rsidR="009037DA">
              <w:t xml:space="preserve"> </w:t>
            </w:r>
            <w:r w:rsidRPr="004C7C6C">
              <w:t>for</w:t>
            </w:r>
            <w:r w:rsidR="009037DA">
              <w:t xml:space="preserve"> </w:t>
            </w:r>
            <w:r w:rsidRPr="004C7C6C">
              <w:t>parsing</w:t>
            </w:r>
            <w:r w:rsidR="009037DA">
              <w:t xml:space="preserve"> </w:t>
            </w:r>
            <w:r w:rsidRPr="004C7C6C">
              <w:t>and</w:t>
            </w:r>
            <w:r w:rsidR="009037DA">
              <w:t xml:space="preserve"> </w:t>
            </w:r>
            <w:r w:rsidRPr="004C7C6C">
              <w:t>tokenizing</w:t>
            </w:r>
            <w:r w:rsidR="009037DA">
              <w:t xml:space="preserve"> </w:t>
            </w:r>
            <w:r w:rsidRPr="004C7C6C">
              <w:t>string</w:t>
            </w:r>
            <w:r w:rsidR="009037DA">
              <w:t xml:space="preserve"> </w:t>
            </w:r>
            <w:r w:rsidRPr="004C7C6C">
              <w:t>objects</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FileUtils.vb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Utilities</w:t>
            </w:r>
            <w:r w:rsidR="009037DA">
              <w:t xml:space="preserve"> </w:t>
            </w:r>
            <w:r w:rsidRPr="004C7C6C">
              <w:t>for</w:t>
            </w:r>
            <w:r w:rsidR="009037DA">
              <w:t xml:space="preserve"> </w:t>
            </w:r>
            <w:r w:rsidRPr="004C7C6C">
              <w:t>accessing</w:t>
            </w:r>
            <w:r w:rsidR="009037DA">
              <w:t xml:space="preserve"> </w:t>
            </w:r>
            <w:r w:rsidRPr="004C7C6C">
              <w:t>and</w:t>
            </w:r>
            <w:r w:rsidR="009037DA">
              <w:t xml:space="preserve"> </w:t>
            </w:r>
            <w:r w:rsidRPr="004C7C6C">
              <w:t>managing</w:t>
            </w:r>
            <w:r w:rsidR="009037DA">
              <w:t xml:space="preserve"> </w:t>
            </w:r>
            <w:r w:rsidRPr="004C7C6C">
              <w:t>File</w:t>
            </w:r>
            <w:r w:rsidR="009037DA">
              <w:t xml:space="preserve"> </w:t>
            </w:r>
            <w:r w:rsidRPr="004C7C6C">
              <w:t>objects.</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MailSender.vb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Utility</w:t>
            </w:r>
            <w:r w:rsidR="009037DA">
              <w:t xml:space="preserve"> </w:t>
            </w:r>
            <w:r w:rsidRPr="004C7C6C">
              <w:t>functions</w:t>
            </w:r>
            <w:r w:rsidR="009037DA">
              <w:t xml:space="preserve"> </w:t>
            </w:r>
            <w:r w:rsidRPr="004C7C6C">
              <w:t>that</w:t>
            </w:r>
            <w:r w:rsidR="009037DA">
              <w:t xml:space="preserve"> </w:t>
            </w:r>
            <w:r w:rsidRPr="004C7C6C">
              <w:t>permit</w:t>
            </w:r>
            <w:r w:rsidR="009037DA">
              <w:t xml:space="preserve"> </w:t>
            </w:r>
            <w:r w:rsidRPr="004C7C6C">
              <w:t>Iron</w:t>
            </w:r>
            <w:r w:rsidR="009037DA">
              <w:t xml:space="preserve"> </w:t>
            </w:r>
            <w:r w:rsidRPr="004C7C6C">
              <w:t>Speed</w:t>
            </w:r>
            <w:r w:rsidR="009037DA">
              <w:t xml:space="preserve"> </w:t>
            </w:r>
            <w:r w:rsidRPr="004C7C6C">
              <w:t>Designer-applications</w:t>
            </w:r>
            <w:r w:rsidR="009037DA">
              <w:t xml:space="preserve"> </w:t>
            </w:r>
            <w:r w:rsidRPr="004C7C6C">
              <w:t>to</w:t>
            </w:r>
            <w:r w:rsidR="009037DA">
              <w:t xml:space="preserve"> </w:t>
            </w:r>
            <w:r w:rsidRPr="004C7C6C">
              <w:t>send</w:t>
            </w:r>
            <w:r w:rsidR="009037DA">
              <w:t xml:space="preserve"> </w:t>
            </w:r>
            <w:r w:rsidRPr="004C7C6C">
              <w:t>email</w:t>
            </w:r>
            <w:r w:rsidR="009037DA">
              <w:t xml:space="preserve"> </w:t>
            </w:r>
            <w:r w:rsidRPr="004C7C6C">
              <w:t>messages.</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MiscUtils.vb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Miscellaneous</w:t>
            </w:r>
            <w:r w:rsidR="009037DA">
              <w:t xml:space="preserve"> </w:t>
            </w:r>
            <w:r w:rsidRPr="004C7C6C">
              <w:t>utility</w:t>
            </w:r>
            <w:r w:rsidR="009037DA">
              <w:t xml:space="preserve"> </w:t>
            </w:r>
            <w:r w:rsidRPr="004C7C6C">
              <w:t>functions</w:t>
            </w:r>
            <w:r w:rsidR="009037DA">
              <w:t xml:space="preserve"> </w:t>
            </w:r>
            <w:r w:rsidRPr="004C7C6C">
              <w:t>for</w:t>
            </w:r>
            <w:r w:rsidR="009037DA">
              <w:t xml:space="preserve"> </w:t>
            </w:r>
            <w:r w:rsidRPr="004C7C6C">
              <w:t>serializing</w:t>
            </w:r>
            <w:r w:rsidR="009037DA">
              <w:t xml:space="preserve"> </w:t>
            </w:r>
            <w:r w:rsidRPr="004C7C6C">
              <w:t>objects</w:t>
            </w:r>
            <w:r w:rsidR="009037DA">
              <w:t xml:space="preserve"> </w:t>
            </w:r>
            <w:r w:rsidRPr="004C7C6C">
              <w:t>and</w:t>
            </w:r>
            <w:r w:rsidR="009037DA">
              <w:t xml:space="preserve"> </w:t>
            </w:r>
            <w:r w:rsidRPr="004C7C6C">
              <w:t>interacting</w:t>
            </w:r>
            <w:r w:rsidR="009037DA">
              <w:t xml:space="preserve"> </w:t>
            </w:r>
            <w:r w:rsidRPr="004C7C6C">
              <w:t>with</w:t>
            </w:r>
            <w:r w:rsidR="009037DA">
              <w:t xml:space="preserve"> </w:t>
            </w:r>
            <w:r w:rsidRPr="004C7C6C">
              <w:t>log</w:t>
            </w:r>
            <w:r w:rsidR="009037DA">
              <w:t xml:space="preserve"> </w:t>
            </w:r>
            <w:r w:rsidRPr="004C7C6C">
              <w:t>files.</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NetUtils.vb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Utility</w:t>
            </w:r>
            <w:r w:rsidR="009037DA">
              <w:t xml:space="preserve"> </w:t>
            </w:r>
            <w:r w:rsidRPr="004C7C6C">
              <w:t>functions</w:t>
            </w:r>
            <w:r w:rsidR="009037DA">
              <w:t xml:space="preserve"> </w:t>
            </w:r>
            <w:r w:rsidRPr="004C7C6C">
              <w:t>for</w:t>
            </w:r>
            <w:r w:rsidR="009037DA">
              <w:t xml:space="preserve"> </w:t>
            </w:r>
            <w:r w:rsidRPr="004C7C6C">
              <w:t>testing</w:t>
            </w:r>
            <w:r w:rsidR="009037DA">
              <w:t xml:space="preserve"> </w:t>
            </w:r>
            <w:r w:rsidRPr="004C7C6C">
              <w:t>and</w:t>
            </w:r>
            <w:r w:rsidR="009037DA">
              <w:t xml:space="preserve"> </w:t>
            </w:r>
            <w:r w:rsidRPr="004C7C6C">
              <w:t>managing</w:t>
            </w:r>
            <w:r w:rsidR="009037DA">
              <w:t xml:space="preserve"> </w:t>
            </w:r>
            <w:r w:rsidRPr="004C7C6C">
              <w:t>URL</w:t>
            </w:r>
            <w:r w:rsidR="009037DA">
              <w:t xml:space="preserve"> </w:t>
            </w:r>
            <w:r w:rsidRPr="004C7C6C">
              <w:t>parameters,</w:t>
            </w:r>
            <w:r w:rsidR="009037DA">
              <w:t xml:space="preserve"> </w:t>
            </w:r>
            <w:r w:rsidRPr="004C7C6C">
              <w:t>similar</w:t>
            </w:r>
            <w:r w:rsidR="009037DA">
              <w:t xml:space="preserve"> </w:t>
            </w:r>
            <w:r w:rsidRPr="004C7C6C">
              <w:t>to</w:t>
            </w:r>
            <w:r w:rsidR="009037DA">
              <w:t xml:space="preserve"> </w:t>
            </w:r>
            <w:r w:rsidRPr="004C7C6C">
              <w:t>those</w:t>
            </w:r>
            <w:r w:rsidR="009037DA">
              <w:t xml:space="preserve"> </w:t>
            </w:r>
            <w:r w:rsidRPr="004C7C6C">
              <w:t>found</w:t>
            </w:r>
            <w:r w:rsidR="009037DA">
              <w:t xml:space="preserve"> </w:t>
            </w:r>
            <w:r w:rsidRPr="004C7C6C">
              <w:t>in</w:t>
            </w:r>
            <w:r w:rsidR="009037DA">
              <w:t xml:space="preserve"> </w:t>
            </w:r>
            <w:r w:rsidRPr="004C7C6C">
              <w:t>the</w:t>
            </w:r>
            <w:r w:rsidR="009037DA">
              <w:t xml:space="preserve"> </w:t>
            </w:r>
            <w:r w:rsidRPr="004C7C6C">
              <w:t>System.Net</w:t>
            </w:r>
            <w:r w:rsidR="009037DA">
              <w:t xml:space="preserve"> </w:t>
            </w:r>
            <w:r w:rsidRPr="004C7C6C">
              <w:t>namespace.</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SessionConst.vb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r w:rsidRPr="004C7C6C">
              <w:t>A</w:t>
            </w:r>
            <w:r w:rsidR="009037DA">
              <w:t xml:space="preserve"> </w:t>
            </w:r>
            <w:r w:rsidRPr="004C7C6C">
              <w:t>class</w:t>
            </w:r>
            <w:r w:rsidR="009037DA">
              <w:t xml:space="preserve"> </w:t>
            </w:r>
            <w:r w:rsidRPr="004C7C6C">
              <w:t>containing</w:t>
            </w:r>
            <w:r w:rsidR="009037DA">
              <w:t xml:space="preserve"> </w:t>
            </w:r>
            <w:r w:rsidRPr="004C7C6C">
              <w:t>various</w:t>
            </w:r>
            <w:r w:rsidR="009037DA">
              <w:t xml:space="preserve"> </w:t>
            </w:r>
            <w:r w:rsidRPr="004C7C6C">
              <w:t>Session</w:t>
            </w:r>
            <w:r w:rsidR="009037DA">
              <w:t xml:space="preserve"> </w:t>
            </w:r>
            <w:r w:rsidRPr="004C7C6C">
              <w:t>constants.</w:t>
            </w:r>
          </w:p>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StringUtils.vb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tc>
      </w:tr>
      <w:tr w:rsidR="00B17631" w:rsidRPr="004C7C6C">
        <w:trPr>
          <w:cantSplit/>
        </w:trPr>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SystemUtils.vb</w:t>
            </w:r>
            <w:proofErr w:type="spellEnd"/>
          </w:p>
        </w:tc>
        <w:tc>
          <w:tcPr>
            <w:tcW w:w="7163"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tc>
      </w:tr>
    </w:tbl>
    <w:p w:rsidR="00B17631" w:rsidRPr="002A1B04" w:rsidRDefault="00DF2573" w:rsidP="00B17631">
      <w:pPr>
        <w:pStyle w:val="Heading3"/>
      </w:pPr>
      <w:bookmarkStart w:id="492" w:name="_Toc74648742"/>
      <w:bookmarkStart w:id="493" w:name="_Toc81301997"/>
      <w:bookmarkStart w:id="494" w:name="_Ref92190733"/>
      <w:bookmarkStart w:id="495" w:name="_Toc105587004"/>
      <w:bookmarkStart w:id="496" w:name="_Toc414885757"/>
      <w:bookmarkStart w:id="497" w:name="_Toc46301666"/>
      <w:bookmarkStart w:id="498" w:name="_Toc46553040"/>
      <w:bookmarkStart w:id="499" w:name="_Toc53046165"/>
      <w:r>
        <w:t>...\&lt;Base&gt;</w:t>
      </w:r>
      <w:r w:rsidR="00B17631" w:rsidRPr="002A1B04">
        <w:t>\Web</w:t>
      </w:r>
      <w:bookmarkEnd w:id="492"/>
      <w:bookmarkEnd w:id="493"/>
      <w:bookmarkEnd w:id="494"/>
      <w:bookmarkEnd w:id="495"/>
      <w:bookmarkEnd w:id="496"/>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class:Web</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structure:Base</w:instrText>
      </w:r>
      <w:r w:rsidR="009037DA">
        <w:instrText xml:space="preserve"> </w:instrText>
      </w:r>
      <w:r w:rsidR="00B17631" w:rsidRPr="004C7C6C">
        <w:instrText>class:Web</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".NET</w:instrText>
      </w:r>
      <w:r w:rsidR="009037DA">
        <w:instrText xml:space="preserve"> </w:instrText>
      </w:r>
      <w:r w:rsidR="00B17631" w:rsidRPr="004C7C6C">
        <w:instrText>Framework:System.Web</w:instrText>
      </w:r>
      <w:r w:rsidR="009037DA">
        <w:instrText xml:space="preserve"> </w:instrText>
      </w:r>
      <w:r w:rsidR="00B17631" w:rsidRPr="004C7C6C">
        <w:instrText>namespace"</w:instrText>
      </w:r>
      <w:r w:rsidRPr="004C7C6C">
        <w:fldChar w:fldCharType="end"/>
      </w:r>
      <w:r w:rsidR="00B17631" w:rsidRPr="004C7C6C">
        <w:t>This</w:t>
      </w:r>
      <w:r w:rsidR="009037DA">
        <w:t xml:space="preserve"> </w:t>
      </w:r>
      <w:r w:rsidR="00B17631" w:rsidRPr="004C7C6C">
        <w:t>folder</w:t>
      </w:r>
      <w:r w:rsidR="009037DA">
        <w:t xml:space="preserve"> </w:t>
      </w:r>
      <w:r w:rsidR="00B17631" w:rsidRPr="004C7C6C">
        <w:t>contains</w:t>
      </w:r>
      <w:r w:rsidR="009037DA">
        <w:t xml:space="preserve"> </w:t>
      </w:r>
      <w:r w:rsidR="00B17631" w:rsidRPr="004C7C6C">
        <w:t>the</w:t>
      </w:r>
      <w:r w:rsidR="009037DA">
        <w:t xml:space="preserve"> </w:t>
      </w:r>
      <w:r w:rsidR="00B17631" w:rsidRPr="004C7C6C">
        <w:t>Iron</w:t>
      </w:r>
      <w:r w:rsidR="009037DA">
        <w:t xml:space="preserve"> </w:t>
      </w:r>
      <w:r w:rsidR="00B17631" w:rsidRPr="004C7C6C">
        <w:t>Speed</w:t>
      </w:r>
      <w:r w:rsidR="009037DA">
        <w:t xml:space="preserve"> </w:t>
      </w:r>
      <w:r w:rsidR="00B17631" w:rsidRPr="004C7C6C">
        <w:t>BaseClasses</w:t>
      </w:r>
      <w:r w:rsidR="009037DA">
        <w:t xml:space="preserve"> </w:t>
      </w:r>
      <w:r w:rsidR="00B17631" w:rsidRPr="004C7C6C">
        <w:t>equivalent</w:t>
      </w:r>
      <w:r w:rsidR="009037DA">
        <w:t xml:space="preserve"> </w:t>
      </w:r>
      <w:r w:rsidR="00B17631" w:rsidRPr="004C7C6C">
        <w:t>of</w:t>
      </w:r>
      <w:r w:rsidR="009037DA">
        <w:t xml:space="preserve"> </w:t>
      </w:r>
      <w:r w:rsidR="00B17631" w:rsidRPr="004C7C6C">
        <w:t>the</w:t>
      </w:r>
      <w:r w:rsidR="009037DA">
        <w:t xml:space="preserve"> </w:t>
      </w:r>
      <w:r w:rsidR="00B17631" w:rsidRPr="004C7C6C">
        <w:t>Microsoft</w:t>
      </w:r>
      <w:r w:rsidR="009037DA">
        <w:t xml:space="preserve"> </w:t>
      </w:r>
      <w:r w:rsidR="00B17631" w:rsidRPr="004C7C6C">
        <w:t>.NET</w:t>
      </w:r>
      <w:r w:rsidR="009037DA">
        <w:t xml:space="preserve"> </w:t>
      </w:r>
      <w:r w:rsidR="00B17631" w:rsidRPr="004C7C6C">
        <w:t>Framework’s</w:t>
      </w:r>
      <w:r w:rsidR="009037DA">
        <w:t xml:space="preserve"> </w:t>
      </w:r>
      <w:proofErr w:type="spellStart"/>
      <w:r w:rsidR="00B17631" w:rsidRPr="004C7C6C">
        <w:t>System.Web</w:t>
      </w:r>
      <w:proofErr w:type="spellEnd"/>
      <w:r w:rsidR="009037DA">
        <w:t xml:space="preserve"> </w:t>
      </w:r>
      <w:r w:rsidR="00B17631" w:rsidRPr="004C7C6C">
        <w:t>namespace.</w:t>
      </w:r>
    </w:p>
    <w:p w:rsidR="00B17631" w:rsidRPr="002A1B04" w:rsidRDefault="00B17631" w:rsidP="00B17631">
      <w:pPr>
        <w:pStyle w:val="Heading3"/>
      </w:pPr>
      <w:bookmarkStart w:id="500" w:name="_Toc74648743"/>
      <w:bookmarkStart w:id="501" w:name="_Toc81301998"/>
      <w:bookmarkStart w:id="502" w:name="_Ref92190734"/>
      <w:bookmarkStart w:id="503" w:name="_Toc105587005"/>
      <w:bookmarkStart w:id="504" w:name="_Toc414885758"/>
      <w:r>
        <w:t>...\&lt;</w:t>
      </w:r>
      <w:proofErr w:type="spellStart"/>
      <w:r w:rsidR="000765FD">
        <w:t>ProjectTemplate</w:t>
      </w:r>
      <w:r w:rsidR="00A72465">
        <w:t>s</w:t>
      </w:r>
      <w:proofErr w:type="spellEnd"/>
      <w:r w:rsidR="000765FD">
        <w:t>&gt;</w:t>
      </w:r>
      <w:bookmarkEnd w:id="431"/>
      <w:bookmarkEnd w:id="432"/>
      <w:bookmarkEnd w:id="497"/>
      <w:bookmarkEnd w:id="498"/>
      <w:bookmarkEnd w:id="499"/>
      <w:bookmarkEnd w:id="500"/>
      <w:bookmarkEnd w:id="501"/>
      <w:bookmarkEnd w:id="502"/>
      <w:bookmarkEnd w:id="503"/>
      <w:bookmarkEnd w:id="504"/>
    </w:p>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"Project</w:instrText>
      </w:r>
      <w:r w:rsidR="009037DA">
        <w:instrText xml:space="preserve"> </w:instrText>
      </w:r>
      <w:r w:rsidR="00B17631" w:rsidRPr="004C7C6C">
        <w:instrText>template</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"Folder</w:instrText>
      </w:r>
      <w:r w:rsidR="009037DA">
        <w:instrText xml:space="preserve"> </w:instrText>
      </w:r>
      <w:r w:rsidR="00B17631" w:rsidRPr="004C7C6C">
        <w:instrText>structure:Project</w:instrText>
      </w:r>
      <w:r w:rsidR="009037DA">
        <w:instrText xml:space="preserve"> </w:instrText>
      </w:r>
      <w:r w:rsidR="00B17631" w:rsidRPr="004C7C6C">
        <w:instrText>template</w:instrText>
      </w:r>
      <w:r w:rsidR="009037DA">
        <w:instrText xml:space="preserve"> </w:instrText>
      </w:r>
      <w:r w:rsidR="00B17631" w:rsidRPr="004C7C6C">
        <w:instrText>folder"</w:instrText>
      </w:r>
      <w:r w:rsidRPr="004C7C6C">
        <w:fldChar w:fldCharType="end"/>
      </w:r>
      <w:r w:rsidRPr="004C7C6C">
        <w:fldChar w:fldCharType="begin"/>
      </w:r>
      <w:r w:rsidR="00B17631" w:rsidRPr="004C7C6C">
        <w:instrText>xe</w:instrText>
      </w:r>
      <w:r w:rsidR="009037DA">
        <w:instrText xml:space="preserve"> </w:instrText>
      </w:r>
      <w:r w:rsidR="00B17631" w:rsidRPr="004C7C6C">
        <w:instrText>"Base</w:instrText>
      </w:r>
      <w:r w:rsidR="009037DA">
        <w:instrText xml:space="preserve"> </w:instrText>
      </w:r>
      <w:r w:rsidR="00B17631" w:rsidRPr="004C7C6C">
        <w:instrText>classes:ProjectTemplate</w:instrText>
      </w:r>
      <w:r w:rsidR="005D391A" w:rsidRPr="004C7C6C">
        <w:instrText>s</w:instrText>
      </w:r>
      <w:r w:rsidR="009037DA">
        <w:instrText xml:space="preserve"> </w:instrText>
      </w:r>
      <w:r w:rsidR="00B17631" w:rsidRPr="004C7C6C">
        <w:instrText>folder"</w:instrText>
      </w:r>
      <w:r w:rsidRPr="004C7C6C">
        <w:fldChar w:fldCharType="end"/>
      </w:r>
      <w:r w:rsidR="00B17631" w:rsidRPr="004C7C6C">
        <w:t>This</w:t>
      </w:r>
      <w:r w:rsidR="009037DA">
        <w:t xml:space="preserve"> </w:t>
      </w:r>
      <w:r w:rsidR="00B17631" w:rsidRPr="004C7C6C">
        <w:t>sub-folder</w:t>
      </w:r>
      <w:r w:rsidR="009037DA">
        <w:t xml:space="preserve"> </w:t>
      </w:r>
      <w:r w:rsidR="00B17631" w:rsidRPr="004C7C6C">
        <w:t>contains</w:t>
      </w:r>
      <w:r w:rsidR="009037DA">
        <w:t xml:space="preserve"> </w:t>
      </w:r>
      <w:r w:rsidR="00B17631" w:rsidRPr="004C7C6C">
        <w:t>files</w:t>
      </w:r>
      <w:r w:rsidR="009037DA">
        <w:t xml:space="preserve"> </w:t>
      </w:r>
      <w:r w:rsidR="00B17631" w:rsidRPr="004C7C6C">
        <w:t>that</w:t>
      </w:r>
      <w:r w:rsidR="009037DA">
        <w:t xml:space="preserve"> </w:t>
      </w:r>
      <w:r w:rsidR="00B17631" w:rsidRPr="004C7C6C">
        <w:t>are</w:t>
      </w:r>
      <w:r w:rsidR="009037DA">
        <w:t xml:space="preserve"> </w:t>
      </w:r>
      <w:r w:rsidR="00B17631" w:rsidRPr="004C7C6C">
        <w:t>common</w:t>
      </w:r>
      <w:r w:rsidR="009037DA">
        <w:t xml:space="preserve"> </w:t>
      </w:r>
      <w:r w:rsidR="00B17631" w:rsidRPr="004C7C6C">
        <w:t>to</w:t>
      </w:r>
      <w:r w:rsidR="009037DA">
        <w:t xml:space="preserve"> </w:t>
      </w:r>
      <w:r w:rsidR="00B17631" w:rsidRPr="004C7C6C">
        <w:t>all</w:t>
      </w:r>
      <w:r w:rsidR="009037DA">
        <w:t xml:space="preserve"> </w:t>
      </w:r>
      <w:r w:rsidR="00B17631" w:rsidRPr="004C7C6C">
        <w:t>applications</w:t>
      </w:r>
      <w:r w:rsidR="009037DA">
        <w:t xml:space="preserve"> </w:t>
      </w:r>
      <w:r w:rsidR="00AF7AC6">
        <w:t>built with</w:t>
      </w:r>
      <w:r w:rsidR="009037DA">
        <w:t xml:space="preserve"> </w:t>
      </w:r>
      <w:r w:rsidR="00B17631" w:rsidRPr="004C7C6C">
        <w:t>Iron</w:t>
      </w:r>
      <w:r w:rsidR="009037DA">
        <w:t xml:space="preserve"> </w:t>
      </w:r>
      <w:r w:rsidR="00B17631" w:rsidRPr="004C7C6C">
        <w:t>Speed</w:t>
      </w:r>
      <w:r w:rsidR="009037DA">
        <w:t xml:space="preserve"> </w:t>
      </w:r>
      <w:r w:rsidR="00B17631" w:rsidRPr="004C7C6C">
        <w:t>Designer.</w:t>
      </w:r>
      <w:r w:rsidR="009037DA">
        <w:t xml:space="preserve">  </w:t>
      </w:r>
      <w:r w:rsidR="00B17631" w:rsidRPr="004C7C6C">
        <w:t>When</w:t>
      </w:r>
      <w:r w:rsidR="009037DA">
        <w:t xml:space="preserve"> </w:t>
      </w:r>
      <w:r w:rsidR="00B17631" w:rsidRPr="004C7C6C">
        <w:t>Iron</w:t>
      </w:r>
      <w:r w:rsidR="009037DA">
        <w:t xml:space="preserve"> </w:t>
      </w:r>
      <w:r w:rsidR="00B17631" w:rsidRPr="004C7C6C">
        <w:t>Speed</w:t>
      </w:r>
      <w:r w:rsidR="009037DA">
        <w:t xml:space="preserve"> </w:t>
      </w:r>
      <w:r w:rsidR="00B17631" w:rsidRPr="004C7C6C">
        <w:t>Designer</w:t>
      </w:r>
      <w:r w:rsidR="009037DA">
        <w:t xml:space="preserve"> </w:t>
      </w:r>
      <w:r w:rsidR="00B17631" w:rsidRPr="004C7C6C">
        <w:t>creates</w:t>
      </w:r>
      <w:r w:rsidR="009037DA">
        <w:t xml:space="preserve"> </w:t>
      </w:r>
      <w:r w:rsidR="00B17631" w:rsidRPr="004C7C6C">
        <w:t>a</w:t>
      </w:r>
      <w:r w:rsidR="009037DA">
        <w:t xml:space="preserve"> </w:t>
      </w:r>
      <w:r w:rsidR="00B17631" w:rsidRPr="004C7C6C">
        <w:t>new</w:t>
      </w:r>
      <w:r w:rsidR="009037DA">
        <w:t xml:space="preserve"> </w:t>
      </w:r>
      <w:r w:rsidR="00B17631" w:rsidRPr="004C7C6C">
        <w:t>application,</w:t>
      </w:r>
      <w:r w:rsidR="009037DA">
        <w:t xml:space="preserve"> </w:t>
      </w:r>
      <w:r w:rsidR="00B17631" w:rsidRPr="004C7C6C">
        <w:t>the</w:t>
      </w:r>
      <w:r w:rsidR="009037DA">
        <w:t xml:space="preserve"> </w:t>
      </w:r>
      <w:r w:rsidR="00B17631" w:rsidRPr="004C7C6C">
        <w:t>contents</w:t>
      </w:r>
      <w:r w:rsidR="009037DA">
        <w:t xml:space="preserve"> </w:t>
      </w:r>
      <w:r w:rsidR="00B17631" w:rsidRPr="004C7C6C">
        <w:t>of</w:t>
      </w:r>
      <w:r w:rsidR="009037DA">
        <w:t xml:space="preserve"> </w:t>
      </w:r>
      <w:r w:rsidR="00B17631" w:rsidRPr="004C7C6C">
        <w:t>this</w:t>
      </w:r>
      <w:r w:rsidR="009037DA">
        <w:t xml:space="preserve"> </w:t>
      </w:r>
      <w:r w:rsidR="00B17631" w:rsidRPr="004C7C6C">
        <w:t>folder</w:t>
      </w:r>
      <w:r w:rsidR="009037DA">
        <w:t xml:space="preserve"> </w:t>
      </w:r>
      <w:r w:rsidR="00B17631" w:rsidRPr="004C7C6C">
        <w:t>are</w:t>
      </w:r>
      <w:r w:rsidR="009037DA">
        <w:t xml:space="preserve"> </w:t>
      </w:r>
      <w:r w:rsidR="00B17631" w:rsidRPr="004C7C6C">
        <w:t>copied</w:t>
      </w:r>
      <w:r w:rsidR="009037DA">
        <w:t xml:space="preserve"> </w:t>
      </w:r>
      <w:r w:rsidR="00B17631" w:rsidRPr="004C7C6C">
        <w:t>to</w:t>
      </w:r>
      <w:r w:rsidR="009037DA">
        <w:t xml:space="preserve"> </w:t>
      </w:r>
      <w:r w:rsidR="00B17631" w:rsidRPr="004C7C6C">
        <w:t>the</w:t>
      </w:r>
      <w:r w:rsidR="009037DA">
        <w:t xml:space="preserve"> </w:t>
      </w:r>
      <w:r w:rsidR="00B17631" w:rsidRPr="004C7C6C">
        <w:t>new</w:t>
      </w:r>
      <w:r w:rsidR="009037DA">
        <w:t xml:space="preserve"> </w:t>
      </w:r>
      <w:r w:rsidR="00B17631" w:rsidRPr="004C7C6C">
        <w:t>application’s</w:t>
      </w:r>
      <w:r w:rsidR="009037DA">
        <w:t xml:space="preserve"> </w:t>
      </w:r>
      <w:r w:rsidR="00B17631" w:rsidRPr="004C7C6C">
        <w:t>folder.</w:t>
      </w:r>
      <w:r w:rsidR="009037DA">
        <w:t xml:space="preserve">  </w:t>
      </w:r>
      <w:r w:rsidR="00B17631" w:rsidRPr="004C7C6C">
        <w:t>Then</w:t>
      </w:r>
      <w:r w:rsidR="009037DA">
        <w:t xml:space="preserve"> </w:t>
      </w:r>
      <w:r w:rsidR="00B17631" w:rsidRPr="004C7C6C">
        <w:t>the</w:t>
      </w:r>
      <w:r w:rsidR="009037DA">
        <w:t xml:space="preserve"> </w:t>
      </w:r>
      <w:r w:rsidR="00B17631" w:rsidRPr="004C7C6C">
        <w:t>names</w:t>
      </w:r>
      <w:r w:rsidR="009037DA">
        <w:t xml:space="preserve"> </w:t>
      </w:r>
      <w:r w:rsidR="00B17631" w:rsidRPr="004C7C6C">
        <w:t>and</w:t>
      </w:r>
      <w:r w:rsidR="009037DA">
        <w:t xml:space="preserve"> </w:t>
      </w:r>
      <w:r w:rsidR="00B17631" w:rsidRPr="004C7C6C">
        <w:t>contents</w:t>
      </w:r>
      <w:r w:rsidR="009037DA">
        <w:t xml:space="preserve"> </w:t>
      </w:r>
      <w:r w:rsidR="00B17631" w:rsidRPr="004C7C6C">
        <w:t>of</w:t>
      </w:r>
      <w:r w:rsidR="009037DA">
        <w:t xml:space="preserve"> </w:t>
      </w:r>
      <w:r w:rsidR="00B17631" w:rsidRPr="004C7C6C">
        <w:t>certain</w:t>
      </w:r>
      <w:r w:rsidR="009037DA">
        <w:t xml:space="preserve"> </w:t>
      </w:r>
      <w:r w:rsidR="00B17631" w:rsidRPr="004C7C6C">
        <w:t>files</w:t>
      </w:r>
      <w:r w:rsidR="009037DA">
        <w:t xml:space="preserve"> </w:t>
      </w:r>
      <w:r w:rsidR="00B17631" w:rsidRPr="004C7C6C">
        <w:t>are</w:t>
      </w:r>
      <w:r w:rsidR="009037DA">
        <w:t xml:space="preserve"> </w:t>
      </w:r>
      <w:r w:rsidR="00B17631" w:rsidRPr="004C7C6C">
        <w:t>changed</w:t>
      </w:r>
      <w:r w:rsidR="009037DA">
        <w:t xml:space="preserve"> </w:t>
      </w:r>
      <w:r w:rsidR="00B17631" w:rsidRPr="004C7C6C">
        <w:t>to</w:t>
      </w:r>
      <w:r w:rsidR="009037DA">
        <w:t xml:space="preserve"> </w:t>
      </w:r>
      <w:r w:rsidR="00B17631" w:rsidRPr="004C7C6C">
        <w:t>match</w:t>
      </w:r>
      <w:r w:rsidR="009037DA">
        <w:t xml:space="preserve"> </w:t>
      </w:r>
      <w:r w:rsidR="00B17631" w:rsidRPr="004C7C6C">
        <w:t>the</w:t>
      </w:r>
      <w:r w:rsidR="009037DA">
        <w:t xml:space="preserve"> </w:t>
      </w:r>
      <w:r w:rsidR="00B17631" w:rsidRPr="004C7C6C">
        <w:t>new</w:t>
      </w:r>
      <w:r w:rsidR="009037DA">
        <w:t xml:space="preserve"> </w:t>
      </w:r>
      <w:r w:rsidR="00B17631" w:rsidRPr="004C7C6C">
        <w:t>application’s</w:t>
      </w:r>
      <w:r w:rsidR="009037DA">
        <w:t xml:space="preserve"> </w:t>
      </w:r>
      <w:r w:rsidR="00B17631" w:rsidRPr="004C7C6C">
        <w:t>data</w:t>
      </w:r>
      <w:r w:rsidR="009037DA">
        <w:t xml:space="preserve"> </w:t>
      </w:r>
      <w:r w:rsidR="00B17631" w:rsidRPr="004C7C6C">
        <w:t>(e.g.</w:t>
      </w:r>
      <w:r w:rsidR="009037DA">
        <w:t xml:space="preserve"> </w:t>
      </w:r>
      <w:r w:rsidR="00B17631" w:rsidRPr="004C7C6C">
        <w:t>application</w:t>
      </w:r>
      <w:r w:rsidR="009037DA">
        <w:t xml:space="preserve"> </w:t>
      </w:r>
      <w:r w:rsidR="00B17631" w:rsidRPr="004C7C6C">
        <w:t>name).</w:t>
      </w:r>
      <w:r w:rsidR="009037DA">
        <w:t xml:space="preserve">  </w:t>
      </w:r>
      <w:r w:rsidR="00B17631" w:rsidRPr="004C7C6C">
        <w:t>In</w:t>
      </w:r>
      <w:r w:rsidR="009037DA">
        <w:t xml:space="preserve"> </w:t>
      </w:r>
      <w:r w:rsidR="00B17631" w:rsidRPr="004C7C6C">
        <w:t>addition</w:t>
      </w:r>
      <w:r w:rsidR="009037DA">
        <w:t xml:space="preserve"> </w:t>
      </w:r>
      <w:r w:rsidR="00B17631" w:rsidRPr="004C7C6C">
        <w:t>to</w:t>
      </w:r>
      <w:r w:rsidR="009037DA">
        <w:t xml:space="preserve"> </w:t>
      </w:r>
      <w:r w:rsidR="00B17631" w:rsidRPr="004C7C6C">
        <w:t>the</w:t>
      </w:r>
      <w:r w:rsidR="009037DA">
        <w:t xml:space="preserve"> </w:t>
      </w:r>
      <w:r w:rsidR="00B17631" w:rsidRPr="004C7C6C">
        <w:t>files</w:t>
      </w:r>
      <w:r w:rsidR="009037DA">
        <w:t xml:space="preserve"> </w:t>
      </w:r>
      <w:r w:rsidR="00B17631" w:rsidRPr="004C7C6C">
        <w:t>that</w:t>
      </w:r>
      <w:r w:rsidR="009037DA">
        <w:t xml:space="preserve"> </w:t>
      </w:r>
      <w:r w:rsidR="00B17631" w:rsidRPr="004C7C6C">
        <w:t>are</w:t>
      </w:r>
      <w:r w:rsidR="009037DA">
        <w:t xml:space="preserve"> </w:t>
      </w:r>
      <w:r w:rsidR="00B17631" w:rsidRPr="004C7C6C">
        <w:t>copied,</w:t>
      </w:r>
      <w:r w:rsidR="009037DA">
        <w:t xml:space="preserve"> </w:t>
      </w:r>
      <w:r w:rsidR="00B17631" w:rsidRPr="004C7C6C">
        <w:t>this</w:t>
      </w:r>
      <w:r w:rsidR="009037DA">
        <w:t xml:space="preserve"> </w:t>
      </w:r>
      <w:r w:rsidR="00B17631" w:rsidRPr="004C7C6C">
        <w:t>folder</w:t>
      </w:r>
      <w:r w:rsidR="009037DA">
        <w:t xml:space="preserve"> </w:t>
      </w:r>
      <w:r w:rsidR="00B17631" w:rsidRPr="004C7C6C">
        <w:t>contains</w:t>
      </w:r>
      <w:r w:rsidR="009037DA">
        <w:t xml:space="preserve"> </w:t>
      </w:r>
      <w:r w:rsidR="003E63FA">
        <w:t>several</w:t>
      </w:r>
      <w:r w:rsidR="009037DA">
        <w:t xml:space="preserve"> </w:t>
      </w:r>
      <w:r w:rsidR="00B17631" w:rsidRPr="004C7C6C">
        <w:t>empty</w:t>
      </w:r>
      <w:r w:rsidR="009037DA">
        <w:t xml:space="preserve"> </w:t>
      </w:r>
      <w:r w:rsidR="00B17631" w:rsidRPr="004C7C6C">
        <w:t>sub-directories</w:t>
      </w:r>
      <w:r w:rsidR="009037DA">
        <w:t xml:space="preserve"> </w:t>
      </w:r>
      <w:r w:rsidR="00B17631" w:rsidRPr="004C7C6C">
        <w:t>that</w:t>
      </w:r>
      <w:r w:rsidR="009037DA">
        <w:t xml:space="preserve"> </w:t>
      </w:r>
      <w:r w:rsidR="00B17631" w:rsidRPr="004C7C6C">
        <w:t>are</w:t>
      </w:r>
      <w:r w:rsidR="009037DA">
        <w:t xml:space="preserve"> </w:t>
      </w:r>
      <w:r w:rsidR="00B17631" w:rsidRPr="004C7C6C">
        <w:t>needed</w:t>
      </w:r>
      <w:r w:rsidR="009037DA">
        <w:t xml:space="preserve"> </w:t>
      </w:r>
      <w:r w:rsidR="00B17631" w:rsidRPr="004C7C6C">
        <w:t>by</w:t>
      </w:r>
      <w:r w:rsidR="009037DA">
        <w:t xml:space="preserve"> </w:t>
      </w:r>
      <w:r w:rsidR="00B17631" w:rsidRPr="004C7C6C">
        <w:t>the</w:t>
      </w:r>
      <w:r w:rsidR="009037DA">
        <w:t xml:space="preserve"> </w:t>
      </w:r>
      <w:r w:rsidR="00B17631" w:rsidRPr="004C7C6C">
        <w:t>application.</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940"/>
        <w:gridCol w:w="6891"/>
      </w:tblGrid>
      <w:tr w:rsidR="00B17631">
        <w:trPr>
          <w:tblHeader/>
        </w:trPr>
        <w:tc>
          <w:tcPr>
            <w:tcW w:w="2940"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File</w:t>
            </w:r>
          </w:p>
        </w:tc>
        <w:tc>
          <w:tcPr>
            <w:tcW w:w="6891" w:type="dxa"/>
            <w:tcBorders>
              <w:top w:val="single" w:sz="12" w:space="0" w:color="FFFFFF"/>
              <w:left w:val="single" w:sz="12" w:space="0" w:color="FFFFFF"/>
              <w:bottom w:val="single" w:sz="12" w:space="0" w:color="FFFFFF"/>
              <w:right w:val="single" w:sz="12" w:space="0" w:color="FFFFFF"/>
            </w:tcBorders>
            <w:shd w:val="clear" w:color="auto" w:fill="808080"/>
          </w:tcPr>
          <w:p w:rsidR="00B17631" w:rsidRDefault="00B17631" w:rsidP="00CB40DE">
            <w:pPr>
              <w:pStyle w:val="TableHeading"/>
            </w:pPr>
            <w:r>
              <w:t>Function</w:t>
            </w:r>
          </w:p>
        </w:tc>
      </w:tr>
      <w:tr w:rsidR="00B17631" w:rsidRPr="004C7C6C">
        <w:tc>
          <w:tcPr>
            <w:tcW w:w="29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A4401F" w:rsidP="004C7C6C">
            <w:r>
              <w:t>ApplicationWeb</w:t>
            </w:r>
            <w:r w:rsidR="00B17631" w:rsidRPr="004C7C6C">
              <w:t>Form.js</w:t>
            </w:r>
          </w:p>
        </w:tc>
        <w:tc>
          <w:tcPr>
            <w:tcW w:w="6891"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"JavaScript:Files"</w:instrText>
            </w:r>
            <w:r w:rsidRPr="004C7C6C">
              <w:fldChar w:fldCharType="end"/>
            </w:r>
            <w:r w:rsidR="00B17631" w:rsidRPr="004C7C6C">
              <w:t>Contains</w:t>
            </w:r>
            <w:r w:rsidR="009037DA">
              <w:t xml:space="preserve"> </w:t>
            </w:r>
            <w:r w:rsidR="00B17631" w:rsidRPr="004C7C6C">
              <w:t>JavaScript</w:t>
            </w:r>
            <w:r w:rsidR="009037DA">
              <w:t xml:space="preserve"> </w:t>
            </w:r>
            <w:r w:rsidR="00B17631" w:rsidRPr="004C7C6C">
              <w:t>utility</w:t>
            </w:r>
            <w:r w:rsidR="009037DA">
              <w:t xml:space="preserve"> </w:t>
            </w:r>
            <w:r w:rsidR="00B17631" w:rsidRPr="004C7C6C">
              <w:t>functions</w:t>
            </w:r>
            <w:r w:rsidR="009037DA">
              <w:t xml:space="preserve"> </w:t>
            </w:r>
            <w:r w:rsidR="00B17631" w:rsidRPr="004C7C6C">
              <w:t>used</w:t>
            </w:r>
            <w:r w:rsidR="009037DA">
              <w:t xml:space="preserve"> </w:t>
            </w:r>
            <w:r w:rsidR="00B17631" w:rsidRPr="004C7C6C">
              <w:t>by</w:t>
            </w:r>
            <w:r w:rsidR="009037DA">
              <w:t xml:space="preserve"> </w:t>
            </w:r>
            <w:r w:rsidR="00B17631" w:rsidRPr="004C7C6C">
              <w:t>the</w:t>
            </w:r>
            <w:r w:rsidR="009037DA">
              <w:t xml:space="preserve"> </w:t>
            </w:r>
            <w:r w:rsidR="00155AC0" w:rsidRPr="004C7C6C">
              <w:t>application</w:t>
            </w:r>
            <w:r w:rsidR="009037DA">
              <w:t xml:space="preserve"> </w:t>
            </w:r>
            <w:r w:rsidR="00155AC0" w:rsidRPr="004C7C6C">
              <w:t>base</w:t>
            </w:r>
            <w:r w:rsidR="009037DA">
              <w:t xml:space="preserve"> </w:t>
            </w:r>
            <w:r w:rsidR="00155AC0" w:rsidRPr="004C7C6C">
              <w:t>class</w:t>
            </w:r>
            <w:r w:rsidR="00B17631" w:rsidRPr="004C7C6C">
              <w:t>es.</w:t>
            </w:r>
          </w:p>
        </w:tc>
      </w:tr>
      <w:tr w:rsidR="00B17631" w:rsidRPr="004C7C6C">
        <w:tc>
          <w:tcPr>
            <w:tcW w:w="29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A4401F" w:rsidP="004C7C6C">
            <w:r>
              <w:t>ApplicationWeb</w:t>
            </w:r>
            <w:r w:rsidR="00B17631" w:rsidRPr="004C7C6C">
              <w:t>UIValidation.js</w:t>
            </w:r>
          </w:p>
        </w:tc>
        <w:tc>
          <w:tcPr>
            <w:tcW w:w="6891"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7048F2" w:rsidP="004C7C6C">
            <w:r w:rsidRPr="004C7C6C">
              <w:fldChar w:fldCharType="begin"/>
            </w:r>
            <w:r w:rsidR="00B17631" w:rsidRPr="004C7C6C">
              <w:instrText>xe</w:instrText>
            </w:r>
            <w:r w:rsidR="009037DA">
              <w:instrText xml:space="preserve"> </w:instrText>
            </w:r>
            <w:r w:rsidR="00B17631" w:rsidRPr="004C7C6C">
              <w:instrText>"JavaScript:Client-side</w:instrText>
            </w:r>
            <w:r w:rsidR="009037DA">
              <w:instrText xml:space="preserve"> </w:instrText>
            </w:r>
            <w:r w:rsidR="00B17631" w:rsidRPr="004C7C6C">
              <w:instrText>validation"</w:instrText>
            </w:r>
            <w:r w:rsidRPr="004C7C6C">
              <w:fldChar w:fldCharType="end"/>
            </w:r>
            <w:r w:rsidR="00B17631" w:rsidRPr="004C7C6C">
              <w:t>Client-side</w:t>
            </w:r>
            <w:r w:rsidR="009037DA">
              <w:t xml:space="preserve"> </w:t>
            </w:r>
            <w:r w:rsidR="00B17631" w:rsidRPr="004C7C6C">
              <w:t>validation</w:t>
            </w:r>
            <w:r w:rsidR="009037DA">
              <w:t xml:space="preserve"> </w:t>
            </w:r>
            <w:r w:rsidR="00B17631" w:rsidRPr="004C7C6C">
              <w:t>is</w:t>
            </w:r>
            <w:r w:rsidR="009037DA">
              <w:t xml:space="preserve"> </w:t>
            </w:r>
            <w:r w:rsidR="00B17631" w:rsidRPr="004C7C6C">
              <w:t>performed</w:t>
            </w:r>
            <w:r w:rsidR="009037DA">
              <w:t xml:space="preserve"> </w:t>
            </w:r>
            <w:r w:rsidR="00B17631" w:rsidRPr="004C7C6C">
              <w:t>by</w:t>
            </w:r>
            <w:r w:rsidR="009037DA">
              <w:t xml:space="preserve"> </w:t>
            </w:r>
            <w:r w:rsidR="00B17631" w:rsidRPr="004C7C6C">
              <w:t>a</w:t>
            </w:r>
            <w:r w:rsidR="009037DA">
              <w:t xml:space="preserve"> </w:t>
            </w:r>
            <w:r w:rsidR="00B17631" w:rsidRPr="004C7C6C">
              <w:t>set</w:t>
            </w:r>
            <w:r w:rsidR="009037DA">
              <w:t xml:space="preserve"> </w:t>
            </w:r>
            <w:r w:rsidR="00B17631" w:rsidRPr="004C7C6C">
              <w:t>of</w:t>
            </w:r>
            <w:r w:rsidR="009037DA">
              <w:t xml:space="preserve"> </w:t>
            </w:r>
            <w:r w:rsidR="00B17631" w:rsidRPr="004C7C6C">
              <w:t>JavaScript</w:t>
            </w:r>
            <w:r w:rsidR="009037DA">
              <w:t xml:space="preserve"> </w:t>
            </w:r>
            <w:r w:rsidR="00B17631" w:rsidRPr="004C7C6C">
              <w:t>functions.</w:t>
            </w:r>
            <w:r w:rsidR="009037DA">
              <w:t xml:space="preserve">  </w:t>
            </w:r>
            <w:r w:rsidR="00B17631" w:rsidRPr="004C7C6C">
              <w:t>The</w:t>
            </w:r>
            <w:r w:rsidR="009037DA">
              <w:t xml:space="preserve"> </w:t>
            </w:r>
            <w:r w:rsidR="00B17631" w:rsidRPr="004C7C6C">
              <w:t>JavaScript</w:t>
            </w:r>
            <w:r w:rsidR="009037DA">
              <w:t xml:space="preserve"> </w:t>
            </w:r>
            <w:r w:rsidR="00B17631" w:rsidRPr="004C7C6C">
              <w:t>functions</w:t>
            </w:r>
            <w:r w:rsidR="009037DA">
              <w:t xml:space="preserve"> </w:t>
            </w:r>
            <w:r w:rsidR="00B17631" w:rsidRPr="004C7C6C">
              <w:t>are</w:t>
            </w:r>
            <w:r w:rsidR="009037DA">
              <w:t xml:space="preserve"> </w:t>
            </w:r>
            <w:r w:rsidR="00B17631" w:rsidRPr="004C7C6C">
              <w:t>common</w:t>
            </w:r>
            <w:r w:rsidR="009037DA">
              <w:t xml:space="preserve"> </w:t>
            </w:r>
            <w:r w:rsidR="00B17631" w:rsidRPr="004C7C6C">
              <w:t>across</w:t>
            </w:r>
            <w:r w:rsidR="009037DA">
              <w:t xml:space="preserve"> </w:t>
            </w:r>
            <w:r w:rsidR="00B17631" w:rsidRPr="004C7C6C">
              <w:t>all</w:t>
            </w:r>
            <w:r w:rsidR="009037DA">
              <w:t xml:space="preserve"> </w:t>
            </w:r>
            <w:r w:rsidR="00B17631" w:rsidRPr="004C7C6C">
              <w:t>Iron</w:t>
            </w:r>
            <w:r w:rsidR="009037DA">
              <w:t xml:space="preserve"> </w:t>
            </w:r>
            <w:r w:rsidR="00B17631" w:rsidRPr="004C7C6C">
              <w:t>Speed</w:t>
            </w:r>
            <w:r w:rsidR="009037DA">
              <w:t xml:space="preserve"> </w:t>
            </w:r>
            <w:r w:rsidR="00B17631" w:rsidRPr="004C7C6C">
              <w:t>Designer</w:t>
            </w:r>
            <w:r w:rsidR="009037DA">
              <w:t xml:space="preserve"> </w:t>
            </w:r>
            <w:r w:rsidR="00B17631" w:rsidRPr="004C7C6C">
              <w:t>applications.</w:t>
            </w:r>
            <w:r w:rsidR="009037DA">
              <w:t xml:space="preserve">  </w:t>
            </w:r>
            <w:r w:rsidR="00B17631" w:rsidRPr="004C7C6C">
              <w:t>Client-side</w:t>
            </w:r>
            <w:r w:rsidR="009037DA">
              <w:t xml:space="preserve"> </w:t>
            </w:r>
            <w:r w:rsidR="00B17631" w:rsidRPr="004C7C6C">
              <w:t>validation</w:t>
            </w:r>
            <w:r w:rsidR="009037DA">
              <w:t xml:space="preserve"> </w:t>
            </w:r>
            <w:r w:rsidR="00B17631" w:rsidRPr="004C7C6C">
              <w:t>reduces</w:t>
            </w:r>
            <w:r w:rsidR="009037DA">
              <w:t xml:space="preserve"> </w:t>
            </w:r>
            <w:r w:rsidR="00B17631" w:rsidRPr="004C7C6C">
              <w:t>the</w:t>
            </w:r>
            <w:r w:rsidR="009037DA">
              <w:t xml:space="preserve"> </w:t>
            </w:r>
            <w:r w:rsidR="00B17631" w:rsidRPr="004C7C6C">
              <w:t>load</w:t>
            </w:r>
            <w:r w:rsidR="009037DA">
              <w:t xml:space="preserve"> </w:t>
            </w:r>
            <w:r w:rsidR="00B17631" w:rsidRPr="004C7C6C">
              <w:t>on</w:t>
            </w:r>
            <w:r w:rsidR="009037DA">
              <w:t xml:space="preserve"> </w:t>
            </w:r>
            <w:r w:rsidR="00B17631" w:rsidRPr="004C7C6C">
              <w:t>servers</w:t>
            </w:r>
            <w:r w:rsidR="009037DA">
              <w:t xml:space="preserve"> </w:t>
            </w:r>
            <w:r w:rsidR="00B17631" w:rsidRPr="004C7C6C">
              <w:t>and</w:t>
            </w:r>
            <w:r w:rsidR="009037DA">
              <w:t xml:space="preserve"> </w:t>
            </w:r>
            <w:r w:rsidR="00B17631" w:rsidRPr="004C7C6C">
              <w:t>gives</w:t>
            </w:r>
            <w:r w:rsidR="009037DA">
              <w:t xml:space="preserve"> </w:t>
            </w:r>
            <w:r w:rsidR="00B17631" w:rsidRPr="004C7C6C">
              <w:t>immediate</w:t>
            </w:r>
            <w:r w:rsidR="009037DA">
              <w:t xml:space="preserve"> </w:t>
            </w:r>
            <w:r w:rsidR="00B17631" w:rsidRPr="004C7C6C">
              <w:t>feedback</w:t>
            </w:r>
            <w:r w:rsidR="009037DA">
              <w:t xml:space="preserve"> </w:t>
            </w:r>
            <w:r w:rsidR="00B17631" w:rsidRPr="004C7C6C">
              <w:t>to</w:t>
            </w:r>
            <w:r w:rsidR="009037DA">
              <w:t xml:space="preserve"> </w:t>
            </w:r>
            <w:r w:rsidR="00B17631" w:rsidRPr="004C7C6C">
              <w:t>the</w:t>
            </w:r>
            <w:r w:rsidR="009037DA">
              <w:t xml:space="preserve"> </w:t>
            </w:r>
            <w:r w:rsidR="00B17631" w:rsidRPr="004C7C6C">
              <w:t>application</w:t>
            </w:r>
            <w:r w:rsidR="009037DA">
              <w:t xml:space="preserve"> </w:t>
            </w:r>
            <w:r w:rsidR="00B17631" w:rsidRPr="004C7C6C">
              <w:t>user</w:t>
            </w:r>
            <w:r w:rsidR="009037DA">
              <w:t xml:space="preserve"> </w:t>
            </w:r>
            <w:r w:rsidR="00B17631" w:rsidRPr="004C7C6C">
              <w:t>without</w:t>
            </w:r>
            <w:r w:rsidR="009037DA">
              <w:t xml:space="preserve"> </w:t>
            </w:r>
            <w:r w:rsidR="00B17631" w:rsidRPr="004C7C6C">
              <w:t>waiting</w:t>
            </w:r>
            <w:r w:rsidR="009037DA">
              <w:t xml:space="preserve"> </w:t>
            </w:r>
            <w:r w:rsidR="00B17631" w:rsidRPr="004C7C6C">
              <w:t>for</w:t>
            </w:r>
            <w:r w:rsidR="009037DA">
              <w:t xml:space="preserve"> </w:t>
            </w:r>
            <w:r w:rsidR="00B17631" w:rsidRPr="004C7C6C">
              <w:t>an</w:t>
            </w:r>
            <w:r w:rsidR="009037DA">
              <w:t xml:space="preserve"> </w:t>
            </w:r>
            <w:r w:rsidR="00B17631" w:rsidRPr="004C7C6C">
              <w:t>answer</w:t>
            </w:r>
            <w:r w:rsidR="009037DA">
              <w:t xml:space="preserve"> </w:t>
            </w:r>
            <w:r w:rsidR="00B17631" w:rsidRPr="004C7C6C">
              <w:t>from</w:t>
            </w:r>
            <w:r w:rsidR="009037DA">
              <w:t xml:space="preserve"> </w:t>
            </w:r>
            <w:r w:rsidR="00B17631" w:rsidRPr="004C7C6C">
              <w:t>the</w:t>
            </w:r>
            <w:r w:rsidR="009037DA">
              <w:t xml:space="preserve"> </w:t>
            </w:r>
            <w:r w:rsidR="00B17631" w:rsidRPr="004C7C6C">
              <w:t>server.</w:t>
            </w:r>
            <w:r w:rsidR="009037DA">
              <w:t xml:space="preserve">  </w:t>
            </w:r>
            <w:r w:rsidR="00B17631" w:rsidRPr="004C7C6C">
              <w:t>While</w:t>
            </w:r>
            <w:r w:rsidR="009037DA">
              <w:t xml:space="preserve"> </w:t>
            </w:r>
            <w:r w:rsidR="00B17631" w:rsidRPr="004C7C6C">
              <w:t>it</w:t>
            </w:r>
            <w:r w:rsidR="009037DA">
              <w:t xml:space="preserve"> </w:t>
            </w:r>
            <w:r w:rsidR="00B17631" w:rsidRPr="004C7C6C">
              <w:t>is</w:t>
            </w:r>
            <w:r w:rsidR="009037DA">
              <w:t xml:space="preserve"> </w:t>
            </w:r>
            <w:r w:rsidR="00B17631" w:rsidRPr="004C7C6C">
              <w:t>advantageous</w:t>
            </w:r>
            <w:r w:rsidR="009037DA">
              <w:t xml:space="preserve"> </w:t>
            </w:r>
            <w:r w:rsidR="00B17631" w:rsidRPr="004C7C6C">
              <w:t>to</w:t>
            </w:r>
            <w:r w:rsidR="009037DA">
              <w:t xml:space="preserve"> </w:t>
            </w:r>
            <w:r w:rsidR="00B17631" w:rsidRPr="004C7C6C">
              <w:t>use</w:t>
            </w:r>
            <w:r w:rsidR="009037DA">
              <w:t xml:space="preserve"> </w:t>
            </w:r>
            <w:r w:rsidR="00B17631" w:rsidRPr="004C7C6C">
              <w:t>client-side</w:t>
            </w:r>
            <w:r w:rsidR="009037DA">
              <w:t xml:space="preserve"> </w:t>
            </w:r>
            <w:r w:rsidR="00B17631" w:rsidRPr="004C7C6C">
              <w:t>validation,</w:t>
            </w:r>
            <w:r w:rsidR="009037DA">
              <w:t xml:space="preserve"> </w:t>
            </w:r>
            <w:r w:rsidR="00B17631" w:rsidRPr="004C7C6C">
              <w:t>unfortunately</w:t>
            </w:r>
            <w:r w:rsidR="009037DA">
              <w:t xml:space="preserve"> </w:t>
            </w:r>
            <w:r w:rsidR="00B17631" w:rsidRPr="004C7C6C">
              <w:t>not</w:t>
            </w:r>
            <w:r w:rsidR="009037DA">
              <w:t xml:space="preserve"> </w:t>
            </w:r>
            <w:r w:rsidR="00B17631" w:rsidRPr="004C7C6C">
              <w:t>all</w:t>
            </w:r>
            <w:r w:rsidR="009037DA">
              <w:t xml:space="preserve"> </w:t>
            </w:r>
            <w:r w:rsidR="00B17631" w:rsidRPr="004C7C6C">
              <w:t>browsers</w:t>
            </w:r>
            <w:r w:rsidR="009037DA">
              <w:t xml:space="preserve"> </w:t>
            </w:r>
            <w:r w:rsidR="00B17631" w:rsidRPr="004C7C6C">
              <w:t>support</w:t>
            </w:r>
            <w:r w:rsidR="009037DA">
              <w:t xml:space="preserve"> </w:t>
            </w:r>
            <w:r w:rsidR="00B17631" w:rsidRPr="004C7C6C">
              <w:t>client-side</w:t>
            </w:r>
            <w:r w:rsidR="009037DA">
              <w:t xml:space="preserve"> </w:t>
            </w:r>
            <w:r w:rsidR="00B17631" w:rsidRPr="004C7C6C">
              <w:t>validation.</w:t>
            </w:r>
            <w:r w:rsidR="009037DA">
              <w:t xml:space="preserve">  </w:t>
            </w:r>
            <w:r w:rsidR="00B17631" w:rsidRPr="004C7C6C">
              <w:t>As</w:t>
            </w:r>
            <w:r w:rsidR="009037DA">
              <w:t xml:space="preserve"> </w:t>
            </w:r>
            <w:r w:rsidR="00B17631" w:rsidRPr="004C7C6C">
              <w:t>such,</w:t>
            </w:r>
            <w:r w:rsidR="009037DA">
              <w:t xml:space="preserve"> </w:t>
            </w:r>
            <w:r w:rsidR="00B17631" w:rsidRPr="004C7C6C">
              <w:t>this</w:t>
            </w:r>
            <w:r w:rsidR="009037DA">
              <w:t xml:space="preserve"> </w:t>
            </w:r>
            <w:r w:rsidR="00B17631" w:rsidRPr="004C7C6C">
              <w:t>layer</w:t>
            </w:r>
            <w:r w:rsidR="009037DA">
              <w:t xml:space="preserve"> </w:t>
            </w:r>
            <w:r w:rsidR="00B17631" w:rsidRPr="004C7C6C">
              <w:t>is</w:t>
            </w:r>
            <w:r w:rsidR="009037DA">
              <w:t xml:space="preserve"> </w:t>
            </w:r>
            <w:r w:rsidR="00B17631" w:rsidRPr="004C7C6C">
              <w:t>only</w:t>
            </w:r>
            <w:r w:rsidR="009037DA">
              <w:t xml:space="preserve"> </w:t>
            </w:r>
            <w:r w:rsidR="00B17631" w:rsidRPr="004C7C6C">
              <w:t>used</w:t>
            </w:r>
            <w:r w:rsidR="009037DA">
              <w:t xml:space="preserve"> </w:t>
            </w:r>
            <w:r w:rsidR="00B17631" w:rsidRPr="004C7C6C">
              <w:t>if</w:t>
            </w:r>
            <w:r w:rsidR="009037DA">
              <w:t xml:space="preserve"> </w:t>
            </w:r>
            <w:r w:rsidR="00B17631" w:rsidRPr="004C7C6C">
              <w:t>supported</w:t>
            </w:r>
            <w:r w:rsidR="009037DA">
              <w:t xml:space="preserve"> </w:t>
            </w:r>
            <w:r w:rsidR="00B17631" w:rsidRPr="004C7C6C">
              <w:t>by</w:t>
            </w:r>
            <w:r w:rsidR="009037DA">
              <w:t xml:space="preserve"> </w:t>
            </w:r>
            <w:r w:rsidR="00B17631" w:rsidRPr="004C7C6C">
              <w:t>the</w:t>
            </w:r>
            <w:r w:rsidR="009037DA">
              <w:t xml:space="preserve"> </w:t>
            </w:r>
            <w:r w:rsidR="00B17631" w:rsidRPr="004C7C6C">
              <w:t>browsers.</w:t>
            </w:r>
          </w:p>
        </w:tc>
      </w:tr>
      <w:tr w:rsidR="00B17631" w:rsidRPr="004C7C6C">
        <w:tc>
          <w:tcPr>
            <w:tcW w:w="2940"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B17631" w:rsidP="004C7C6C">
            <w:proofErr w:type="spellStart"/>
            <w:r w:rsidRPr="004C7C6C">
              <w:t>Web.config</w:t>
            </w:r>
            <w:proofErr w:type="spellEnd"/>
          </w:p>
        </w:tc>
        <w:tc>
          <w:tcPr>
            <w:tcW w:w="6891" w:type="dxa"/>
            <w:tcBorders>
              <w:top w:val="single" w:sz="12" w:space="0" w:color="FFFFFF"/>
              <w:left w:val="single" w:sz="12" w:space="0" w:color="FFFFFF"/>
              <w:bottom w:val="single" w:sz="12" w:space="0" w:color="FFFFFF"/>
              <w:right w:val="single" w:sz="12" w:space="0" w:color="FFFFFF"/>
            </w:tcBorders>
            <w:shd w:val="clear" w:color="auto" w:fill="E0E0E0"/>
          </w:tcPr>
          <w:p w:rsidR="00B17631" w:rsidRPr="004C7C6C" w:rsidRDefault="007048F2" w:rsidP="004C7C6C">
            <w:r w:rsidRPr="004C7C6C">
              <w:fldChar w:fldCharType="begin"/>
            </w:r>
            <w:r w:rsidR="00D16F4E" w:rsidRPr="004C7C6C">
              <w:instrText>xe</w:instrText>
            </w:r>
            <w:r w:rsidR="009037DA">
              <w:instrText xml:space="preserve"> </w:instrText>
            </w:r>
            <w:r w:rsidR="00D16F4E" w:rsidRPr="004C7C6C">
              <w:instrText>".NET</w:instrText>
            </w:r>
            <w:r w:rsidR="009037DA">
              <w:instrText xml:space="preserve"> </w:instrText>
            </w:r>
            <w:r w:rsidR="00D16F4E" w:rsidRPr="004C7C6C">
              <w:instrText>Framework:V1.0:Web.config"</w:instrText>
            </w:r>
            <w:r w:rsidRPr="004C7C6C">
              <w:fldChar w:fldCharType="end"/>
            </w:r>
            <w:r w:rsidRPr="004C7C6C">
              <w:fldChar w:fldCharType="begin"/>
            </w:r>
            <w:r w:rsidR="00D16F4E" w:rsidRPr="004C7C6C">
              <w:instrText>xe</w:instrText>
            </w:r>
            <w:r w:rsidR="009037DA">
              <w:instrText xml:space="preserve"> </w:instrText>
            </w:r>
            <w:r w:rsidR="00D16F4E" w:rsidRPr="004C7C6C">
              <w:instrText>".NET</w:instrText>
            </w:r>
            <w:r w:rsidR="009037DA">
              <w:instrText xml:space="preserve"> </w:instrText>
            </w:r>
            <w:r w:rsidR="00D16F4E" w:rsidRPr="004C7C6C">
              <w:instrText>Framework:Web.config"</w:instrText>
            </w:r>
            <w:r w:rsidRPr="004C7C6C">
              <w:fldChar w:fldCharType="end"/>
            </w:r>
            <w:r w:rsidR="00B17631" w:rsidRPr="004C7C6C">
              <w:t>This</w:t>
            </w:r>
            <w:r w:rsidR="009037DA">
              <w:t xml:space="preserve"> </w:t>
            </w:r>
            <w:r w:rsidR="00B17631" w:rsidRPr="004C7C6C">
              <w:t>is</w:t>
            </w:r>
            <w:r w:rsidR="009037DA">
              <w:t xml:space="preserve"> </w:t>
            </w:r>
            <w:r w:rsidR="00B17631" w:rsidRPr="004C7C6C">
              <w:t>the</w:t>
            </w:r>
            <w:r w:rsidR="009037DA">
              <w:t xml:space="preserve"> </w:t>
            </w:r>
            <w:r w:rsidR="00B17631" w:rsidRPr="004C7C6C">
              <w:t>default</w:t>
            </w:r>
            <w:r w:rsidR="009037DA">
              <w:t xml:space="preserve"> </w:t>
            </w:r>
            <w:proofErr w:type="spellStart"/>
            <w:r w:rsidR="00B17631" w:rsidRPr="004C7C6C">
              <w:t>Web.config</w:t>
            </w:r>
            <w:proofErr w:type="spellEnd"/>
            <w:r w:rsidR="009037DA">
              <w:t xml:space="preserve"> </w:t>
            </w:r>
            <w:r w:rsidR="00B17631" w:rsidRPr="004C7C6C">
              <w:t>file</w:t>
            </w:r>
            <w:r w:rsidR="009037DA">
              <w:t xml:space="preserve"> </w:t>
            </w:r>
            <w:r w:rsidR="00B17631" w:rsidRPr="004C7C6C">
              <w:t>provided</w:t>
            </w:r>
            <w:r w:rsidR="009037DA">
              <w:t xml:space="preserve"> </w:t>
            </w:r>
            <w:r w:rsidR="00B17631" w:rsidRPr="004C7C6C">
              <w:t>for</w:t>
            </w:r>
            <w:r w:rsidR="009037DA">
              <w:t xml:space="preserve"> </w:t>
            </w:r>
            <w:r w:rsidR="00B17631" w:rsidRPr="004C7C6C">
              <w:t>applications.</w:t>
            </w:r>
            <w:r w:rsidR="009037DA">
              <w:t xml:space="preserve">  </w:t>
            </w:r>
            <w:r w:rsidR="00B17631" w:rsidRPr="004C7C6C">
              <w:t>The</w:t>
            </w:r>
            <w:r w:rsidR="009037DA">
              <w:t xml:space="preserve"> </w:t>
            </w:r>
            <w:r w:rsidR="00B17631" w:rsidRPr="004C7C6C">
              <w:t>installation</w:t>
            </w:r>
            <w:r w:rsidR="009037DA">
              <w:t xml:space="preserve"> </w:t>
            </w:r>
            <w:r w:rsidR="00B17631" w:rsidRPr="004C7C6C">
              <w:t>program</w:t>
            </w:r>
            <w:r w:rsidR="009037DA">
              <w:t xml:space="preserve"> </w:t>
            </w:r>
            <w:r w:rsidR="00B17631" w:rsidRPr="004C7C6C">
              <w:t>copies</w:t>
            </w:r>
            <w:r w:rsidR="009037DA">
              <w:t xml:space="preserve"> </w:t>
            </w:r>
            <w:r w:rsidR="00B17631" w:rsidRPr="004C7C6C">
              <w:t>the</w:t>
            </w:r>
            <w:r w:rsidR="009037DA">
              <w:t xml:space="preserve"> </w:t>
            </w:r>
            <w:r w:rsidR="00B17631" w:rsidRPr="004C7C6C">
              <w:t>correct</w:t>
            </w:r>
            <w:r w:rsidR="009037DA">
              <w:t xml:space="preserve"> </w:t>
            </w:r>
            <w:proofErr w:type="spellStart"/>
            <w:r w:rsidR="00B17631" w:rsidRPr="004C7C6C">
              <w:t>Web.config</w:t>
            </w:r>
            <w:proofErr w:type="spellEnd"/>
            <w:r w:rsidR="009037DA">
              <w:t xml:space="preserve"> </w:t>
            </w:r>
            <w:r w:rsidR="00B17631" w:rsidRPr="004C7C6C">
              <w:t>file</w:t>
            </w:r>
            <w:r w:rsidR="009037DA">
              <w:t xml:space="preserve"> </w:t>
            </w:r>
            <w:r w:rsidR="00B17631" w:rsidRPr="004C7C6C">
              <w:t>for</w:t>
            </w:r>
            <w:r w:rsidR="009037DA">
              <w:t xml:space="preserve"> </w:t>
            </w:r>
            <w:r w:rsidR="00B17631" w:rsidRPr="004C7C6C">
              <w:t>your</w:t>
            </w:r>
            <w:r w:rsidR="009037DA">
              <w:t xml:space="preserve"> </w:t>
            </w:r>
            <w:r w:rsidR="00B17631" w:rsidRPr="004C7C6C">
              <w:t>environment.</w:t>
            </w:r>
          </w:p>
        </w:tc>
      </w:tr>
    </w:tbl>
    <w:p w:rsidR="00B17631" w:rsidRPr="007070AB" w:rsidRDefault="00B17631" w:rsidP="007070AB">
      <w:bookmarkStart w:id="505" w:name="_Toc46301667"/>
      <w:bookmarkStart w:id="506" w:name="_Toc46553041"/>
    </w:p>
    <w:p w:rsidR="00A90C62" w:rsidRPr="007070AB" w:rsidRDefault="00A90C62" w:rsidP="007070AB">
      <w:pPr>
        <w:sectPr w:rsidR="00A90C62" w:rsidRPr="007070AB" w:rsidSect="004D5D8F">
          <w:type w:val="oddPage"/>
          <w:pgSz w:w="12240" w:h="15840" w:code="1"/>
          <w:pgMar w:top="1260" w:right="1008" w:bottom="1440" w:left="720" w:header="720" w:footer="720" w:gutter="0"/>
          <w:pgBorders w:offsetFrom="page">
            <w:top w:val="single" w:sz="8" w:space="24" w:color="FFFFFF"/>
            <w:left w:val="single" w:sz="8" w:space="24" w:color="FFFFFF"/>
            <w:bottom w:val="single" w:sz="8" w:space="24" w:color="FFFFFF"/>
            <w:right w:val="single" w:sz="8" w:space="24" w:color="FFFFFF"/>
          </w:pgBorders>
          <w:pgNumType w:start="1" w:chapStyle="2"/>
          <w:cols w:space="720"/>
          <w:titlePg/>
        </w:sectPr>
      </w:pPr>
    </w:p>
    <w:p w:rsidR="00230249" w:rsidRPr="00085831" w:rsidRDefault="00230249" w:rsidP="00230249">
      <w:pPr>
        <w:pStyle w:val="Heading2"/>
        <w:numPr>
          <w:ilvl w:val="0"/>
          <w:numId w:val="0"/>
        </w:numPr>
      </w:pPr>
      <w:bookmarkStart w:id="507" w:name="_Ref84672643"/>
      <w:bookmarkStart w:id="508" w:name="_Toc105587047"/>
      <w:bookmarkStart w:id="509" w:name="_Toc414885759"/>
      <w:bookmarkStart w:id="510" w:name="_Ref84672642"/>
      <w:bookmarkEnd w:id="409"/>
      <w:bookmarkEnd w:id="505"/>
      <w:bookmarkEnd w:id="506"/>
      <w:r w:rsidRPr="00085831">
        <w:t>Microsoft</w:t>
      </w:r>
      <w:r w:rsidR="009037DA">
        <w:t xml:space="preserve"> </w:t>
      </w:r>
      <w:r w:rsidRPr="00085831">
        <w:t>Access</w:t>
      </w:r>
      <w:r w:rsidR="009037DA">
        <w:t xml:space="preserve"> </w:t>
      </w:r>
      <w:r w:rsidRPr="00085831">
        <w:t>Support</w:t>
      </w:r>
      <w:bookmarkEnd w:id="507"/>
      <w:bookmarkEnd w:id="508"/>
      <w:bookmarkEnd w:id="509"/>
    </w:p>
    <w:p w:rsidR="00230249" w:rsidRPr="00926164" w:rsidRDefault="007048F2" w:rsidP="00926164">
      <w:r w:rsidRPr="00926164">
        <w:fldChar w:fldCharType="begin"/>
      </w:r>
      <w:r w:rsidR="001D1422">
        <w:instrText>xe</w:instrText>
      </w:r>
      <w:r w:rsidR="009037DA">
        <w:instrText xml:space="preserve"> </w:instrText>
      </w:r>
      <w:r w:rsidR="001D1422">
        <w:instrText>"</w:instrText>
      </w:r>
      <w:r w:rsidR="00230249" w:rsidRPr="00926164">
        <w:instrText>Microsoft</w:instrText>
      </w:r>
      <w:r w:rsidR="009037DA">
        <w:instrText xml:space="preserve"> </w:instrText>
      </w:r>
      <w:r w:rsidR="00230249" w:rsidRPr="00926164">
        <w:instrText>Access</w:instrText>
      </w:r>
      <w:r w:rsidR="009037DA">
        <w:instrText xml:space="preserve"> </w:instrText>
      </w:r>
      <w:r w:rsidR="00230249" w:rsidRPr="00926164">
        <w:instrText>Support"</w:instrText>
      </w:r>
      <w:r w:rsidRPr="00926164">
        <w:fldChar w:fldCharType="end"/>
      </w:r>
      <w:r w:rsidRPr="00926164">
        <w:fldChar w:fldCharType="begin"/>
      </w:r>
      <w:r w:rsidR="00230249" w:rsidRPr="00926164">
        <w:instrText>xe</w:instrText>
      </w:r>
      <w:r w:rsidR="009037DA">
        <w:instrText xml:space="preserve"> </w:instrText>
      </w:r>
      <w:r w:rsidR="00230249" w:rsidRPr="00926164">
        <w:instrText>"Database</w:instrText>
      </w:r>
      <w:r w:rsidR="009037DA">
        <w:instrText xml:space="preserve"> </w:instrText>
      </w:r>
      <w:r w:rsidR="00230249" w:rsidRPr="00926164">
        <w:instrText>support:Microsoft</w:instrText>
      </w:r>
      <w:r w:rsidR="009037DA">
        <w:instrText xml:space="preserve"> </w:instrText>
      </w:r>
      <w:r w:rsidR="00230249" w:rsidRPr="00926164">
        <w:instrText>Access"</w:instrText>
      </w:r>
      <w:r w:rsidRPr="00926164">
        <w:fldChar w:fldCharType="end"/>
      </w:r>
      <w:r w:rsidR="00230249" w:rsidRPr="00926164">
        <w:t>For</w:t>
      </w:r>
      <w:r w:rsidR="009037DA">
        <w:t xml:space="preserve"> </w:t>
      </w:r>
      <w:r w:rsidR="00230249" w:rsidRPr="00926164">
        <w:t>details,</w:t>
      </w:r>
      <w:r w:rsidR="009037DA">
        <w:t xml:space="preserve"> </w:t>
      </w:r>
      <w:r w:rsidR="00230249" w:rsidRPr="00926164">
        <w:t>see:</w:t>
      </w:r>
    </w:p>
    <w:p w:rsidR="004D1EDF" w:rsidRPr="00926164" w:rsidRDefault="004D1EDF" w:rsidP="00926164">
      <w:r w:rsidRPr="00926164">
        <w:fldChar w:fldCharType="begin"/>
      </w:r>
      <w:r w:rsidRPr="00926164">
        <w:instrText xml:space="preserve"> REF _Ref97637161 \h  \* MERGEFORMAT </w:instrText>
      </w:r>
      <w:r w:rsidRPr="00926164">
        <w:fldChar w:fldCharType="separate"/>
      </w:r>
      <w:r w:rsidR="005B3157">
        <w:t>Microsoft Access 2000 Versions</w:t>
      </w:r>
      <w:r w:rsidRPr="00926164">
        <w:fldChar w:fldCharType="end"/>
      </w:r>
    </w:p>
    <w:p w:rsidR="00230249" w:rsidRDefault="00230249" w:rsidP="00926164">
      <w:r w:rsidRPr="00926164">
        <w:fldChar w:fldCharType="begin"/>
      </w:r>
      <w:r w:rsidRPr="00926164">
        <w:instrText xml:space="preserve"> REF _Ref84158509 \h </w:instrText>
      </w:r>
      <w:r w:rsidR="004D1EDF" w:rsidRPr="00926164">
        <w:instrText xml:space="preserve"> \* MERGEFORMAT </w:instrText>
      </w:r>
      <w:r w:rsidRPr="00926164">
        <w:fldChar w:fldCharType="separate"/>
      </w:r>
      <w:r w:rsidR="005B3157">
        <w:t>Microsoft Access Database Field Support</w:t>
      </w:r>
      <w:r w:rsidRPr="00926164">
        <w:fldChar w:fldCharType="end"/>
      </w:r>
    </w:p>
    <w:p w:rsidR="00847118" w:rsidRPr="00926164" w:rsidRDefault="00847118" w:rsidP="00926164">
      <w:r>
        <w:fldChar w:fldCharType="begin"/>
      </w:r>
      <w:r>
        <w:instrText xml:space="preserve"> REF _Ref138078514 \h </w:instrText>
      </w:r>
      <w:r>
        <w:fldChar w:fldCharType="separate"/>
      </w:r>
      <w:r w:rsidR="005B3157">
        <w:t>Query Support in Microsoft Access</w:t>
      </w:r>
      <w:r>
        <w:fldChar w:fldCharType="end"/>
      </w:r>
    </w:p>
    <w:p w:rsidR="00B71817" w:rsidRPr="00926164" w:rsidRDefault="00B71817" w:rsidP="00926164">
      <w:r w:rsidRPr="00926164">
        <w:fldChar w:fldCharType="begin"/>
      </w:r>
      <w:r w:rsidRPr="00926164">
        <w:instrText xml:space="preserve"> REF _Ref96154105 \h </w:instrText>
      </w:r>
      <w:r w:rsidR="004D1EDF" w:rsidRPr="00926164">
        <w:instrText xml:space="preserve"> \* MERGEFORMAT </w:instrText>
      </w:r>
      <w:r w:rsidRPr="00926164">
        <w:fldChar w:fldCharType="separate"/>
      </w:r>
      <w:r w:rsidR="005B3157">
        <w:t>Linked Databases in Microsoft Access</w:t>
      </w:r>
      <w:r w:rsidRPr="00926164">
        <w:fldChar w:fldCharType="end"/>
      </w:r>
    </w:p>
    <w:p w:rsidR="004C2BC5" w:rsidRDefault="004C2BC5" w:rsidP="00926164">
      <w:r w:rsidRPr="00926164">
        <w:fldChar w:fldCharType="begin"/>
      </w:r>
      <w:r w:rsidRPr="00926164">
        <w:instrText xml:space="preserve"> REF _Ref98754612 \h  \* MERGEFORMAT </w:instrText>
      </w:r>
      <w:r w:rsidRPr="00926164">
        <w:fldChar w:fldCharType="separate"/>
      </w:r>
      <w:r w:rsidR="005B3157" w:rsidRPr="00A93DB4">
        <w:t>Relative</w:t>
      </w:r>
      <w:r w:rsidR="005B3157">
        <w:t xml:space="preserve"> </w:t>
      </w:r>
      <w:r w:rsidR="005B3157" w:rsidRPr="00A93DB4">
        <w:t>and</w:t>
      </w:r>
      <w:r w:rsidR="005B3157">
        <w:t xml:space="preserve"> </w:t>
      </w:r>
      <w:r w:rsidR="005B3157" w:rsidRPr="00A93DB4">
        <w:t>Absolute</w:t>
      </w:r>
      <w:r w:rsidR="005B3157">
        <w:t xml:space="preserve"> </w:t>
      </w:r>
      <w:r w:rsidR="005B3157" w:rsidRPr="00A93DB4">
        <w:t>Path</w:t>
      </w:r>
      <w:r w:rsidR="005B3157">
        <w:t xml:space="preserve"> </w:t>
      </w:r>
      <w:r w:rsidR="005B3157" w:rsidRPr="00A93DB4">
        <w:t>Names</w:t>
      </w:r>
      <w:r w:rsidR="005B3157">
        <w:t xml:space="preserve"> </w:t>
      </w:r>
      <w:r w:rsidR="005B3157" w:rsidRPr="00A93DB4">
        <w:t>for</w:t>
      </w:r>
      <w:r w:rsidR="005B3157">
        <w:t xml:space="preserve"> </w:t>
      </w:r>
      <w:r w:rsidR="005B3157" w:rsidRPr="00A93DB4">
        <w:t>Microsoft</w:t>
      </w:r>
      <w:r w:rsidR="005B3157">
        <w:t xml:space="preserve"> </w:t>
      </w:r>
      <w:r w:rsidR="005B3157" w:rsidRPr="00A93DB4">
        <w:t>Access</w:t>
      </w:r>
      <w:r w:rsidR="005B3157">
        <w:t xml:space="preserve"> </w:t>
      </w:r>
      <w:r w:rsidR="005B3157" w:rsidRPr="00A93DB4">
        <w:t>Databases</w:t>
      </w:r>
      <w:r w:rsidRPr="00926164">
        <w:fldChar w:fldCharType="end"/>
      </w:r>
    </w:p>
    <w:p w:rsidR="002E5EFD" w:rsidRDefault="002E5EFD" w:rsidP="00926164">
      <w:r>
        <w:fldChar w:fldCharType="begin"/>
      </w:r>
      <w:r>
        <w:instrText xml:space="preserve"> REF _Ref149999527 \h </w:instrText>
      </w:r>
      <w:r>
        <w:fldChar w:fldCharType="separate"/>
      </w:r>
      <w:r w:rsidR="005B3157" w:rsidRPr="002E5EFD">
        <w:t>Accessing</w:t>
      </w:r>
      <w:r w:rsidR="005B3157">
        <w:t xml:space="preserve"> </w:t>
      </w:r>
      <w:r w:rsidR="005B3157" w:rsidRPr="002E5EFD">
        <w:t>Microsoft</w:t>
      </w:r>
      <w:r w:rsidR="005B3157">
        <w:t xml:space="preserve"> </w:t>
      </w:r>
      <w:r w:rsidR="005B3157" w:rsidRPr="002E5EFD">
        <w:t>SQL</w:t>
      </w:r>
      <w:r w:rsidR="005B3157">
        <w:t xml:space="preserve"> </w:t>
      </w:r>
      <w:r w:rsidR="005B3157" w:rsidRPr="002E5EFD">
        <w:t>Server</w:t>
      </w:r>
      <w:r w:rsidR="005B3157">
        <w:t xml:space="preserve"> T</w:t>
      </w:r>
      <w:r w:rsidR="005B3157" w:rsidRPr="002E5EFD">
        <w:t>ables</w:t>
      </w:r>
      <w:r w:rsidR="005B3157">
        <w:t xml:space="preserve"> </w:t>
      </w:r>
      <w:r w:rsidR="005B3157" w:rsidRPr="002E5EFD">
        <w:t>through</w:t>
      </w:r>
      <w:r w:rsidR="005B3157">
        <w:t xml:space="preserve"> </w:t>
      </w:r>
      <w:r w:rsidR="005B3157" w:rsidRPr="002E5EFD">
        <w:t>Microsoft</w:t>
      </w:r>
      <w:r w:rsidR="005B3157">
        <w:t xml:space="preserve"> </w:t>
      </w:r>
      <w:r w:rsidR="005B3157" w:rsidRPr="002E5EFD">
        <w:t>Access</w:t>
      </w:r>
      <w:r w:rsidR="005B3157">
        <w:t xml:space="preserve"> Q</w:t>
      </w:r>
      <w:r w:rsidR="005B3157" w:rsidRPr="002E5EFD">
        <w:t>ueries</w:t>
      </w:r>
      <w:r>
        <w:fldChar w:fldCharType="end"/>
      </w:r>
    </w:p>
    <w:p w:rsidR="002E5EFD" w:rsidRPr="00926164" w:rsidRDefault="002E5EFD" w:rsidP="00926164"/>
    <w:p w:rsidR="004D1EDF" w:rsidRDefault="004D1EDF" w:rsidP="004D1EDF">
      <w:pPr>
        <w:pStyle w:val="Heading3"/>
      </w:pPr>
      <w:bookmarkStart w:id="511" w:name="_Toc52170071"/>
      <w:bookmarkStart w:id="512" w:name="_Toc76962360"/>
      <w:bookmarkStart w:id="513" w:name="_Ref76971065"/>
      <w:bookmarkStart w:id="514" w:name="_Ref97637161"/>
      <w:bookmarkStart w:id="515" w:name="_Toc105587048"/>
      <w:bookmarkStart w:id="516" w:name="_Toc414885760"/>
      <w:r>
        <w:t>Microsoft</w:t>
      </w:r>
      <w:r w:rsidR="009037DA">
        <w:t xml:space="preserve"> </w:t>
      </w:r>
      <w:r>
        <w:t>Access</w:t>
      </w:r>
      <w:r w:rsidR="009037DA">
        <w:t xml:space="preserve"> </w:t>
      </w:r>
      <w:r>
        <w:t>2000</w:t>
      </w:r>
      <w:bookmarkEnd w:id="511"/>
      <w:bookmarkEnd w:id="512"/>
      <w:bookmarkEnd w:id="513"/>
      <w:r w:rsidR="009037DA">
        <w:t xml:space="preserve"> </w:t>
      </w:r>
      <w:r>
        <w:t>Versions</w:t>
      </w:r>
      <w:bookmarkEnd w:id="514"/>
      <w:bookmarkEnd w:id="515"/>
      <w:bookmarkEnd w:id="516"/>
    </w:p>
    <w:p w:rsidR="004D1EDF" w:rsidRDefault="007048F2" w:rsidP="00926164">
      <w:r w:rsidRPr="00926164">
        <w:fldChar w:fldCharType="begin"/>
      </w:r>
      <w:r w:rsidR="004D1EDF" w:rsidRPr="00926164">
        <w:instrText>xe</w:instrText>
      </w:r>
      <w:r w:rsidR="009037DA">
        <w:instrText xml:space="preserve"> </w:instrText>
      </w:r>
      <w:r w:rsidR="004D1EDF" w:rsidRPr="00926164">
        <w:instrText>"Microsoft</w:instrText>
      </w:r>
      <w:r w:rsidR="009037DA">
        <w:instrText xml:space="preserve"> </w:instrText>
      </w:r>
      <w:r w:rsidR="004D1EDF" w:rsidRPr="00926164">
        <w:instrText>Access</w:instrText>
      </w:r>
      <w:r w:rsidR="009037DA">
        <w:instrText xml:space="preserve"> </w:instrText>
      </w:r>
      <w:r w:rsidR="004D1EDF" w:rsidRPr="00926164">
        <w:instrText>2000:System</w:instrText>
      </w:r>
      <w:r w:rsidR="009037DA">
        <w:instrText xml:space="preserve"> </w:instrText>
      </w:r>
      <w:r w:rsidR="004D1EDF" w:rsidRPr="00926164">
        <w:instrText>requirements"</w:instrText>
      </w:r>
      <w:r w:rsidRPr="00926164">
        <w:fldChar w:fldCharType="end"/>
      </w:r>
      <w:r w:rsidR="004D1EDF" w:rsidRPr="00926164">
        <w:t>Microsoft</w:t>
      </w:r>
      <w:r w:rsidR="009037DA">
        <w:t xml:space="preserve"> </w:t>
      </w:r>
      <w:r w:rsidR="004D1EDF" w:rsidRPr="00926164">
        <w:t>Access</w:t>
      </w:r>
      <w:r w:rsidR="009037DA">
        <w:t xml:space="preserve"> </w:t>
      </w:r>
      <w:r w:rsidR="004D1EDF" w:rsidRPr="00926164">
        <w:t>2000</w:t>
      </w:r>
      <w:r w:rsidR="009037DA">
        <w:t xml:space="preserve"> </w:t>
      </w:r>
      <w:r w:rsidR="004D1EDF" w:rsidRPr="00926164">
        <w:t>supports</w:t>
      </w:r>
      <w:r w:rsidR="009037DA">
        <w:t xml:space="preserve"> </w:t>
      </w:r>
      <w:r w:rsidR="004D1EDF" w:rsidRPr="00926164">
        <w:t>one</w:t>
      </w:r>
      <w:r w:rsidR="009037DA">
        <w:t xml:space="preserve"> </w:t>
      </w:r>
      <w:r w:rsidR="004D1EDF" w:rsidRPr="00926164">
        <w:t>of</w:t>
      </w:r>
      <w:r w:rsidR="009037DA">
        <w:t xml:space="preserve"> </w:t>
      </w:r>
      <w:r w:rsidR="004D1EDF" w:rsidRPr="00926164">
        <w:t>two</w:t>
      </w:r>
      <w:r w:rsidR="009037DA">
        <w:t xml:space="preserve"> </w:t>
      </w:r>
      <w:r w:rsidR="004D1EDF" w:rsidRPr="00926164">
        <w:t>back-end</w:t>
      </w:r>
      <w:r w:rsidR="009037DA">
        <w:t xml:space="preserve"> </w:t>
      </w:r>
      <w:r w:rsidR="004D1EDF" w:rsidRPr="00926164">
        <w:t>technologies:</w:t>
      </w:r>
      <w:r w:rsidR="009037DA">
        <w:t xml:space="preserve"> </w:t>
      </w:r>
      <w:r w:rsidR="004D1EDF" w:rsidRPr="00926164">
        <w:t>MSDE</w:t>
      </w:r>
      <w:r w:rsidR="009037DA">
        <w:t xml:space="preserve"> </w:t>
      </w:r>
      <w:r w:rsidR="004D1EDF" w:rsidRPr="00926164">
        <w:t>and</w:t>
      </w:r>
      <w:r w:rsidR="009037DA">
        <w:t xml:space="preserve"> </w:t>
      </w:r>
      <w:r w:rsidR="004D1EDF" w:rsidRPr="00926164">
        <w:t>Microsoft</w:t>
      </w:r>
      <w:r w:rsidR="009037DA">
        <w:t xml:space="preserve"> </w:t>
      </w:r>
      <w:r w:rsidR="004D1EDF" w:rsidRPr="00926164">
        <w:t>Jet.</w:t>
      </w:r>
      <w:r w:rsidR="009037DA">
        <w:t xml:space="preserve">  </w:t>
      </w:r>
      <w:r w:rsidR="004D1EDF" w:rsidRPr="00926164">
        <w:t>With</w:t>
      </w:r>
      <w:r w:rsidR="009037DA">
        <w:t xml:space="preserve"> </w:t>
      </w:r>
      <w:r w:rsidR="004D1EDF" w:rsidRPr="00926164">
        <w:t>the</w:t>
      </w:r>
      <w:r w:rsidR="009037DA">
        <w:t xml:space="preserve"> </w:t>
      </w:r>
      <w:r w:rsidR="004D1EDF" w:rsidRPr="00926164">
        <w:t>release</w:t>
      </w:r>
      <w:r w:rsidR="009037DA">
        <w:t xml:space="preserve"> </w:t>
      </w:r>
      <w:r w:rsidR="004D1EDF" w:rsidRPr="00926164">
        <w:t>of</w:t>
      </w:r>
      <w:r w:rsidR="009037DA">
        <w:t xml:space="preserve"> </w:t>
      </w:r>
      <w:r w:rsidR="004D1EDF" w:rsidRPr="00926164">
        <w:t>Microsoft®</w:t>
      </w:r>
      <w:r w:rsidR="009037DA">
        <w:t xml:space="preserve"> </w:t>
      </w:r>
      <w:r w:rsidR="004D1EDF" w:rsidRPr="00926164">
        <w:t>Access</w:t>
      </w:r>
      <w:r w:rsidR="009037DA">
        <w:t xml:space="preserve"> </w:t>
      </w:r>
      <w:r w:rsidR="004D1EDF" w:rsidRPr="00926164">
        <w:t>2000,</w:t>
      </w:r>
      <w:r w:rsidR="009037DA">
        <w:t xml:space="preserve"> </w:t>
      </w:r>
      <w:r w:rsidR="004D1EDF" w:rsidRPr="00926164">
        <w:t>users</w:t>
      </w:r>
      <w:r w:rsidR="009037DA">
        <w:t xml:space="preserve"> </w:t>
      </w:r>
      <w:r w:rsidR="004D1EDF" w:rsidRPr="00926164">
        <w:t>and</w:t>
      </w:r>
      <w:r w:rsidR="009037DA">
        <w:t xml:space="preserve"> </w:t>
      </w:r>
      <w:r w:rsidR="004D1EDF" w:rsidRPr="00926164">
        <w:t>developers</w:t>
      </w:r>
      <w:r w:rsidR="009037DA">
        <w:t xml:space="preserve"> </w:t>
      </w:r>
      <w:r w:rsidR="004D1EDF" w:rsidRPr="00926164">
        <w:t>have</w:t>
      </w:r>
      <w:r w:rsidR="009037DA">
        <w:t xml:space="preserve"> </w:t>
      </w:r>
      <w:r w:rsidR="004D1EDF" w:rsidRPr="00926164">
        <w:t>the</w:t>
      </w:r>
      <w:r w:rsidR="009037DA">
        <w:t xml:space="preserve"> </w:t>
      </w:r>
      <w:r w:rsidR="004D1EDF" w:rsidRPr="00926164">
        <w:t>choice</w:t>
      </w:r>
      <w:r w:rsidR="009037DA">
        <w:t xml:space="preserve"> </w:t>
      </w:r>
      <w:r w:rsidR="004D1EDF" w:rsidRPr="00926164">
        <w:t>of</w:t>
      </w:r>
      <w:r w:rsidR="009037DA">
        <w:t xml:space="preserve"> </w:t>
      </w:r>
      <w:r w:rsidR="004D1EDF" w:rsidRPr="00926164">
        <w:t>two</w:t>
      </w:r>
      <w:r w:rsidR="009037DA">
        <w:t xml:space="preserve"> </w:t>
      </w:r>
      <w:r w:rsidR="004D1EDF" w:rsidRPr="00926164">
        <w:t>data</w:t>
      </w:r>
      <w:r w:rsidR="009037DA">
        <w:t xml:space="preserve"> </w:t>
      </w:r>
      <w:r w:rsidR="004D1EDF" w:rsidRPr="00926164">
        <w:t>engines</w:t>
      </w:r>
      <w:r w:rsidR="009037DA">
        <w:t xml:space="preserve"> </w:t>
      </w:r>
      <w:r w:rsidR="004D1EDF" w:rsidRPr="00926164">
        <w:t>in</w:t>
      </w:r>
      <w:r w:rsidR="009037DA">
        <w:t xml:space="preserve"> </w:t>
      </w:r>
      <w:r w:rsidR="004D1EDF" w:rsidRPr="00926164">
        <w:t>the</w:t>
      </w:r>
      <w:r w:rsidR="009037DA">
        <w:t xml:space="preserve"> </w:t>
      </w:r>
      <w:r w:rsidR="004D1EDF" w:rsidRPr="00926164">
        <w:t>product:</w:t>
      </w:r>
      <w:r w:rsidR="009037DA">
        <w:t xml:space="preserve"> </w:t>
      </w:r>
      <w:r w:rsidR="004D1EDF" w:rsidRPr="00926164">
        <w:t>an</w:t>
      </w:r>
      <w:r w:rsidR="009037DA">
        <w:t xml:space="preserve"> </w:t>
      </w:r>
      <w:r w:rsidR="004D1EDF" w:rsidRPr="00926164">
        <w:t>improved</w:t>
      </w:r>
      <w:r w:rsidR="009037DA">
        <w:t xml:space="preserve"> </w:t>
      </w:r>
      <w:r w:rsidR="004D1EDF" w:rsidRPr="00926164">
        <w:t>version</w:t>
      </w:r>
      <w:r w:rsidR="009037DA">
        <w:t xml:space="preserve"> </w:t>
      </w:r>
      <w:r w:rsidR="004D1EDF" w:rsidRPr="00926164">
        <w:t>of</w:t>
      </w:r>
      <w:r w:rsidR="009037DA">
        <w:t xml:space="preserve"> </w:t>
      </w:r>
      <w:r w:rsidR="004D1EDF" w:rsidRPr="00926164">
        <w:t>the</w:t>
      </w:r>
      <w:r w:rsidR="009037DA">
        <w:t xml:space="preserve"> </w:t>
      </w:r>
      <w:r w:rsidR="004D1EDF" w:rsidRPr="00926164">
        <w:t>existing</w:t>
      </w:r>
      <w:r w:rsidR="009037DA">
        <w:t xml:space="preserve"> </w:t>
      </w:r>
      <w:r w:rsidR="004D1EDF" w:rsidRPr="00926164">
        <w:t>Access</w:t>
      </w:r>
      <w:r w:rsidR="009037DA">
        <w:t xml:space="preserve"> </w:t>
      </w:r>
      <w:r w:rsidR="004D1EDF" w:rsidRPr="00926164">
        <w:t>engine,</w:t>
      </w:r>
      <w:r w:rsidR="009037DA">
        <w:t xml:space="preserve"> </w:t>
      </w:r>
      <w:r w:rsidR="004D1EDF" w:rsidRPr="00926164">
        <w:t>called</w:t>
      </w:r>
      <w:r w:rsidR="009037DA">
        <w:t xml:space="preserve"> </w:t>
      </w:r>
      <w:r w:rsidR="004D1EDF" w:rsidRPr="00926164">
        <w:t>Microsoft</w:t>
      </w:r>
      <w:r w:rsidR="009037DA">
        <w:t xml:space="preserve"> </w:t>
      </w:r>
      <w:r w:rsidR="004D1EDF" w:rsidRPr="00926164">
        <w:t>Jet,</w:t>
      </w:r>
      <w:r w:rsidR="009037DA">
        <w:t xml:space="preserve"> </w:t>
      </w:r>
      <w:r w:rsidR="004D1EDF" w:rsidRPr="00926164">
        <w:t>or</w:t>
      </w:r>
      <w:r w:rsidR="009037DA">
        <w:t xml:space="preserve"> </w:t>
      </w:r>
      <w:r w:rsidR="004D1EDF" w:rsidRPr="00926164">
        <w:t>the</w:t>
      </w:r>
      <w:r w:rsidR="009037DA">
        <w:t xml:space="preserve"> </w:t>
      </w:r>
      <w:r w:rsidR="004D1EDF" w:rsidRPr="00926164">
        <w:t>Microsoft</w:t>
      </w:r>
      <w:r w:rsidR="009037DA">
        <w:t xml:space="preserve"> </w:t>
      </w:r>
      <w:r w:rsidR="004D1EDF" w:rsidRPr="00926164">
        <w:t>Data</w:t>
      </w:r>
      <w:r w:rsidR="009037DA">
        <w:t xml:space="preserve"> </w:t>
      </w:r>
      <w:r w:rsidR="004D1EDF" w:rsidRPr="00926164">
        <w:t>Engine</w:t>
      </w:r>
      <w:r w:rsidR="009037DA">
        <w:t xml:space="preserve"> </w:t>
      </w:r>
      <w:r w:rsidR="004D1EDF" w:rsidRPr="00926164">
        <w:t>(MSDE),</w:t>
      </w:r>
      <w:r w:rsidR="009037DA">
        <w:t xml:space="preserve"> </w:t>
      </w:r>
      <w:r w:rsidR="004D1EDF" w:rsidRPr="00926164">
        <w:t>which</w:t>
      </w:r>
      <w:r w:rsidR="009037DA">
        <w:t xml:space="preserve"> </w:t>
      </w:r>
      <w:r w:rsidR="004D1EDF" w:rsidRPr="00926164">
        <w:t>is</w:t>
      </w:r>
      <w:r w:rsidR="009037DA">
        <w:t xml:space="preserve"> </w:t>
      </w:r>
      <w:r w:rsidR="004D1EDF" w:rsidRPr="00926164">
        <w:t>compatible</w:t>
      </w:r>
      <w:r w:rsidR="009037DA">
        <w:t xml:space="preserve"> </w:t>
      </w:r>
      <w:r w:rsidR="004D1EDF" w:rsidRPr="00926164">
        <w:t>with</w:t>
      </w:r>
      <w:r w:rsidR="009037DA">
        <w:t xml:space="preserve"> </w:t>
      </w:r>
      <w:r w:rsidR="004D1EDF" w:rsidRPr="00926164">
        <w:t>Microsoft</w:t>
      </w:r>
      <w:r w:rsidR="009037DA">
        <w:t xml:space="preserve"> </w:t>
      </w:r>
      <w:r w:rsidR="004D1EDF" w:rsidRPr="00926164">
        <w:t>SQL</w:t>
      </w:r>
      <w:r w:rsidR="009037DA">
        <w:t xml:space="preserve"> </w:t>
      </w:r>
      <w:r w:rsidR="004D1EDF" w:rsidRPr="00926164">
        <w:t>Server™</w:t>
      </w:r>
      <w:r w:rsidR="009037DA">
        <w:t xml:space="preserve"> </w:t>
      </w:r>
      <w:r w:rsidR="004D1EDF" w:rsidRPr="00926164">
        <w:t>7.0.</w:t>
      </w:r>
      <w:r w:rsidR="009037DA">
        <w:t xml:space="preserve">  </w:t>
      </w:r>
      <w:r w:rsidR="004D1EDF" w:rsidRPr="00926164">
        <w:t>The</w:t>
      </w:r>
      <w:r w:rsidR="009037DA">
        <w:t xml:space="preserve"> </w:t>
      </w:r>
      <w:r w:rsidR="004D1EDF" w:rsidRPr="00926164">
        <w:t>default</w:t>
      </w:r>
      <w:r w:rsidR="009037DA">
        <w:t xml:space="preserve"> </w:t>
      </w:r>
      <w:r w:rsidR="004D1EDF" w:rsidRPr="00926164">
        <w:t>data</w:t>
      </w:r>
      <w:r w:rsidR="009037DA">
        <w:t xml:space="preserve"> </w:t>
      </w:r>
      <w:r w:rsidR="004D1EDF" w:rsidRPr="00926164">
        <w:t>engine</w:t>
      </w:r>
      <w:r w:rsidR="009037DA">
        <w:t xml:space="preserve"> </w:t>
      </w:r>
      <w:r w:rsidR="004D1EDF" w:rsidRPr="00926164">
        <w:t>for</w:t>
      </w:r>
      <w:r w:rsidR="009037DA">
        <w:t xml:space="preserve"> </w:t>
      </w:r>
      <w:r w:rsidR="004D1EDF" w:rsidRPr="00926164">
        <w:t>Microsoft</w:t>
      </w:r>
      <w:r w:rsidR="009037DA">
        <w:t xml:space="preserve"> </w:t>
      </w:r>
      <w:r w:rsidR="004D1EDF" w:rsidRPr="00926164">
        <w:t>Access</w:t>
      </w:r>
      <w:r w:rsidR="009037DA">
        <w:t xml:space="preserve"> </w:t>
      </w:r>
      <w:r w:rsidR="004D1EDF" w:rsidRPr="00926164">
        <w:t>is</w:t>
      </w:r>
      <w:r w:rsidR="009037DA">
        <w:t xml:space="preserve"> </w:t>
      </w:r>
      <w:r w:rsidR="004D1EDF" w:rsidRPr="00926164">
        <w:t>Jet.</w:t>
      </w:r>
    </w:p>
    <w:p w:rsidR="00905BD0" w:rsidRDefault="00905BD0" w:rsidP="00905BD0">
      <w:pPr>
        <w:pStyle w:val="Heading3"/>
      </w:pPr>
      <w:bookmarkStart w:id="517" w:name="_Toc414885761"/>
      <w:r w:rsidRPr="00905BD0">
        <w:t>Microsoft Access Database Tables, Views and Procedures support</w:t>
      </w:r>
      <w:bookmarkEnd w:id="517"/>
    </w:p>
    <w:p w:rsidR="00905BD0" w:rsidRPr="00926164" w:rsidRDefault="00905BD0" w:rsidP="00905BD0">
      <w:r w:rsidRPr="00926164">
        <w:fldChar w:fldCharType="begin"/>
      </w:r>
      <w:r>
        <w:instrText>xe "</w:instrText>
      </w:r>
      <w:r w:rsidRPr="00926164">
        <w:instrText>Microsoft</w:instrText>
      </w:r>
      <w:r>
        <w:instrText xml:space="preserve"> </w:instrText>
      </w:r>
      <w:r w:rsidRPr="00926164">
        <w:instrText>Access</w:instrText>
      </w:r>
      <w:r>
        <w:instrText xml:space="preserve"> </w:instrText>
      </w:r>
      <w:r w:rsidRPr="00926164">
        <w:instrText>Database</w:instrText>
      </w:r>
      <w:r>
        <w:instrText xml:space="preserve"> </w:instrText>
      </w:r>
      <w:r w:rsidRPr="00926164">
        <w:instrText>Field</w:instrText>
      </w:r>
      <w:r>
        <w:instrText xml:space="preserve"> </w:instrText>
      </w:r>
      <w:r w:rsidRPr="00926164">
        <w:instrText>Support"</w:instrText>
      </w:r>
      <w:r w:rsidRPr="00926164">
        <w:fldChar w:fldCharType="end"/>
      </w:r>
      <w:r w:rsidRPr="00926164">
        <w:fldChar w:fldCharType="begin"/>
      </w:r>
      <w:r w:rsidRPr="00926164">
        <w:instrText>xe</w:instrText>
      </w:r>
      <w:r>
        <w:instrText xml:space="preserve"> </w:instrText>
      </w:r>
      <w:r w:rsidRPr="00926164">
        <w:instrText>"Microsoft</w:instrText>
      </w:r>
      <w:r>
        <w:instrText xml:space="preserve"> </w:instrText>
      </w:r>
      <w:r w:rsidRPr="00926164">
        <w:instrText>Access:Database</w:instrText>
      </w:r>
      <w:r>
        <w:instrText xml:space="preserve"> </w:instrText>
      </w:r>
      <w:r w:rsidRPr="00926164">
        <w:instrText>field</w:instrText>
      </w:r>
      <w:r>
        <w:instrText xml:space="preserve"> </w:instrText>
      </w:r>
      <w:r w:rsidRPr="00926164">
        <w:instrText>support"</w:instrText>
      </w:r>
      <w:r w:rsidRPr="00926164">
        <w:fldChar w:fldCharType="end"/>
      </w:r>
      <w:r w:rsidRPr="00926164">
        <w:fldChar w:fldCharType="begin"/>
      </w:r>
      <w:r w:rsidRPr="00926164">
        <w:instrText>xe</w:instrText>
      </w:r>
      <w:r>
        <w:instrText xml:space="preserve"> </w:instrText>
      </w:r>
      <w:r w:rsidRPr="00926164">
        <w:instrText>"Database</w:instrText>
      </w:r>
      <w:r>
        <w:instrText xml:space="preserve"> </w:instrText>
      </w:r>
      <w:r w:rsidRPr="00926164">
        <w:instrText>field</w:instrText>
      </w:r>
      <w:r>
        <w:instrText xml:space="preserve"> </w:instrText>
      </w:r>
      <w:r w:rsidRPr="00926164">
        <w:instrText>support:Microsoft</w:instrText>
      </w:r>
      <w:r>
        <w:instrText xml:space="preserve"> </w:instrText>
      </w:r>
      <w:r w:rsidRPr="00926164">
        <w:instrText>Access"</w:instrText>
      </w:r>
      <w:r w:rsidRPr="00926164">
        <w:fldChar w:fldCharType="end"/>
      </w:r>
    </w:p>
    <w:p w:rsidR="00905BD0" w:rsidRPr="00CA4DE4" w:rsidRDefault="00905BD0" w:rsidP="00CA4DE4">
      <w:pPr>
        <w:pStyle w:val="Heading5"/>
      </w:pPr>
      <w:r w:rsidRPr="00CA4DE4">
        <w:t>Views and Procedures</w:t>
      </w:r>
    </w:p>
    <w:p w:rsidR="00E13763" w:rsidRDefault="00E13763" w:rsidP="00EF17F9">
      <w:pPr>
        <w:rPr>
          <w:b/>
        </w:rPr>
      </w:pPr>
      <w:r w:rsidRPr="00E13763">
        <w:t xml:space="preserve">Iron Speed Designer Does support Views defined as set of fields from one or more tables with joining queries. Procedures defined in Microsoft Access are not supported.  Any foreign keys that reference Procedure are ignored. If you define function in a query, such as </w:t>
      </w:r>
      <w:proofErr w:type="spellStart"/>
      <w:r w:rsidRPr="00E13763">
        <w:t>Nz</w:t>
      </w:r>
      <w:proofErr w:type="spellEnd"/>
      <w:r w:rsidRPr="00E13763">
        <w:t xml:space="preserve"> (if Null then zero), your View becomes a Procedure and Microsoft's </w:t>
      </w:r>
      <w:proofErr w:type="spellStart"/>
      <w:r w:rsidRPr="00E13763">
        <w:t>OleDB</w:t>
      </w:r>
      <w:proofErr w:type="spellEnd"/>
      <w:r w:rsidRPr="00E13763">
        <w:t xml:space="preserve"> data provider for .NET no longer returns the view as a view, but rather as a Procedure.  In such case there is no way to retrieve proper information about this function and schema is not created. Such Views are ignored</w:t>
      </w:r>
    </w:p>
    <w:p w:rsidR="00CA4DE4" w:rsidRPr="00EF17F9" w:rsidRDefault="00CA4DE4" w:rsidP="00EF17F9">
      <w:pPr>
        <w:pStyle w:val="Heading5"/>
      </w:pPr>
      <w:r w:rsidRPr="00EF17F9">
        <w:t>Union query</w:t>
      </w:r>
    </w:p>
    <w:p w:rsidR="00CA4DE4" w:rsidRPr="00905BD0" w:rsidRDefault="00CA4DE4" w:rsidP="00CA4DE4">
      <w:r w:rsidRPr="004D4A91">
        <w:t>Union queries defined in Microsoft Access are not yet supported.  Any foreign keys that reference union queries are ignored.</w:t>
      </w:r>
    </w:p>
    <w:p w:rsidR="00230249" w:rsidRDefault="00230249" w:rsidP="00230249">
      <w:pPr>
        <w:pStyle w:val="Heading3"/>
      </w:pPr>
      <w:bookmarkStart w:id="518" w:name="_Ref84158509"/>
      <w:bookmarkStart w:id="519" w:name="_Toc105587049"/>
      <w:bookmarkStart w:id="520" w:name="_Toc414885762"/>
      <w:bookmarkStart w:id="521" w:name="_Toc38781568"/>
      <w:bookmarkStart w:id="522" w:name="_Toc46301792"/>
      <w:bookmarkStart w:id="523" w:name="_Toc46553181"/>
      <w:bookmarkStart w:id="524" w:name="_Ref48454446"/>
      <w:bookmarkStart w:id="525" w:name="_Toc53046290"/>
      <w:bookmarkStart w:id="526" w:name="_Toc74649062"/>
      <w:bookmarkStart w:id="527" w:name="_Toc78185129"/>
      <w:bookmarkStart w:id="528" w:name="_Toc82414546"/>
      <w:r>
        <w:t>Microsoft</w:t>
      </w:r>
      <w:r w:rsidR="009037DA">
        <w:t xml:space="preserve"> </w:t>
      </w:r>
      <w:r>
        <w:t>Access</w:t>
      </w:r>
      <w:r w:rsidR="009037DA">
        <w:t xml:space="preserve"> </w:t>
      </w:r>
      <w:r>
        <w:t>Database</w:t>
      </w:r>
      <w:r w:rsidR="009037DA">
        <w:t xml:space="preserve"> </w:t>
      </w:r>
      <w:r>
        <w:t>Field</w:t>
      </w:r>
      <w:r w:rsidR="009037DA">
        <w:t xml:space="preserve"> </w:t>
      </w:r>
      <w:r>
        <w:t>Support</w:t>
      </w:r>
      <w:bookmarkEnd w:id="518"/>
      <w:bookmarkEnd w:id="519"/>
      <w:bookmarkEnd w:id="520"/>
    </w:p>
    <w:p w:rsidR="00230249" w:rsidRPr="00926164" w:rsidRDefault="007048F2" w:rsidP="00926164">
      <w:r w:rsidRPr="00926164">
        <w:fldChar w:fldCharType="begin"/>
      </w:r>
      <w:r w:rsidR="001D1422">
        <w:instrText>xe</w:instrText>
      </w:r>
      <w:r w:rsidR="009037DA">
        <w:instrText xml:space="preserve"> </w:instrText>
      </w:r>
      <w:r w:rsidR="001D1422">
        <w:instrText>"</w:instrText>
      </w:r>
      <w:r w:rsidR="00230249" w:rsidRPr="00926164">
        <w:instrText>Microsoft</w:instrText>
      </w:r>
      <w:r w:rsidR="009037DA">
        <w:instrText xml:space="preserve"> </w:instrText>
      </w:r>
      <w:r w:rsidR="00230249" w:rsidRPr="00926164">
        <w:instrText>Access</w:instrText>
      </w:r>
      <w:r w:rsidR="009037DA">
        <w:instrText xml:space="preserve"> </w:instrText>
      </w:r>
      <w:r w:rsidR="00230249" w:rsidRPr="00926164">
        <w:instrText>Database</w:instrText>
      </w:r>
      <w:r w:rsidR="009037DA">
        <w:instrText xml:space="preserve"> </w:instrText>
      </w:r>
      <w:r w:rsidR="00230249" w:rsidRPr="00926164">
        <w:instrText>Field</w:instrText>
      </w:r>
      <w:r w:rsidR="009037DA">
        <w:instrText xml:space="preserve"> </w:instrText>
      </w:r>
      <w:r w:rsidR="00230249" w:rsidRPr="00926164">
        <w:instrText>Support"</w:instrText>
      </w:r>
      <w:r w:rsidRPr="00926164">
        <w:fldChar w:fldCharType="end"/>
      </w:r>
      <w:r w:rsidRPr="00926164">
        <w:fldChar w:fldCharType="begin"/>
      </w:r>
      <w:r w:rsidR="00230249" w:rsidRPr="00926164">
        <w:instrText>xe</w:instrText>
      </w:r>
      <w:r w:rsidR="009037DA">
        <w:instrText xml:space="preserve"> </w:instrText>
      </w:r>
      <w:r w:rsidR="00230249" w:rsidRPr="00926164">
        <w:instrText>"Microsoft</w:instrText>
      </w:r>
      <w:r w:rsidR="009037DA">
        <w:instrText xml:space="preserve"> </w:instrText>
      </w:r>
      <w:r w:rsidR="00230249" w:rsidRPr="00926164">
        <w:instrText>Access:Database</w:instrText>
      </w:r>
      <w:r w:rsidR="009037DA">
        <w:instrText xml:space="preserve"> </w:instrText>
      </w:r>
      <w:r w:rsidR="00230249" w:rsidRPr="00926164">
        <w:instrText>field</w:instrText>
      </w:r>
      <w:r w:rsidR="009037DA">
        <w:instrText xml:space="preserve"> </w:instrText>
      </w:r>
      <w:r w:rsidR="00230249" w:rsidRPr="00926164">
        <w:instrText>support"</w:instrText>
      </w:r>
      <w:r w:rsidRPr="00926164">
        <w:fldChar w:fldCharType="end"/>
      </w:r>
      <w:r w:rsidRPr="00926164">
        <w:fldChar w:fldCharType="begin"/>
      </w:r>
      <w:r w:rsidR="00230249" w:rsidRPr="00926164">
        <w:instrText>xe</w:instrText>
      </w:r>
      <w:r w:rsidR="009037DA">
        <w:instrText xml:space="preserve"> </w:instrText>
      </w:r>
      <w:r w:rsidR="00230249" w:rsidRPr="00926164">
        <w:instrText>"Database</w:instrText>
      </w:r>
      <w:r w:rsidR="009037DA">
        <w:instrText xml:space="preserve"> </w:instrText>
      </w:r>
      <w:r w:rsidR="00230249" w:rsidRPr="00926164">
        <w:instrText>field</w:instrText>
      </w:r>
      <w:r w:rsidR="009037DA">
        <w:instrText xml:space="preserve"> </w:instrText>
      </w:r>
      <w:r w:rsidR="00230249" w:rsidRPr="00926164">
        <w:instrText>support:Microsoft</w:instrText>
      </w:r>
      <w:r w:rsidR="009037DA">
        <w:instrText xml:space="preserve"> </w:instrText>
      </w:r>
      <w:r w:rsidR="00230249" w:rsidRPr="00926164">
        <w:instrText>Access"</w:instrText>
      </w:r>
      <w:r w:rsidRPr="00926164">
        <w:fldChar w:fldCharType="end"/>
      </w:r>
    </w:p>
    <w:p w:rsidR="00073B8E" w:rsidRDefault="00073B8E" w:rsidP="00073B8E">
      <w:pPr>
        <w:pStyle w:val="Heading5"/>
      </w:pPr>
      <w:r>
        <w:t>Attachment</w:t>
      </w:r>
      <w:r w:rsidR="009037DA">
        <w:t xml:space="preserve"> </w:t>
      </w:r>
      <w:r>
        <w:t>field</w:t>
      </w:r>
      <w:r w:rsidR="009037DA">
        <w:t xml:space="preserve"> </w:t>
      </w:r>
      <w:r>
        <w:t>type</w:t>
      </w:r>
    </w:p>
    <w:p w:rsidR="00073B8E" w:rsidRPr="00E6725B" w:rsidRDefault="00073B8E" w:rsidP="00073B8E">
      <w:r>
        <w:rPr>
          <w:rFonts w:cs="Arial"/>
        </w:rPr>
        <w:t>Iron</w:t>
      </w:r>
      <w:r w:rsidR="009037DA">
        <w:rPr>
          <w:rFonts w:cs="Arial"/>
        </w:rPr>
        <w:t xml:space="preserve"> </w:t>
      </w:r>
      <w:r>
        <w:rPr>
          <w:rFonts w:cs="Arial"/>
        </w:rPr>
        <w:t>Speed</w:t>
      </w:r>
      <w:r w:rsidR="009037DA">
        <w:rPr>
          <w:rFonts w:cs="Arial"/>
        </w:rPr>
        <w:t xml:space="preserve"> </w:t>
      </w:r>
      <w:r>
        <w:rPr>
          <w:rFonts w:cs="Arial"/>
        </w:rPr>
        <w:t>Designer</w:t>
      </w:r>
      <w:r w:rsidR="009037DA">
        <w:rPr>
          <w:rFonts w:cs="Arial"/>
        </w:rPr>
        <w:t xml:space="preserve"> </w:t>
      </w:r>
      <w:r>
        <w:rPr>
          <w:rFonts w:cs="Arial"/>
        </w:rPr>
        <w:t>does</w:t>
      </w:r>
      <w:r w:rsidR="009037DA">
        <w:rPr>
          <w:rFonts w:cs="Arial"/>
        </w:rPr>
        <w:t xml:space="preserve"> </w:t>
      </w:r>
      <w:r>
        <w:rPr>
          <w:rFonts w:cs="Arial"/>
        </w:rPr>
        <w:t>not</w:t>
      </w:r>
      <w:r w:rsidR="009037DA">
        <w:rPr>
          <w:rFonts w:cs="Arial"/>
        </w:rPr>
        <w:t xml:space="preserve"> </w:t>
      </w:r>
      <w:r>
        <w:rPr>
          <w:rFonts w:cs="Arial"/>
        </w:rPr>
        <w:t>support</w:t>
      </w:r>
      <w:r w:rsidR="009037DA">
        <w:rPr>
          <w:rFonts w:cs="Arial"/>
        </w:rPr>
        <w:t xml:space="preserve"> </w:t>
      </w:r>
      <w:r>
        <w:rPr>
          <w:rFonts w:cs="Arial"/>
        </w:rPr>
        <w:t>the</w:t>
      </w:r>
      <w:r w:rsidR="009037DA">
        <w:rPr>
          <w:rFonts w:cs="Arial"/>
        </w:rPr>
        <w:t xml:space="preserve"> </w:t>
      </w:r>
      <w:r>
        <w:rPr>
          <w:rFonts w:cs="Arial"/>
        </w:rPr>
        <w:t>Attachment</w:t>
      </w:r>
      <w:r w:rsidR="009037DA">
        <w:rPr>
          <w:rFonts w:cs="Arial"/>
        </w:rPr>
        <w:t xml:space="preserve"> </w:t>
      </w:r>
      <w:r>
        <w:rPr>
          <w:rFonts w:cs="Arial"/>
        </w:rPr>
        <w:t>field</w:t>
      </w:r>
      <w:r w:rsidR="009037DA">
        <w:rPr>
          <w:rFonts w:cs="Arial"/>
        </w:rPr>
        <w:t xml:space="preserve"> </w:t>
      </w:r>
      <w:r>
        <w:rPr>
          <w:rFonts w:cs="Arial"/>
        </w:rPr>
        <w:t>type</w:t>
      </w:r>
      <w:r w:rsidR="009037DA">
        <w:rPr>
          <w:rFonts w:cs="Arial"/>
        </w:rPr>
        <w:t xml:space="preserve"> </w:t>
      </w:r>
      <w:r>
        <w:rPr>
          <w:rFonts w:cs="Arial"/>
        </w:rPr>
        <w:t>because</w:t>
      </w:r>
      <w:r w:rsidR="009037DA">
        <w:rPr>
          <w:rFonts w:cs="Arial"/>
        </w:rPr>
        <w:t xml:space="preserve"> </w:t>
      </w:r>
      <w:r>
        <w:rPr>
          <w:rFonts w:cs="Arial"/>
        </w:rPr>
        <w:t>they</w:t>
      </w:r>
      <w:r w:rsidR="009037DA">
        <w:rPr>
          <w:rFonts w:cs="Arial"/>
        </w:rPr>
        <w:t xml:space="preserve"> </w:t>
      </w:r>
      <w:r>
        <w:rPr>
          <w:rFonts w:cs="Arial"/>
        </w:rPr>
        <w:t>cannot</w:t>
      </w:r>
      <w:r w:rsidR="009037DA">
        <w:rPr>
          <w:rFonts w:cs="Arial"/>
        </w:rPr>
        <w:t xml:space="preserve"> </w:t>
      </w:r>
      <w:r>
        <w:rPr>
          <w:rFonts w:cs="Arial"/>
        </w:rPr>
        <w:t>be</w:t>
      </w:r>
      <w:r w:rsidR="009037DA">
        <w:rPr>
          <w:rFonts w:cs="Arial"/>
        </w:rPr>
        <w:t xml:space="preserve"> </w:t>
      </w:r>
      <w:r>
        <w:rPr>
          <w:rFonts w:cs="Arial"/>
        </w:rPr>
        <w:t>read</w:t>
      </w:r>
      <w:r w:rsidR="009037DA">
        <w:rPr>
          <w:rFonts w:cs="Arial"/>
        </w:rPr>
        <w:t xml:space="preserve"> </w:t>
      </w:r>
      <w:r>
        <w:rPr>
          <w:rFonts w:cs="Arial"/>
        </w:rPr>
        <w:t>or</w:t>
      </w:r>
      <w:r w:rsidR="009037DA">
        <w:rPr>
          <w:rFonts w:cs="Arial"/>
        </w:rPr>
        <w:t xml:space="preserve"> </w:t>
      </w:r>
      <w:r>
        <w:rPr>
          <w:rFonts w:cs="Arial"/>
        </w:rPr>
        <w:t>written</w:t>
      </w:r>
      <w:r w:rsidR="009037DA">
        <w:rPr>
          <w:rFonts w:cs="Arial"/>
        </w:rPr>
        <w:t xml:space="preserve"> </w:t>
      </w:r>
      <w:r>
        <w:rPr>
          <w:rFonts w:cs="Arial"/>
        </w:rPr>
        <w:t>using</w:t>
      </w:r>
      <w:r w:rsidR="009037DA">
        <w:rPr>
          <w:rFonts w:cs="Arial"/>
        </w:rPr>
        <w:t xml:space="preserve"> </w:t>
      </w:r>
      <w:r>
        <w:rPr>
          <w:rFonts w:cs="Arial"/>
        </w:rPr>
        <w:t>ADO.NET.</w:t>
      </w:r>
    </w:p>
    <w:bookmarkEnd w:id="521"/>
    <w:bookmarkEnd w:id="522"/>
    <w:bookmarkEnd w:id="523"/>
    <w:bookmarkEnd w:id="524"/>
    <w:bookmarkEnd w:id="525"/>
    <w:bookmarkEnd w:id="526"/>
    <w:bookmarkEnd w:id="527"/>
    <w:bookmarkEnd w:id="528"/>
    <w:p w:rsidR="00B73454" w:rsidRPr="00FF4CF3" w:rsidRDefault="00073B8E" w:rsidP="00B73454">
      <w:pPr>
        <w:pStyle w:val="Heading5"/>
      </w:pPr>
      <w:r>
        <w:t>Currency</w:t>
      </w:r>
      <w:r w:rsidR="009037DA">
        <w:t xml:space="preserve"> </w:t>
      </w:r>
      <w:r>
        <w:t>and</w:t>
      </w:r>
      <w:r w:rsidR="009037DA">
        <w:t xml:space="preserve"> </w:t>
      </w:r>
      <w:r>
        <w:t>Number</w:t>
      </w:r>
      <w:r w:rsidR="009037DA">
        <w:t xml:space="preserve"> </w:t>
      </w:r>
      <w:r>
        <w:t>d</w:t>
      </w:r>
      <w:r w:rsidR="00B73454">
        <w:t>ata</w:t>
      </w:r>
      <w:r w:rsidR="009037DA">
        <w:t xml:space="preserve"> </w:t>
      </w:r>
      <w:r>
        <w:t>type</w:t>
      </w:r>
      <w:r w:rsidR="009037DA">
        <w:t xml:space="preserve"> </w:t>
      </w:r>
      <w:r>
        <w:t>mapping</w:t>
      </w:r>
    </w:p>
    <w:p w:rsidR="00B73454" w:rsidRPr="00926164" w:rsidRDefault="007048F2" w:rsidP="00926164">
      <w:r w:rsidRPr="00926164">
        <w:fldChar w:fldCharType="begin"/>
      </w:r>
      <w:r w:rsidR="00B73454" w:rsidRPr="00926164">
        <w:instrText>xe</w:instrText>
      </w:r>
      <w:r w:rsidR="009037DA">
        <w:instrText xml:space="preserve"> </w:instrText>
      </w:r>
      <w:r w:rsidR="00B73454" w:rsidRPr="00926164">
        <w:instrText>"Mapping</w:instrText>
      </w:r>
      <w:r w:rsidR="009037DA">
        <w:instrText xml:space="preserve"> </w:instrText>
      </w:r>
      <w:r w:rsidR="00B73454" w:rsidRPr="00926164">
        <w:instrText>Currency</w:instrText>
      </w:r>
      <w:r w:rsidR="009037DA">
        <w:instrText xml:space="preserve"> </w:instrText>
      </w:r>
      <w:r w:rsidR="00B73454" w:rsidRPr="00926164">
        <w:instrText>and</w:instrText>
      </w:r>
      <w:r w:rsidR="009037DA">
        <w:instrText xml:space="preserve"> </w:instrText>
      </w:r>
      <w:r w:rsidR="00B73454" w:rsidRPr="00926164">
        <w:instrText>Number</w:instrText>
      </w:r>
      <w:r w:rsidR="009037DA">
        <w:instrText xml:space="preserve"> </w:instrText>
      </w:r>
      <w:r w:rsidR="00B73454" w:rsidRPr="00926164">
        <w:instrText>Data</w:instrText>
      </w:r>
      <w:r w:rsidR="009037DA">
        <w:instrText xml:space="preserve"> </w:instrText>
      </w:r>
      <w:r w:rsidR="00B73454" w:rsidRPr="00926164">
        <w:instrText>Types"</w:instrText>
      </w:r>
      <w:r w:rsidRPr="00926164">
        <w:fldChar w:fldCharType="end"/>
      </w:r>
      <w:r w:rsidRPr="00926164">
        <w:fldChar w:fldCharType="begin"/>
      </w:r>
      <w:r w:rsidR="00B73454" w:rsidRPr="00926164">
        <w:instrText>xe</w:instrText>
      </w:r>
      <w:r w:rsidR="009037DA">
        <w:instrText xml:space="preserve"> </w:instrText>
      </w:r>
      <w:r w:rsidR="00B73454" w:rsidRPr="00926164">
        <w:instrText>"Microsoft</w:instrText>
      </w:r>
      <w:r w:rsidR="009037DA">
        <w:instrText xml:space="preserve"> </w:instrText>
      </w:r>
      <w:r w:rsidR="00B73454" w:rsidRPr="00926164">
        <w:instrText>Access:Mapping</w:instrText>
      </w:r>
      <w:r w:rsidR="009037DA">
        <w:instrText xml:space="preserve"> </w:instrText>
      </w:r>
      <w:r w:rsidR="00B73454" w:rsidRPr="00926164">
        <w:instrText>currency</w:instrText>
      </w:r>
      <w:r w:rsidR="009037DA">
        <w:instrText xml:space="preserve"> </w:instrText>
      </w:r>
      <w:r w:rsidR="00B73454" w:rsidRPr="00926164">
        <w:instrText>and</w:instrText>
      </w:r>
      <w:r w:rsidR="009037DA">
        <w:instrText xml:space="preserve"> </w:instrText>
      </w:r>
      <w:r w:rsidR="00B73454" w:rsidRPr="00926164">
        <w:instrText>number</w:instrText>
      </w:r>
      <w:r w:rsidR="009037DA">
        <w:instrText xml:space="preserve"> </w:instrText>
      </w:r>
      <w:r w:rsidR="00B73454" w:rsidRPr="00926164">
        <w:instrText>data</w:instrText>
      </w:r>
      <w:r w:rsidR="009037DA">
        <w:instrText xml:space="preserve"> </w:instrText>
      </w:r>
      <w:r w:rsidR="00B73454" w:rsidRPr="00926164">
        <w:instrText>types"</w:instrText>
      </w:r>
      <w:r w:rsidRPr="00926164">
        <w:fldChar w:fldCharType="end"/>
      </w:r>
      <w:r w:rsidR="00B73454" w:rsidRPr="00926164">
        <w:t>Two</w:t>
      </w:r>
      <w:r w:rsidR="009037DA">
        <w:t xml:space="preserve"> </w:t>
      </w:r>
      <w:r w:rsidR="00B73454" w:rsidRPr="00926164">
        <w:t>of</w:t>
      </w:r>
      <w:r w:rsidR="009037DA">
        <w:t xml:space="preserve"> </w:t>
      </w:r>
      <w:r w:rsidR="00B73454" w:rsidRPr="00926164">
        <w:t>the</w:t>
      </w:r>
      <w:r w:rsidR="009037DA">
        <w:t xml:space="preserve"> </w:t>
      </w:r>
      <w:r w:rsidR="00B73454" w:rsidRPr="00926164">
        <w:t>data</w:t>
      </w:r>
      <w:r w:rsidR="009037DA">
        <w:t xml:space="preserve"> </w:t>
      </w:r>
      <w:r w:rsidR="00B73454" w:rsidRPr="00926164">
        <w:t>types</w:t>
      </w:r>
      <w:r w:rsidR="009037DA">
        <w:t xml:space="preserve"> </w:t>
      </w:r>
      <w:r w:rsidR="00B73454" w:rsidRPr="00926164">
        <w:t>supported</w:t>
      </w:r>
      <w:r w:rsidR="009037DA">
        <w:t xml:space="preserve"> </w:t>
      </w:r>
      <w:r w:rsidR="00B73454" w:rsidRPr="00926164">
        <w:t>by</w:t>
      </w:r>
      <w:r w:rsidR="009037DA">
        <w:t xml:space="preserve"> </w:t>
      </w:r>
      <w:r w:rsidR="00B73454" w:rsidRPr="00926164">
        <w:t>Microsoft</w:t>
      </w:r>
      <w:r w:rsidR="009037DA">
        <w:t xml:space="preserve"> </w:t>
      </w:r>
      <w:r w:rsidR="00B73454" w:rsidRPr="00926164">
        <w:t>Access</w:t>
      </w:r>
      <w:r w:rsidR="009037DA">
        <w:t xml:space="preserve"> </w:t>
      </w:r>
      <w:r w:rsidR="00B73454" w:rsidRPr="00926164">
        <w:t>are</w:t>
      </w:r>
      <w:r w:rsidR="009037DA">
        <w:t xml:space="preserve"> </w:t>
      </w:r>
      <w:r w:rsidR="00B73454" w:rsidRPr="00926164">
        <w:t>Currency</w:t>
      </w:r>
      <w:r w:rsidR="009037DA">
        <w:t xml:space="preserve"> </w:t>
      </w:r>
      <w:r w:rsidR="00B73454" w:rsidRPr="00926164">
        <w:t>and</w:t>
      </w:r>
      <w:r w:rsidR="009037DA">
        <w:t xml:space="preserve"> </w:t>
      </w:r>
      <w:r w:rsidR="00B73454" w:rsidRPr="00926164">
        <w:t>Number.</w:t>
      </w:r>
      <w:r w:rsidR="009037DA">
        <w:t xml:space="preserve">  </w:t>
      </w:r>
      <w:r w:rsidR="00B73454" w:rsidRPr="00926164">
        <w:t>The</w:t>
      </w:r>
      <w:r w:rsidR="009037DA">
        <w:t xml:space="preserve"> </w:t>
      </w:r>
      <w:r w:rsidR="00B73454" w:rsidRPr="00926164">
        <w:t>Number</w:t>
      </w:r>
      <w:r w:rsidR="009037DA">
        <w:t xml:space="preserve"> </w:t>
      </w:r>
      <w:r w:rsidR="00B73454" w:rsidRPr="00926164">
        <w:t>data</w:t>
      </w:r>
      <w:r w:rsidR="009037DA">
        <w:t xml:space="preserve"> </w:t>
      </w:r>
      <w:r w:rsidR="00B73454" w:rsidRPr="00926164">
        <w:t>type</w:t>
      </w:r>
      <w:r w:rsidR="009037DA">
        <w:t xml:space="preserve"> </w:t>
      </w:r>
      <w:r w:rsidR="00B73454" w:rsidRPr="00926164">
        <w:t>allows</w:t>
      </w:r>
      <w:r w:rsidR="009037DA">
        <w:t xml:space="preserve"> </w:t>
      </w:r>
      <w:r w:rsidR="00B73454" w:rsidRPr="00926164">
        <w:t>you</w:t>
      </w:r>
      <w:r w:rsidR="009037DA">
        <w:t xml:space="preserve"> </w:t>
      </w:r>
      <w:r w:rsidR="00B73454" w:rsidRPr="00926164">
        <w:t>select</w:t>
      </w:r>
      <w:r w:rsidR="009037DA">
        <w:t xml:space="preserve"> </w:t>
      </w:r>
      <w:r w:rsidR="00B73454" w:rsidRPr="00926164">
        <w:t>a</w:t>
      </w:r>
      <w:r w:rsidR="009037DA">
        <w:t xml:space="preserve"> </w:t>
      </w:r>
      <w:r w:rsidR="00B73454" w:rsidRPr="00926164">
        <w:t>Field</w:t>
      </w:r>
      <w:r w:rsidR="009037DA">
        <w:t xml:space="preserve"> </w:t>
      </w:r>
      <w:r w:rsidR="00B73454" w:rsidRPr="00926164">
        <w:t>Size</w:t>
      </w:r>
      <w:r w:rsidR="009037DA">
        <w:t xml:space="preserve"> </w:t>
      </w:r>
      <w:r w:rsidR="00B73454" w:rsidRPr="00926164">
        <w:t>which</w:t>
      </w:r>
      <w:r w:rsidR="009037DA">
        <w:t xml:space="preserve"> </w:t>
      </w:r>
      <w:r w:rsidR="00B73454" w:rsidRPr="00926164">
        <w:t>can</w:t>
      </w:r>
      <w:r w:rsidR="009037DA">
        <w:t xml:space="preserve"> </w:t>
      </w:r>
      <w:r w:rsidR="00B73454" w:rsidRPr="00926164">
        <w:t>be</w:t>
      </w:r>
      <w:r w:rsidR="009037DA">
        <w:t xml:space="preserve"> </w:t>
      </w:r>
      <w:r w:rsidR="00B73454" w:rsidRPr="00926164">
        <w:t>a</w:t>
      </w:r>
      <w:r w:rsidR="009037DA">
        <w:t xml:space="preserve"> </w:t>
      </w:r>
      <w:r w:rsidR="00B73454" w:rsidRPr="00926164">
        <w:t>Byte,</w:t>
      </w:r>
      <w:r w:rsidR="009037DA">
        <w:t xml:space="preserve"> </w:t>
      </w:r>
      <w:r w:rsidR="00B73454" w:rsidRPr="00926164">
        <w:t>an</w:t>
      </w:r>
      <w:r w:rsidR="009037DA">
        <w:t xml:space="preserve"> </w:t>
      </w:r>
      <w:r w:rsidR="00B73454" w:rsidRPr="00926164">
        <w:t>Integer,</w:t>
      </w:r>
      <w:r w:rsidR="009037DA">
        <w:t xml:space="preserve"> </w:t>
      </w:r>
      <w:r w:rsidR="00B73454" w:rsidRPr="00926164">
        <w:t>a</w:t>
      </w:r>
      <w:r w:rsidR="009037DA">
        <w:t xml:space="preserve"> </w:t>
      </w:r>
      <w:r w:rsidR="00B73454" w:rsidRPr="00926164">
        <w:t>Long</w:t>
      </w:r>
      <w:r w:rsidR="009037DA">
        <w:t xml:space="preserve"> </w:t>
      </w:r>
      <w:r w:rsidR="00B73454" w:rsidRPr="00926164">
        <w:t>Integer,</w:t>
      </w:r>
      <w:r w:rsidR="009037DA">
        <w:t xml:space="preserve"> </w:t>
      </w:r>
      <w:r w:rsidR="00B73454" w:rsidRPr="00926164">
        <w:t>a</w:t>
      </w:r>
      <w:r w:rsidR="009037DA">
        <w:t xml:space="preserve"> </w:t>
      </w:r>
      <w:r w:rsidR="00B73454" w:rsidRPr="00926164">
        <w:t>Decimal,</w:t>
      </w:r>
      <w:r w:rsidR="009037DA">
        <w:t xml:space="preserve"> </w:t>
      </w:r>
      <w:r w:rsidR="00B73454" w:rsidRPr="00926164">
        <w:t>etc.</w:t>
      </w:r>
      <w:r w:rsidR="009037DA">
        <w:t xml:space="preserve">  </w:t>
      </w:r>
      <w:r w:rsidR="00B73454" w:rsidRPr="00926164">
        <w:t>The</w:t>
      </w:r>
      <w:r w:rsidR="009037DA">
        <w:t xml:space="preserve"> </w:t>
      </w:r>
      <w:r w:rsidR="00B73454" w:rsidRPr="00926164">
        <w:t>Currency</w:t>
      </w:r>
      <w:r w:rsidR="009037DA">
        <w:t xml:space="preserve"> </w:t>
      </w:r>
      <w:r w:rsidR="00B73454" w:rsidRPr="00926164">
        <w:t>data</w:t>
      </w:r>
      <w:r w:rsidR="009037DA">
        <w:t xml:space="preserve"> </w:t>
      </w:r>
      <w:r w:rsidR="00B73454" w:rsidRPr="00926164">
        <w:t>type</w:t>
      </w:r>
      <w:r w:rsidR="009037DA">
        <w:t xml:space="preserve"> </w:t>
      </w:r>
      <w:r w:rsidR="00B73454" w:rsidRPr="00926164">
        <w:t>does</w:t>
      </w:r>
      <w:r w:rsidR="009037DA">
        <w:t xml:space="preserve"> </w:t>
      </w:r>
      <w:r w:rsidR="00B73454" w:rsidRPr="00926164">
        <w:t>not</w:t>
      </w:r>
      <w:r w:rsidR="009037DA">
        <w:t xml:space="preserve"> </w:t>
      </w:r>
      <w:r w:rsidR="00B73454" w:rsidRPr="00926164">
        <w:t>allow</w:t>
      </w:r>
      <w:r w:rsidR="009037DA">
        <w:t xml:space="preserve"> </w:t>
      </w:r>
      <w:r w:rsidR="00B73454" w:rsidRPr="00926164">
        <w:t>you</w:t>
      </w:r>
      <w:r w:rsidR="009037DA">
        <w:t xml:space="preserve"> </w:t>
      </w:r>
      <w:r w:rsidR="00B73454" w:rsidRPr="00926164">
        <w:t>to</w:t>
      </w:r>
      <w:r w:rsidR="009037DA">
        <w:t xml:space="preserve"> </w:t>
      </w:r>
      <w:r w:rsidR="00B73454" w:rsidRPr="00926164">
        <w:t>select</w:t>
      </w:r>
      <w:r w:rsidR="009037DA">
        <w:t xml:space="preserve"> </w:t>
      </w:r>
      <w:r w:rsidR="00B73454" w:rsidRPr="00926164">
        <w:t>a</w:t>
      </w:r>
      <w:r w:rsidR="009037DA">
        <w:t xml:space="preserve"> </w:t>
      </w:r>
      <w:r w:rsidR="00B73454" w:rsidRPr="00926164">
        <w:t>Field</w:t>
      </w:r>
      <w:r w:rsidR="009037DA">
        <w:t xml:space="preserve"> </w:t>
      </w:r>
      <w:r w:rsidR="00B73454" w:rsidRPr="00926164">
        <w:t>Size.</w:t>
      </w:r>
    </w:p>
    <w:p w:rsidR="00B73454" w:rsidRPr="00926164" w:rsidRDefault="00B73454" w:rsidP="00926164">
      <w:r w:rsidRPr="00926164">
        <w:t>Both</w:t>
      </w:r>
      <w:r w:rsidR="009037DA">
        <w:t xml:space="preserve"> </w:t>
      </w:r>
      <w:r w:rsidRPr="00926164">
        <w:t>Currency</w:t>
      </w:r>
      <w:r w:rsidR="009037DA">
        <w:t xml:space="preserve"> </w:t>
      </w:r>
      <w:r w:rsidRPr="00926164">
        <w:t>and</w:t>
      </w:r>
      <w:r w:rsidR="009037DA">
        <w:t xml:space="preserve"> </w:t>
      </w:r>
      <w:r w:rsidRPr="00926164">
        <w:t>Number</w:t>
      </w:r>
      <w:r w:rsidR="009037DA">
        <w:t xml:space="preserve"> </w:t>
      </w:r>
      <w:r w:rsidRPr="00926164">
        <w:t>allow</w:t>
      </w:r>
      <w:r w:rsidR="009037DA">
        <w:t xml:space="preserve"> </w:t>
      </w:r>
      <w:r w:rsidRPr="00926164">
        <w:t>you</w:t>
      </w:r>
      <w:r w:rsidR="009037DA">
        <w:t xml:space="preserve"> </w:t>
      </w:r>
      <w:r w:rsidRPr="00926164">
        <w:t>to</w:t>
      </w:r>
      <w:r w:rsidR="009037DA">
        <w:t xml:space="preserve"> </w:t>
      </w:r>
      <w:r w:rsidRPr="00926164">
        <w:t>select</w:t>
      </w:r>
      <w:r w:rsidR="009037DA">
        <w:t xml:space="preserve"> </w:t>
      </w:r>
      <w:r w:rsidRPr="00926164">
        <w:t>a</w:t>
      </w:r>
      <w:r w:rsidR="009037DA">
        <w:t xml:space="preserve"> </w:t>
      </w:r>
      <w:r w:rsidRPr="00926164">
        <w:t>display</w:t>
      </w:r>
      <w:r w:rsidR="009037DA">
        <w:t xml:space="preserve"> </w:t>
      </w:r>
      <w:r w:rsidRPr="00926164">
        <w:t>format</w:t>
      </w:r>
      <w:r w:rsidR="009037DA">
        <w:t xml:space="preserve"> </w:t>
      </w:r>
      <w:r w:rsidRPr="00926164">
        <w:t>in</w:t>
      </w:r>
      <w:r w:rsidR="009037DA">
        <w:t xml:space="preserve"> </w:t>
      </w:r>
      <w:r w:rsidRPr="00926164">
        <w:t>Microsoft</w:t>
      </w:r>
      <w:r w:rsidR="009037DA">
        <w:t xml:space="preserve"> </w:t>
      </w:r>
      <w:r w:rsidRPr="00926164">
        <w:t>Access.</w:t>
      </w:r>
      <w:r w:rsidR="009037DA">
        <w:t xml:space="preserve">  </w:t>
      </w:r>
      <w:r w:rsidRPr="00926164">
        <w:t>One</w:t>
      </w:r>
      <w:r w:rsidR="009037DA">
        <w:t xml:space="preserve"> </w:t>
      </w:r>
      <w:r w:rsidRPr="00926164">
        <w:t>of</w:t>
      </w:r>
      <w:r w:rsidR="009037DA">
        <w:t xml:space="preserve"> </w:t>
      </w:r>
      <w:r w:rsidRPr="00926164">
        <w:t>the</w:t>
      </w:r>
      <w:r w:rsidR="009037DA">
        <w:t xml:space="preserve"> </w:t>
      </w:r>
      <w:r w:rsidRPr="00926164">
        <w:t>possible</w:t>
      </w:r>
      <w:r w:rsidR="009037DA">
        <w:t xml:space="preserve"> </w:t>
      </w:r>
      <w:r w:rsidRPr="00926164">
        <w:t>display</w:t>
      </w:r>
      <w:r w:rsidR="009037DA">
        <w:t xml:space="preserve"> </w:t>
      </w:r>
      <w:r w:rsidRPr="00926164">
        <w:t>formats</w:t>
      </w:r>
      <w:r w:rsidR="009037DA">
        <w:t xml:space="preserve"> </w:t>
      </w:r>
      <w:r w:rsidRPr="00926164">
        <w:t>is</w:t>
      </w:r>
      <w:r w:rsidR="009037DA">
        <w:t xml:space="preserve"> </w:t>
      </w:r>
      <w:r w:rsidRPr="00926164">
        <w:t>called</w:t>
      </w:r>
      <w:r w:rsidR="009037DA">
        <w:t xml:space="preserve"> </w:t>
      </w:r>
      <w:r w:rsidRPr="00926164">
        <w:t>Currency,</w:t>
      </w:r>
      <w:r w:rsidR="009037DA">
        <w:t xml:space="preserve"> </w:t>
      </w:r>
      <w:r w:rsidRPr="00926164">
        <w:t>which</w:t>
      </w:r>
      <w:r w:rsidR="009037DA">
        <w:t xml:space="preserve"> </w:t>
      </w:r>
      <w:r w:rsidRPr="00926164">
        <w:t>can</w:t>
      </w:r>
      <w:r w:rsidR="009037DA">
        <w:t xml:space="preserve"> </w:t>
      </w:r>
      <w:r w:rsidRPr="00926164">
        <w:t>be</w:t>
      </w:r>
      <w:r w:rsidR="009037DA">
        <w:t xml:space="preserve"> </w:t>
      </w:r>
      <w:r w:rsidRPr="00926164">
        <w:t>confused</w:t>
      </w:r>
      <w:r w:rsidR="009037DA">
        <w:t xml:space="preserve"> </w:t>
      </w:r>
      <w:r w:rsidRPr="00926164">
        <w:t>with</w:t>
      </w:r>
      <w:r w:rsidR="009037DA">
        <w:t xml:space="preserve"> </w:t>
      </w:r>
      <w:r w:rsidRPr="00926164">
        <w:t>the</w:t>
      </w:r>
      <w:r w:rsidR="009037DA">
        <w:t xml:space="preserve"> </w:t>
      </w:r>
      <w:r w:rsidRPr="00926164">
        <w:t>Currency</w:t>
      </w:r>
      <w:r w:rsidR="009037DA">
        <w:t xml:space="preserve"> </w:t>
      </w:r>
      <w:r w:rsidRPr="00926164">
        <w:t>data</w:t>
      </w:r>
      <w:r w:rsidR="009037DA">
        <w:t xml:space="preserve"> </w:t>
      </w:r>
      <w:r w:rsidRPr="00926164">
        <w:t>type.</w:t>
      </w:r>
      <w:r w:rsidR="009037DA">
        <w:t xml:space="preserve">  </w:t>
      </w:r>
      <w:r w:rsidRPr="00926164">
        <w:t>For</w:t>
      </w:r>
      <w:r w:rsidR="009037DA">
        <w:t xml:space="preserve"> </w:t>
      </w:r>
      <w:r w:rsidRPr="00926164">
        <w:t>example,</w:t>
      </w:r>
      <w:r w:rsidR="009037DA">
        <w:t xml:space="preserve"> </w:t>
      </w:r>
      <w:r w:rsidRPr="00926164">
        <w:t>you</w:t>
      </w:r>
      <w:r w:rsidR="009037DA">
        <w:t xml:space="preserve"> </w:t>
      </w:r>
      <w:r w:rsidRPr="00926164">
        <w:t>can</w:t>
      </w:r>
      <w:r w:rsidR="009037DA">
        <w:t xml:space="preserve"> </w:t>
      </w:r>
      <w:r w:rsidRPr="00926164">
        <w:t>have</w:t>
      </w:r>
      <w:r w:rsidR="009037DA">
        <w:t xml:space="preserve"> </w:t>
      </w:r>
      <w:r w:rsidRPr="00926164">
        <w:t>a</w:t>
      </w:r>
      <w:r w:rsidR="009037DA">
        <w:t xml:space="preserve"> </w:t>
      </w:r>
      <w:r w:rsidRPr="00926164">
        <w:t>Number/Byte</w:t>
      </w:r>
      <w:r w:rsidR="009037DA">
        <w:t xml:space="preserve"> </w:t>
      </w:r>
      <w:r w:rsidRPr="00926164">
        <w:t>field</w:t>
      </w:r>
      <w:r w:rsidR="009037DA">
        <w:t xml:space="preserve"> </w:t>
      </w:r>
      <w:r w:rsidRPr="00926164">
        <w:t>with</w:t>
      </w:r>
      <w:r w:rsidR="009037DA">
        <w:t xml:space="preserve"> </w:t>
      </w:r>
      <w:r w:rsidRPr="00926164">
        <w:t>a</w:t>
      </w:r>
      <w:r w:rsidR="009037DA">
        <w:t xml:space="preserve"> </w:t>
      </w:r>
      <w:r w:rsidRPr="00926164">
        <w:t>Currency</w:t>
      </w:r>
      <w:r w:rsidR="009037DA">
        <w:t xml:space="preserve"> </w:t>
      </w:r>
      <w:r w:rsidRPr="00926164">
        <w:t>display</w:t>
      </w:r>
      <w:r w:rsidR="009037DA">
        <w:t xml:space="preserve"> </w:t>
      </w:r>
      <w:r w:rsidRPr="00926164">
        <w:t>format,</w:t>
      </w:r>
      <w:r w:rsidR="009037DA">
        <w:t xml:space="preserve"> </w:t>
      </w:r>
      <w:r w:rsidRPr="00926164">
        <w:t>and</w:t>
      </w:r>
      <w:r w:rsidR="009037DA">
        <w:t xml:space="preserve"> </w:t>
      </w:r>
      <w:r w:rsidRPr="00926164">
        <w:t>you</w:t>
      </w:r>
      <w:r w:rsidR="009037DA">
        <w:t xml:space="preserve"> </w:t>
      </w:r>
      <w:r w:rsidRPr="00926164">
        <w:t>can</w:t>
      </w:r>
      <w:r w:rsidR="009037DA">
        <w:t xml:space="preserve"> </w:t>
      </w:r>
      <w:r w:rsidRPr="00926164">
        <w:t>also</w:t>
      </w:r>
      <w:r w:rsidR="009037DA">
        <w:t xml:space="preserve"> </w:t>
      </w:r>
      <w:r w:rsidRPr="00926164">
        <w:t>have</w:t>
      </w:r>
      <w:r w:rsidR="009037DA">
        <w:t xml:space="preserve"> </w:t>
      </w:r>
      <w:r w:rsidRPr="00926164">
        <w:t>a</w:t>
      </w:r>
      <w:r w:rsidR="009037DA">
        <w:t xml:space="preserve"> </w:t>
      </w:r>
      <w:r w:rsidRPr="00926164">
        <w:t>Currency</w:t>
      </w:r>
      <w:r w:rsidR="009037DA">
        <w:t xml:space="preserve"> </w:t>
      </w:r>
      <w:r w:rsidRPr="00926164">
        <w:t>field</w:t>
      </w:r>
      <w:r w:rsidR="009037DA">
        <w:t xml:space="preserve"> </w:t>
      </w:r>
      <w:r w:rsidRPr="00926164">
        <w:t>with</w:t>
      </w:r>
      <w:r w:rsidR="009037DA">
        <w:t xml:space="preserve"> </w:t>
      </w:r>
      <w:r w:rsidRPr="00926164">
        <w:t>a</w:t>
      </w:r>
      <w:r w:rsidR="009037DA">
        <w:t xml:space="preserve"> </w:t>
      </w:r>
      <w:r w:rsidRPr="00926164">
        <w:t>Currency</w:t>
      </w:r>
      <w:r w:rsidR="009037DA">
        <w:t xml:space="preserve"> </w:t>
      </w:r>
      <w:r w:rsidRPr="00926164">
        <w:t>display</w:t>
      </w:r>
      <w:r w:rsidR="009037DA">
        <w:t xml:space="preserve"> </w:t>
      </w:r>
      <w:r w:rsidRPr="00926164">
        <w:t>format.</w:t>
      </w:r>
    </w:p>
    <w:p w:rsidR="00B73454" w:rsidRPr="00926164" w:rsidRDefault="00EC1FEF" w:rsidP="00926164">
      <w:r w:rsidRPr="00926164">
        <w:t>When</w:t>
      </w:r>
      <w:r w:rsidR="009037DA">
        <w:t xml:space="preserve"> </w:t>
      </w:r>
      <w:r w:rsidRPr="00926164">
        <w:t>initially</w:t>
      </w:r>
      <w:r w:rsidR="009037DA">
        <w:t xml:space="preserve"> </w:t>
      </w:r>
      <w:r w:rsidRPr="00926164">
        <w:t>reading</w:t>
      </w:r>
      <w:r w:rsidR="009037DA">
        <w:t xml:space="preserve"> </w:t>
      </w:r>
      <w:r w:rsidRPr="00926164">
        <w:t>your</w:t>
      </w:r>
      <w:r w:rsidR="009037DA">
        <w:t xml:space="preserve"> </w:t>
      </w:r>
      <w:r w:rsidRPr="00926164">
        <w:t>database,</w:t>
      </w:r>
      <w:r w:rsidR="009037DA">
        <w:t xml:space="preserve"> </w:t>
      </w:r>
      <w:r w:rsidR="00B73454" w:rsidRPr="00926164">
        <w:t>Iron</w:t>
      </w:r>
      <w:r w:rsidR="009037DA">
        <w:t xml:space="preserve"> </w:t>
      </w:r>
      <w:r w:rsidR="00B73454" w:rsidRPr="00926164">
        <w:t>Speed</w:t>
      </w:r>
      <w:r w:rsidR="009037DA">
        <w:t xml:space="preserve"> </w:t>
      </w:r>
      <w:r w:rsidR="00B73454" w:rsidRPr="00926164">
        <w:t>Designer</w:t>
      </w:r>
      <w:r w:rsidR="009037DA">
        <w:t xml:space="preserve"> </w:t>
      </w:r>
      <w:r w:rsidRPr="00926164">
        <w:t>sets</w:t>
      </w:r>
      <w:r w:rsidR="009037DA">
        <w:t xml:space="preserve"> </w:t>
      </w:r>
      <w:r w:rsidR="00B73454" w:rsidRPr="00926164">
        <w:t>the</w:t>
      </w:r>
      <w:r w:rsidR="009037DA">
        <w:t xml:space="preserve"> </w:t>
      </w:r>
      <w:r w:rsidR="00B73454" w:rsidRPr="00926164">
        <w:t>Iron</w:t>
      </w:r>
      <w:r w:rsidR="009037DA">
        <w:t xml:space="preserve"> </w:t>
      </w:r>
      <w:r w:rsidR="00B73454" w:rsidRPr="00926164">
        <w:t>Speed</w:t>
      </w:r>
      <w:r w:rsidR="009037DA">
        <w:t xml:space="preserve"> </w:t>
      </w:r>
      <w:r w:rsidR="00B73454" w:rsidRPr="00926164">
        <w:t>field</w:t>
      </w:r>
      <w:r w:rsidR="009037DA">
        <w:t xml:space="preserve"> </w:t>
      </w:r>
      <w:r w:rsidR="00B73454" w:rsidRPr="00926164">
        <w:t>validation</w:t>
      </w:r>
      <w:r w:rsidR="009037DA">
        <w:t xml:space="preserve"> </w:t>
      </w:r>
      <w:r w:rsidR="00B73454" w:rsidRPr="00926164">
        <w:t>types</w:t>
      </w:r>
      <w:r w:rsidR="009037DA">
        <w:t xml:space="preserve"> </w:t>
      </w:r>
      <w:r w:rsidR="00B73454" w:rsidRPr="00926164">
        <w:t>based</w:t>
      </w:r>
      <w:r w:rsidR="009037DA">
        <w:t xml:space="preserve"> </w:t>
      </w:r>
      <w:r w:rsidR="00B73454" w:rsidRPr="00926164">
        <w:t>on</w:t>
      </w:r>
      <w:r w:rsidR="009037DA">
        <w:t xml:space="preserve"> </w:t>
      </w:r>
      <w:r w:rsidRPr="00926164">
        <w:t>the</w:t>
      </w:r>
      <w:r w:rsidR="009037DA">
        <w:t xml:space="preserve"> </w:t>
      </w:r>
      <w:r w:rsidRPr="00926164">
        <w:t>Microsoft</w:t>
      </w:r>
      <w:r w:rsidR="009037DA">
        <w:t xml:space="preserve"> </w:t>
      </w:r>
      <w:r w:rsidRPr="00926164">
        <w:t>Access</w:t>
      </w:r>
      <w:r w:rsidR="009037DA">
        <w:t xml:space="preserve"> </w:t>
      </w:r>
      <w:r w:rsidR="00B73454" w:rsidRPr="00926164">
        <w:t>data</w:t>
      </w:r>
      <w:r w:rsidR="009037DA">
        <w:t xml:space="preserve"> </w:t>
      </w:r>
      <w:r w:rsidR="00B73454" w:rsidRPr="00926164">
        <w:t>type</w:t>
      </w:r>
      <w:r w:rsidR="009037DA">
        <w:t xml:space="preserve"> </w:t>
      </w:r>
      <w:r w:rsidR="00B73454" w:rsidRPr="00926164">
        <w:t>and</w:t>
      </w:r>
      <w:r w:rsidR="009037DA">
        <w:t xml:space="preserve"> </w:t>
      </w:r>
      <w:r w:rsidR="00B73454" w:rsidRPr="00926164">
        <w:t>not</w:t>
      </w:r>
      <w:r w:rsidR="009037DA">
        <w:t xml:space="preserve"> </w:t>
      </w:r>
      <w:r w:rsidR="00B73454" w:rsidRPr="00926164">
        <w:t>based</w:t>
      </w:r>
      <w:r w:rsidR="009037DA">
        <w:t xml:space="preserve"> </w:t>
      </w:r>
      <w:r w:rsidR="00B73454" w:rsidRPr="00926164">
        <w:t>on</w:t>
      </w:r>
      <w:r w:rsidR="009037DA">
        <w:t xml:space="preserve"> </w:t>
      </w:r>
      <w:r w:rsidR="00B73454" w:rsidRPr="00926164">
        <w:t>display</w:t>
      </w:r>
      <w:r w:rsidR="009037DA">
        <w:t xml:space="preserve"> </w:t>
      </w:r>
      <w:r w:rsidR="00B73454" w:rsidRPr="00926164">
        <w:t>format.</w:t>
      </w:r>
    </w:p>
    <w:p w:rsidR="00B73454" w:rsidRPr="00A93DB4" w:rsidRDefault="00B73454" w:rsidP="00475C7A">
      <w:pPr>
        <w:numPr>
          <w:ilvl w:val="0"/>
          <w:numId w:val="24"/>
        </w:numPr>
      </w:pPr>
      <w:r w:rsidRPr="00A93DB4">
        <w:t>Iron</w:t>
      </w:r>
      <w:r w:rsidR="009037DA">
        <w:t xml:space="preserve"> </w:t>
      </w:r>
      <w:r w:rsidRPr="00A93DB4">
        <w:t>Speed</w:t>
      </w:r>
      <w:r w:rsidR="009037DA">
        <w:t xml:space="preserve"> </w:t>
      </w:r>
      <w:r w:rsidRPr="00A93DB4">
        <w:t>Designer</w:t>
      </w:r>
      <w:r w:rsidR="009037DA">
        <w:t xml:space="preserve"> </w:t>
      </w:r>
      <w:r w:rsidRPr="00A93DB4">
        <w:t>maps</w:t>
      </w:r>
      <w:r w:rsidR="009037DA">
        <w:t xml:space="preserve"> </w:t>
      </w:r>
      <w:r w:rsidRPr="00A93DB4">
        <w:t>all</w:t>
      </w:r>
      <w:r w:rsidR="009037DA">
        <w:t xml:space="preserve"> </w:t>
      </w:r>
      <w:r w:rsidRPr="00A93DB4">
        <w:t>Microsoft</w:t>
      </w:r>
      <w:r w:rsidR="009037DA">
        <w:t xml:space="preserve"> </w:t>
      </w:r>
      <w:r w:rsidRPr="00A93DB4">
        <w:t>Access</w:t>
      </w:r>
      <w:r w:rsidR="009037DA">
        <w:t xml:space="preserve"> </w:t>
      </w:r>
      <w:r w:rsidRPr="00A93DB4">
        <w:t>“Number”</w:t>
      </w:r>
      <w:r w:rsidR="009037DA">
        <w:t xml:space="preserve"> </w:t>
      </w:r>
      <w:r w:rsidR="00EC1FEF" w:rsidRPr="00A93DB4">
        <w:t>fields</w:t>
      </w:r>
      <w:r w:rsidR="009037DA">
        <w:t xml:space="preserve"> </w:t>
      </w:r>
      <w:r w:rsidRPr="00A93DB4">
        <w:t>(Byte,</w:t>
      </w:r>
      <w:r w:rsidR="009037DA">
        <w:t xml:space="preserve"> </w:t>
      </w:r>
      <w:r w:rsidRPr="00A93DB4">
        <w:t>Integer,</w:t>
      </w:r>
      <w:r w:rsidR="009037DA">
        <w:t xml:space="preserve"> </w:t>
      </w:r>
      <w:r w:rsidRPr="00A93DB4">
        <w:t>Long</w:t>
      </w:r>
      <w:r w:rsidR="009037DA">
        <w:t xml:space="preserve"> </w:t>
      </w:r>
      <w:r w:rsidRPr="00A93DB4">
        <w:t>Integer,</w:t>
      </w:r>
      <w:r w:rsidR="009037DA">
        <w:t xml:space="preserve"> </w:t>
      </w:r>
      <w:r w:rsidRPr="00A93DB4">
        <w:t>etc.)</w:t>
      </w:r>
      <w:r w:rsidR="009037DA">
        <w:t xml:space="preserve"> </w:t>
      </w:r>
      <w:r w:rsidRPr="00A93DB4">
        <w:t>to</w:t>
      </w:r>
      <w:r w:rsidR="009037DA">
        <w:t xml:space="preserve"> </w:t>
      </w:r>
      <w:r w:rsidRPr="00A93DB4">
        <w:t>the</w:t>
      </w:r>
      <w:r w:rsidR="009037DA">
        <w:t xml:space="preserve"> </w:t>
      </w:r>
      <w:r w:rsidRPr="00A93DB4">
        <w:t>Iron</w:t>
      </w:r>
      <w:r w:rsidR="009037DA">
        <w:t xml:space="preserve"> </w:t>
      </w:r>
      <w:r w:rsidRPr="00A93DB4">
        <w:t>Speed</w:t>
      </w:r>
      <w:r w:rsidR="009037DA">
        <w:t xml:space="preserve"> </w:t>
      </w:r>
      <w:r w:rsidRPr="00A93DB4">
        <w:t>Designer</w:t>
      </w:r>
      <w:r w:rsidR="009037DA">
        <w:t xml:space="preserve"> </w:t>
      </w:r>
      <w:r w:rsidRPr="00A93DB4">
        <w:t>“Number”</w:t>
      </w:r>
      <w:r w:rsidR="009037DA">
        <w:t xml:space="preserve"> </w:t>
      </w:r>
      <w:r w:rsidRPr="00A93DB4">
        <w:t>field</w:t>
      </w:r>
      <w:r w:rsidR="009037DA">
        <w:t xml:space="preserve"> </w:t>
      </w:r>
      <w:r w:rsidRPr="00A93DB4">
        <w:t>validation</w:t>
      </w:r>
      <w:r w:rsidR="009037DA">
        <w:t xml:space="preserve"> </w:t>
      </w:r>
      <w:r w:rsidRPr="00A93DB4">
        <w:t>type,</w:t>
      </w:r>
      <w:r w:rsidR="009037DA">
        <w:t xml:space="preserve"> </w:t>
      </w:r>
      <w:r w:rsidRPr="00A93DB4">
        <w:t>even</w:t>
      </w:r>
      <w:r w:rsidR="009037DA">
        <w:t xml:space="preserve"> </w:t>
      </w:r>
      <w:r w:rsidRPr="00A93DB4">
        <w:t>if</w:t>
      </w:r>
      <w:r w:rsidR="009037DA">
        <w:t xml:space="preserve"> </w:t>
      </w:r>
      <w:r w:rsidRPr="00A93DB4">
        <w:t>the</w:t>
      </w:r>
      <w:r w:rsidR="009037DA">
        <w:t xml:space="preserve"> </w:t>
      </w:r>
      <w:r w:rsidRPr="00A93DB4">
        <w:t>display</w:t>
      </w:r>
      <w:r w:rsidR="009037DA">
        <w:t xml:space="preserve"> </w:t>
      </w:r>
      <w:r w:rsidRPr="00A93DB4">
        <w:t>format</w:t>
      </w:r>
      <w:r w:rsidR="009037DA">
        <w:t xml:space="preserve"> </w:t>
      </w:r>
      <w:r w:rsidRPr="00A93DB4">
        <w:t>is</w:t>
      </w:r>
      <w:r w:rsidR="009037DA">
        <w:t xml:space="preserve"> </w:t>
      </w:r>
      <w:r w:rsidRPr="00A93DB4">
        <w:t>“Currency”.</w:t>
      </w:r>
    </w:p>
    <w:p w:rsidR="00B73454" w:rsidRDefault="00B73454" w:rsidP="00475C7A">
      <w:pPr>
        <w:numPr>
          <w:ilvl w:val="0"/>
          <w:numId w:val="24"/>
        </w:numPr>
      </w:pPr>
      <w:r w:rsidRPr="00A93DB4">
        <w:t>Iron</w:t>
      </w:r>
      <w:r w:rsidR="009037DA">
        <w:t xml:space="preserve"> </w:t>
      </w:r>
      <w:r w:rsidRPr="00A93DB4">
        <w:t>Speed</w:t>
      </w:r>
      <w:r w:rsidR="009037DA">
        <w:t xml:space="preserve"> </w:t>
      </w:r>
      <w:r w:rsidRPr="00A93DB4">
        <w:t>Designer</w:t>
      </w:r>
      <w:r w:rsidR="009037DA">
        <w:t xml:space="preserve"> </w:t>
      </w:r>
      <w:r w:rsidRPr="00A93DB4">
        <w:t>maps</w:t>
      </w:r>
      <w:r w:rsidR="009037DA">
        <w:t xml:space="preserve"> </w:t>
      </w:r>
      <w:r w:rsidRPr="00A93DB4">
        <w:t>the</w:t>
      </w:r>
      <w:r w:rsidR="009037DA">
        <w:t xml:space="preserve"> </w:t>
      </w:r>
      <w:r w:rsidRPr="00A93DB4">
        <w:t>Microsoft</w:t>
      </w:r>
      <w:r w:rsidR="009037DA">
        <w:t xml:space="preserve"> </w:t>
      </w:r>
      <w:r w:rsidRPr="00A93DB4">
        <w:t>Access</w:t>
      </w:r>
      <w:r w:rsidR="009037DA">
        <w:t xml:space="preserve"> </w:t>
      </w:r>
      <w:r w:rsidRPr="00A93DB4">
        <w:t>“Currency”</w:t>
      </w:r>
      <w:r w:rsidR="009037DA">
        <w:t xml:space="preserve"> </w:t>
      </w:r>
      <w:r w:rsidRPr="00A93DB4">
        <w:t>data</w:t>
      </w:r>
      <w:r w:rsidR="009037DA">
        <w:t xml:space="preserve"> </w:t>
      </w:r>
      <w:r w:rsidRPr="00A93DB4">
        <w:t>type</w:t>
      </w:r>
      <w:r w:rsidR="009037DA">
        <w:t xml:space="preserve"> </w:t>
      </w:r>
      <w:r w:rsidRPr="00A93DB4">
        <w:t>to</w:t>
      </w:r>
      <w:r w:rsidR="009037DA">
        <w:t xml:space="preserve"> </w:t>
      </w:r>
      <w:r w:rsidRPr="00A93DB4">
        <w:t>the</w:t>
      </w:r>
      <w:r w:rsidR="009037DA">
        <w:t xml:space="preserve"> </w:t>
      </w:r>
      <w:r w:rsidRPr="00A93DB4">
        <w:t>Iron</w:t>
      </w:r>
      <w:r w:rsidR="009037DA">
        <w:t xml:space="preserve"> </w:t>
      </w:r>
      <w:r w:rsidRPr="00A93DB4">
        <w:t>Speed</w:t>
      </w:r>
      <w:r w:rsidR="009037DA">
        <w:t xml:space="preserve"> </w:t>
      </w:r>
      <w:r w:rsidRPr="00A93DB4">
        <w:t>Designer</w:t>
      </w:r>
      <w:r w:rsidR="009037DA">
        <w:t xml:space="preserve"> </w:t>
      </w:r>
      <w:r w:rsidRPr="00A93DB4">
        <w:t>“Currency”</w:t>
      </w:r>
      <w:r w:rsidR="009037DA">
        <w:t xml:space="preserve"> </w:t>
      </w:r>
      <w:r w:rsidRPr="00A93DB4">
        <w:t>field</w:t>
      </w:r>
      <w:r w:rsidR="009037DA">
        <w:t xml:space="preserve"> </w:t>
      </w:r>
      <w:r w:rsidRPr="00A93DB4">
        <w:t>validation</w:t>
      </w:r>
      <w:r w:rsidR="009037DA">
        <w:t xml:space="preserve"> </w:t>
      </w:r>
      <w:r w:rsidRPr="00A93DB4">
        <w:t>type.</w:t>
      </w:r>
    </w:p>
    <w:p w:rsidR="00B74A85" w:rsidRDefault="00B74A85" w:rsidP="00B74A85">
      <w:pPr>
        <w:pStyle w:val="Heading5"/>
      </w:pPr>
      <w:r>
        <w:t>Currency</w:t>
      </w:r>
      <w:r w:rsidR="009037DA">
        <w:t xml:space="preserve"> </w:t>
      </w:r>
      <w:r>
        <w:t>field</w:t>
      </w:r>
      <w:r w:rsidR="009037DA">
        <w:t xml:space="preserve"> </w:t>
      </w:r>
      <w:r>
        <w:t>custom</w:t>
      </w:r>
      <w:r w:rsidR="009037DA">
        <w:t xml:space="preserve"> </w:t>
      </w:r>
      <w:r>
        <w:t>display</w:t>
      </w:r>
      <w:r w:rsidR="009037DA">
        <w:t xml:space="preserve"> </w:t>
      </w:r>
      <w:r>
        <w:t>formats</w:t>
      </w:r>
      <w:r w:rsidR="009037DA">
        <w:t xml:space="preserve"> </w:t>
      </w:r>
      <w:r>
        <w:t>in</w:t>
      </w:r>
      <w:r w:rsidR="009037DA">
        <w:t xml:space="preserve"> </w:t>
      </w:r>
      <w:r>
        <w:t>Microsoft</w:t>
      </w:r>
      <w:r w:rsidR="009037DA">
        <w:t xml:space="preserve"> </w:t>
      </w:r>
      <w:r>
        <w:t>Access</w:t>
      </w:r>
      <w:r w:rsidR="009037DA">
        <w:t xml:space="preserve"> </w:t>
      </w:r>
      <w:r>
        <w:t>2007</w:t>
      </w:r>
      <w:r w:rsidR="00531097">
        <w:t xml:space="preserve"> and 2010</w:t>
      </w:r>
    </w:p>
    <w:p w:rsidR="00B74A85" w:rsidRPr="00B74A85" w:rsidRDefault="00B74A85" w:rsidP="00B74A85">
      <w:r>
        <w:t>Iron</w:t>
      </w:r>
      <w:r w:rsidR="009037DA">
        <w:t xml:space="preserve"> </w:t>
      </w:r>
      <w:r>
        <w:t>Speed</w:t>
      </w:r>
      <w:r w:rsidR="009037DA">
        <w:t xml:space="preserve"> </w:t>
      </w:r>
      <w:r>
        <w:t>Designer</w:t>
      </w:r>
      <w:r w:rsidR="009037DA">
        <w:t xml:space="preserve"> </w:t>
      </w:r>
      <w:r>
        <w:t>does</w:t>
      </w:r>
      <w:r w:rsidR="009037DA">
        <w:t xml:space="preserve"> </w:t>
      </w:r>
      <w:r>
        <w:t>not</w:t>
      </w:r>
      <w:r w:rsidR="009037DA">
        <w:t xml:space="preserve"> </w:t>
      </w:r>
      <w:r>
        <w:t>use</w:t>
      </w:r>
      <w:r w:rsidR="009037DA">
        <w:t xml:space="preserve"> </w:t>
      </w:r>
      <w:r>
        <w:t>t</w:t>
      </w:r>
      <w:r w:rsidRPr="00B74A85">
        <w:t>he</w:t>
      </w:r>
      <w:r w:rsidR="009037DA">
        <w:t xml:space="preserve"> </w:t>
      </w:r>
      <w:r w:rsidRPr="00B74A85">
        <w:t>custom</w:t>
      </w:r>
      <w:r w:rsidR="009037DA">
        <w:t xml:space="preserve"> </w:t>
      </w:r>
      <w:r w:rsidRPr="00B74A85">
        <w:t>display</w:t>
      </w:r>
      <w:r w:rsidR="009037DA">
        <w:t xml:space="preserve"> </w:t>
      </w:r>
      <w:r w:rsidRPr="00B74A85">
        <w:t>formats</w:t>
      </w:r>
      <w:r w:rsidR="009037DA">
        <w:t xml:space="preserve"> </w:t>
      </w:r>
      <w:r w:rsidRPr="00B74A85">
        <w:t>in</w:t>
      </w:r>
      <w:r w:rsidR="009037DA">
        <w:t xml:space="preserve"> </w:t>
      </w:r>
      <w:r w:rsidRPr="00B74A85">
        <w:t>the</w:t>
      </w:r>
      <w:r w:rsidR="009037DA">
        <w:t xml:space="preserve"> </w:t>
      </w:r>
      <w:r w:rsidRPr="00B74A85">
        <w:t>currency</w:t>
      </w:r>
      <w:r w:rsidR="009037DA">
        <w:t xml:space="preserve"> </w:t>
      </w:r>
      <w:r w:rsidRPr="00B74A85">
        <w:t>fields</w:t>
      </w:r>
      <w:r w:rsidR="009037DA">
        <w:t xml:space="preserve"> </w:t>
      </w:r>
      <w:r w:rsidRPr="00B74A85">
        <w:t>of</w:t>
      </w:r>
      <w:r w:rsidR="009037DA">
        <w:t xml:space="preserve"> </w:t>
      </w:r>
      <w:r>
        <w:t>ACCDB</w:t>
      </w:r>
      <w:r w:rsidR="009037DA">
        <w:t xml:space="preserve"> </w:t>
      </w:r>
      <w:r>
        <w:t>files</w:t>
      </w:r>
      <w:r w:rsidRPr="00B74A85">
        <w:t>.</w:t>
      </w:r>
      <w:r w:rsidR="009037DA">
        <w:t xml:space="preserve">  </w:t>
      </w:r>
      <w:r>
        <w:t>Iron</w:t>
      </w:r>
      <w:r w:rsidR="009037DA">
        <w:t xml:space="preserve"> </w:t>
      </w:r>
      <w:r>
        <w:t>Speed</w:t>
      </w:r>
      <w:r w:rsidR="009037DA">
        <w:t xml:space="preserve"> </w:t>
      </w:r>
      <w:r w:rsidRPr="00B74A85">
        <w:t>Designer</w:t>
      </w:r>
      <w:r w:rsidR="009037DA">
        <w:t xml:space="preserve"> </w:t>
      </w:r>
      <w:r>
        <w:t>sets</w:t>
      </w:r>
      <w:r w:rsidR="009037DA">
        <w:t xml:space="preserve"> </w:t>
      </w:r>
      <w:r w:rsidRPr="00B74A85">
        <w:t>the</w:t>
      </w:r>
      <w:r w:rsidR="009037DA">
        <w:t xml:space="preserve"> </w:t>
      </w:r>
      <w:r w:rsidRPr="00B74A85">
        <w:t>display</w:t>
      </w:r>
      <w:r w:rsidR="009037DA">
        <w:t xml:space="preserve"> </w:t>
      </w:r>
      <w:r w:rsidRPr="00B74A85">
        <w:t>format</w:t>
      </w:r>
      <w:r w:rsidR="009037DA">
        <w:t xml:space="preserve"> </w:t>
      </w:r>
      <w:r w:rsidRPr="00B74A85">
        <w:t>to</w:t>
      </w:r>
      <w:r w:rsidR="009037DA">
        <w:t xml:space="preserve"> </w:t>
      </w:r>
      <w:r w:rsidRPr="00B74A85">
        <w:t>the</w:t>
      </w:r>
      <w:r w:rsidR="009037DA">
        <w:t xml:space="preserve"> </w:t>
      </w:r>
      <w:r>
        <w:t>application’s</w:t>
      </w:r>
      <w:r w:rsidR="009037DA">
        <w:t xml:space="preserve"> </w:t>
      </w:r>
      <w:r w:rsidRPr="00B74A85">
        <w:t>default</w:t>
      </w:r>
      <w:r w:rsidR="009037DA">
        <w:t xml:space="preserve"> </w:t>
      </w:r>
      <w:r w:rsidRPr="00B74A85">
        <w:t>display</w:t>
      </w:r>
      <w:r w:rsidR="009037DA">
        <w:t xml:space="preserve"> </w:t>
      </w:r>
      <w:r w:rsidRPr="00B74A85">
        <w:t>format</w:t>
      </w:r>
      <w:r>
        <w:t>.</w:t>
      </w:r>
    </w:p>
    <w:p w:rsidR="00073B8E" w:rsidRPr="00FF4CF3" w:rsidRDefault="00073B8E" w:rsidP="00073B8E">
      <w:pPr>
        <w:pStyle w:val="Heading5"/>
      </w:pPr>
      <w:r>
        <w:t>Hyperlink</w:t>
      </w:r>
      <w:r w:rsidR="009037DA">
        <w:t xml:space="preserve"> </w:t>
      </w:r>
      <w:r>
        <w:t>field</w:t>
      </w:r>
      <w:r w:rsidR="009037DA">
        <w:t xml:space="preserve"> </w:t>
      </w:r>
      <w:r>
        <w:t>li</w:t>
      </w:r>
      <w:r w:rsidRPr="00FF4CF3">
        <w:t>mitations</w:t>
      </w:r>
    </w:p>
    <w:p w:rsidR="00073B8E" w:rsidRPr="00926164" w:rsidRDefault="00073B8E" w:rsidP="00073B8E">
      <w:r w:rsidRPr="00926164">
        <w:fldChar w:fldCharType="begin"/>
      </w:r>
      <w:r w:rsidRPr="00926164">
        <w:instrText>xe</w:instrText>
      </w:r>
      <w:r w:rsidR="009037DA">
        <w:instrText xml:space="preserve"> </w:instrText>
      </w:r>
      <w:r w:rsidRPr="00926164">
        <w:instrText>"Hyperlink</w:instrText>
      </w:r>
      <w:r w:rsidR="009037DA">
        <w:instrText xml:space="preserve"> </w:instrText>
      </w:r>
      <w:r w:rsidRPr="00926164">
        <w:instrText>Field</w:instrText>
      </w:r>
      <w:r w:rsidR="009037DA">
        <w:instrText xml:space="preserve"> </w:instrText>
      </w:r>
      <w:r w:rsidRPr="00926164">
        <w:instrText>Limitations</w:instrText>
      </w:r>
      <w:r w:rsidR="009037DA">
        <w:instrText xml:space="preserve"> </w:instrText>
      </w:r>
      <w:r w:rsidRPr="00926164">
        <w:instrText>for</w:instrText>
      </w:r>
      <w:r w:rsidR="009037DA">
        <w:instrText xml:space="preserve"> </w:instrText>
      </w:r>
      <w:r w:rsidRPr="00926164">
        <w:instrText>Microsoft</w:instrText>
      </w:r>
      <w:r w:rsidR="009037DA">
        <w:instrText xml:space="preserve"> </w:instrText>
      </w:r>
      <w:r w:rsidRPr="00926164">
        <w:instrText>Access"</w:instrText>
      </w:r>
      <w:r w:rsidRPr="00926164">
        <w:fldChar w:fldCharType="end"/>
      </w:r>
      <w:r w:rsidRPr="00926164">
        <w:fldChar w:fldCharType="begin"/>
      </w:r>
      <w:r w:rsidRPr="00926164">
        <w:instrText>xe</w:instrText>
      </w:r>
      <w:r w:rsidR="009037DA">
        <w:instrText xml:space="preserve"> </w:instrText>
      </w:r>
      <w:r w:rsidRPr="00926164">
        <w:instrText>"Microsoft</w:instrText>
      </w:r>
      <w:r w:rsidR="009037DA">
        <w:instrText xml:space="preserve"> </w:instrText>
      </w:r>
      <w:r w:rsidRPr="00926164">
        <w:instrText>Access:Hyperlink</w:instrText>
      </w:r>
      <w:r w:rsidR="009037DA">
        <w:instrText xml:space="preserve"> </w:instrText>
      </w:r>
      <w:r w:rsidRPr="00926164">
        <w:instrText>field</w:instrText>
      </w:r>
      <w:r w:rsidR="009037DA">
        <w:instrText xml:space="preserve"> </w:instrText>
      </w:r>
      <w:r w:rsidRPr="00926164">
        <w:instrText>type</w:instrText>
      </w:r>
      <w:r w:rsidR="009037DA">
        <w:instrText xml:space="preserve"> </w:instrText>
      </w:r>
      <w:r w:rsidRPr="00926164">
        <w:instrText>limitations"</w:instrText>
      </w:r>
      <w:r w:rsidRPr="00926164">
        <w:fldChar w:fldCharType="end"/>
      </w:r>
      <w:r w:rsidRPr="00926164">
        <w:t>Hyperlink</w:t>
      </w:r>
      <w:r w:rsidR="009037DA">
        <w:t xml:space="preserve"> </w:t>
      </w:r>
      <w:r w:rsidRPr="00926164">
        <w:t>fields</w:t>
      </w:r>
      <w:r w:rsidR="009037DA">
        <w:t xml:space="preserve"> </w:t>
      </w:r>
      <w:r w:rsidRPr="00926164">
        <w:t>are</w:t>
      </w:r>
      <w:r w:rsidR="009037DA">
        <w:t xml:space="preserve"> </w:t>
      </w:r>
      <w:r w:rsidRPr="00926164">
        <w:t>supported.</w:t>
      </w:r>
      <w:r w:rsidR="009037DA">
        <w:t xml:space="preserve">  </w:t>
      </w:r>
      <w:r w:rsidRPr="00926164">
        <w:t>However,</w:t>
      </w:r>
      <w:r w:rsidR="009037DA">
        <w:t xml:space="preserve"> </w:t>
      </w:r>
      <w:r w:rsidRPr="00926164">
        <w:t>they</w:t>
      </w:r>
      <w:r w:rsidR="009037DA">
        <w:t xml:space="preserve"> </w:t>
      </w:r>
      <w:r w:rsidRPr="00926164">
        <w:t>are</w:t>
      </w:r>
      <w:r w:rsidR="009037DA">
        <w:t xml:space="preserve"> </w:t>
      </w:r>
      <w:r w:rsidRPr="00926164">
        <w:t>displayed</w:t>
      </w:r>
      <w:r w:rsidR="009037DA">
        <w:t xml:space="preserve"> </w:t>
      </w:r>
      <w:r w:rsidRPr="00926164">
        <w:t>and</w:t>
      </w:r>
      <w:r w:rsidR="009037DA">
        <w:t xml:space="preserve"> </w:t>
      </w:r>
      <w:r w:rsidRPr="00926164">
        <w:t>used</w:t>
      </w:r>
      <w:r w:rsidR="009037DA">
        <w:t xml:space="preserve"> </w:t>
      </w:r>
      <w:r w:rsidRPr="00926164">
        <w:t>as</w:t>
      </w:r>
      <w:r w:rsidR="009037DA">
        <w:t xml:space="preserve"> </w:t>
      </w:r>
      <w:r w:rsidRPr="00926164">
        <w:t>static</w:t>
      </w:r>
      <w:r w:rsidR="009037DA">
        <w:t xml:space="preserve"> </w:t>
      </w:r>
      <w:r w:rsidRPr="00926164">
        <w:t>values</w:t>
      </w:r>
      <w:r w:rsidR="009037DA">
        <w:t xml:space="preserve"> </w:t>
      </w:r>
      <w:r w:rsidRPr="00926164">
        <w:t>without</w:t>
      </w:r>
      <w:r w:rsidR="009037DA">
        <w:t xml:space="preserve"> </w:t>
      </w:r>
      <w:r w:rsidRPr="00926164">
        <w:t>hyperlink</w:t>
      </w:r>
      <w:r w:rsidR="009037DA">
        <w:t xml:space="preserve"> </w:t>
      </w:r>
      <w:r w:rsidRPr="00926164">
        <w:t>display.</w:t>
      </w:r>
    </w:p>
    <w:p w:rsidR="00820194" w:rsidRDefault="00820194" w:rsidP="00820194">
      <w:pPr>
        <w:pStyle w:val="Heading5"/>
      </w:pPr>
      <w:r>
        <w:t>Memo</w:t>
      </w:r>
      <w:r w:rsidR="009037DA">
        <w:t xml:space="preserve"> </w:t>
      </w:r>
      <w:r>
        <w:t>fields</w:t>
      </w:r>
      <w:r w:rsidR="009037DA">
        <w:t xml:space="preserve"> </w:t>
      </w:r>
      <w:r>
        <w:t>marked</w:t>
      </w:r>
      <w:r w:rsidR="009037DA">
        <w:t xml:space="preserve"> </w:t>
      </w:r>
      <w:r>
        <w:t>as</w:t>
      </w:r>
      <w:r w:rsidR="009037DA">
        <w:t xml:space="preserve"> </w:t>
      </w:r>
      <w:r>
        <w:t>‘</w:t>
      </w:r>
      <w:proofErr w:type="spellStart"/>
      <w:r>
        <w:t>AppendOnly</w:t>
      </w:r>
      <w:proofErr w:type="spellEnd"/>
      <w:r>
        <w:t>’</w:t>
      </w:r>
    </w:p>
    <w:p w:rsidR="00820194" w:rsidRDefault="00820194" w:rsidP="00820194">
      <w:r>
        <w:t>Because</w:t>
      </w:r>
      <w:r w:rsidR="009037DA">
        <w:t xml:space="preserve"> </w:t>
      </w:r>
      <w:r>
        <w:t>Iron</w:t>
      </w:r>
      <w:r w:rsidR="009037DA">
        <w:t xml:space="preserve"> </w:t>
      </w:r>
      <w:r>
        <w:t>Speed</w:t>
      </w:r>
      <w:r w:rsidR="009037DA">
        <w:t xml:space="preserve"> </w:t>
      </w:r>
      <w:r>
        <w:t>Designer</w:t>
      </w:r>
      <w:r w:rsidR="009037DA">
        <w:t xml:space="preserve"> </w:t>
      </w:r>
      <w:r>
        <w:t>does</w:t>
      </w:r>
      <w:r w:rsidR="009037DA">
        <w:t xml:space="preserve"> </w:t>
      </w:r>
      <w:r>
        <w:t>not</w:t>
      </w:r>
      <w:r w:rsidR="009037DA">
        <w:t xml:space="preserve"> </w:t>
      </w:r>
      <w:r>
        <w:t>support</w:t>
      </w:r>
      <w:r w:rsidR="009037DA">
        <w:t xml:space="preserve"> </w:t>
      </w:r>
      <w:proofErr w:type="spellStart"/>
      <w:r>
        <w:t>AppendOnly</w:t>
      </w:r>
      <w:proofErr w:type="spellEnd"/>
      <w:r w:rsidR="009037DA">
        <w:t xml:space="preserve"> </w:t>
      </w:r>
      <w:r>
        <w:t>fields,</w:t>
      </w:r>
      <w:r w:rsidR="009037DA">
        <w:t xml:space="preserve"> </w:t>
      </w:r>
      <w:r>
        <w:t>it</w:t>
      </w:r>
      <w:r w:rsidR="009037DA">
        <w:t xml:space="preserve"> </w:t>
      </w:r>
      <w:r>
        <w:t>treats</w:t>
      </w:r>
      <w:r w:rsidR="009037DA">
        <w:t xml:space="preserve"> </w:t>
      </w:r>
      <w:r>
        <w:t>them</w:t>
      </w:r>
      <w:r w:rsidR="009037DA">
        <w:t xml:space="preserve"> </w:t>
      </w:r>
      <w:r>
        <w:t>as</w:t>
      </w:r>
      <w:r w:rsidR="009037DA">
        <w:t xml:space="preserve"> </w:t>
      </w:r>
      <w:r>
        <w:t>read-only.</w:t>
      </w:r>
      <w:r w:rsidR="009037DA">
        <w:t xml:space="preserve">  </w:t>
      </w:r>
      <w:r>
        <w:t>Additionally,</w:t>
      </w:r>
      <w:r w:rsidR="009037DA">
        <w:t xml:space="preserve"> </w:t>
      </w:r>
      <w:r>
        <w:t>if</w:t>
      </w:r>
      <w:r w:rsidR="009037DA">
        <w:t xml:space="preserve"> </w:t>
      </w:r>
      <w:r>
        <w:t>an</w:t>
      </w:r>
      <w:r w:rsidR="009037DA">
        <w:t xml:space="preserve"> </w:t>
      </w:r>
      <w:proofErr w:type="spellStart"/>
      <w:r>
        <w:t>AppendOnly</w:t>
      </w:r>
      <w:proofErr w:type="spellEnd"/>
      <w:r w:rsidR="009037DA">
        <w:t xml:space="preserve"> </w:t>
      </w:r>
      <w:r w:rsidRPr="00073B8E">
        <w:t>field</w:t>
      </w:r>
      <w:r w:rsidR="009037DA">
        <w:t xml:space="preserve"> </w:t>
      </w:r>
      <w:r w:rsidRPr="00073B8E">
        <w:t>is</w:t>
      </w:r>
      <w:r w:rsidR="009037DA">
        <w:t xml:space="preserve"> </w:t>
      </w:r>
      <w:r w:rsidRPr="00073B8E">
        <w:t>specified</w:t>
      </w:r>
      <w:r w:rsidR="009037DA">
        <w:t xml:space="preserve"> </w:t>
      </w:r>
      <w:r w:rsidRPr="00073B8E">
        <w:t>as</w:t>
      </w:r>
      <w:r w:rsidR="009037DA">
        <w:t xml:space="preserve"> </w:t>
      </w:r>
      <w:r w:rsidRPr="00073B8E">
        <w:t>required</w:t>
      </w:r>
      <w:r w:rsidR="009037DA">
        <w:t xml:space="preserve"> </w:t>
      </w:r>
      <w:r w:rsidRPr="00073B8E">
        <w:t>(i.e.</w:t>
      </w:r>
      <w:r w:rsidR="009037DA">
        <w:t xml:space="preserve"> </w:t>
      </w:r>
      <w:r>
        <w:t>NOT</w:t>
      </w:r>
      <w:r w:rsidR="009037DA">
        <w:t xml:space="preserve"> </w:t>
      </w:r>
      <w:r>
        <w:t>NULL</w:t>
      </w:r>
      <w:r w:rsidRPr="00073B8E">
        <w:t>)</w:t>
      </w:r>
      <w:r w:rsidR="009037DA">
        <w:t xml:space="preserve"> </w:t>
      </w:r>
      <w:r w:rsidRPr="00073B8E">
        <w:t>then</w:t>
      </w:r>
      <w:r w:rsidR="009037DA">
        <w:t xml:space="preserve"> </w:t>
      </w:r>
      <w:r w:rsidRPr="00073B8E">
        <w:t>the</w:t>
      </w:r>
      <w:r w:rsidR="009037DA">
        <w:t xml:space="preserve"> </w:t>
      </w:r>
      <w:r w:rsidRPr="00073B8E">
        <w:t>entire</w:t>
      </w:r>
      <w:r w:rsidR="009037DA">
        <w:t xml:space="preserve"> </w:t>
      </w:r>
      <w:r w:rsidRPr="00073B8E">
        <w:t>table</w:t>
      </w:r>
      <w:r w:rsidR="009037DA">
        <w:t xml:space="preserve"> </w:t>
      </w:r>
      <w:r w:rsidRPr="00073B8E">
        <w:t>is</w:t>
      </w:r>
      <w:r w:rsidR="009037DA">
        <w:t xml:space="preserve"> </w:t>
      </w:r>
      <w:r>
        <w:t>set</w:t>
      </w:r>
      <w:r w:rsidR="009037DA">
        <w:t xml:space="preserve"> </w:t>
      </w:r>
      <w:r>
        <w:t>to</w:t>
      </w:r>
      <w:r w:rsidR="009037DA">
        <w:t xml:space="preserve"> </w:t>
      </w:r>
      <w:r>
        <w:t>read-</w:t>
      </w:r>
      <w:r w:rsidRPr="00073B8E">
        <w:t>only.</w:t>
      </w:r>
    </w:p>
    <w:p w:rsidR="00073B8E" w:rsidRDefault="00073B8E" w:rsidP="00881DC3">
      <w:pPr>
        <w:pStyle w:val="Heading5"/>
      </w:pPr>
      <w:r>
        <w:t>Multi-valued</w:t>
      </w:r>
      <w:r w:rsidR="009037DA">
        <w:t xml:space="preserve"> </w:t>
      </w:r>
      <w:r>
        <w:t>fields</w:t>
      </w:r>
    </w:p>
    <w:p w:rsidR="00073B8E" w:rsidRDefault="00073B8E" w:rsidP="00073B8E">
      <w:r>
        <w:t>Because</w:t>
      </w:r>
      <w:r w:rsidR="009037DA">
        <w:t xml:space="preserve"> </w:t>
      </w:r>
      <w:r>
        <w:t>Iron</w:t>
      </w:r>
      <w:r w:rsidR="009037DA">
        <w:t xml:space="preserve"> </w:t>
      </w:r>
      <w:r>
        <w:t>Speed</w:t>
      </w:r>
      <w:r w:rsidR="009037DA">
        <w:t xml:space="preserve"> </w:t>
      </w:r>
      <w:r>
        <w:t>Designer</w:t>
      </w:r>
      <w:r w:rsidR="009037DA">
        <w:t xml:space="preserve"> </w:t>
      </w:r>
      <w:r>
        <w:t>does</w:t>
      </w:r>
      <w:r w:rsidR="009037DA">
        <w:t xml:space="preserve"> </w:t>
      </w:r>
      <w:r>
        <w:t>not</w:t>
      </w:r>
      <w:r w:rsidR="009037DA">
        <w:t xml:space="preserve"> </w:t>
      </w:r>
      <w:r>
        <w:t>support</w:t>
      </w:r>
      <w:r w:rsidR="009037DA">
        <w:t xml:space="preserve"> </w:t>
      </w:r>
      <w:r>
        <w:t>multi-value</w:t>
      </w:r>
      <w:r w:rsidR="009037DA">
        <w:t xml:space="preserve"> </w:t>
      </w:r>
      <w:r>
        <w:t>data</w:t>
      </w:r>
      <w:r w:rsidR="009037DA">
        <w:t xml:space="preserve"> </w:t>
      </w:r>
      <w:r>
        <w:t>entry,</w:t>
      </w:r>
      <w:r w:rsidR="009037DA">
        <w:t xml:space="preserve"> </w:t>
      </w:r>
      <w:r>
        <w:t>it</w:t>
      </w:r>
      <w:r w:rsidR="009037DA">
        <w:t xml:space="preserve"> </w:t>
      </w:r>
      <w:r>
        <w:t>treats</w:t>
      </w:r>
      <w:r w:rsidR="009037DA">
        <w:t xml:space="preserve"> </w:t>
      </w:r>
      <w:r>
        <w:t>multi-valued</w:t>
      </w:r>
      <w:r w:rsidR="009037DA">
        <w:t xml:space="preserve"> </w:t>
      </w:r>
      <w:r>
        <w:t>fields</w:t>
      </w:r>
      <w:r w:rsidR="009037DA">
        <w:t xml:space="preserve"> </w:t>
      </w:r>
      <w:r>
        <w:t>as</w:t>
      </w:r>
      <w:r w:rsidR="009037DA">
        <w:t xml:space="preserve"> </w:t>
      </w:r>
      <w:r>
        <w:t>read-only.</w:t>
      </w:r>
      <w:r w:rsidR="009037DA">
        <w:t xml:space="preserve">  </w:t>
      </w:r>
      <w:r w:rsidRPr="00073B8E">
        <w:t>Additionally,</w:t>
      </w:r>
      <w:r w:rsidR="009037DA">
        <w:t xml:space="preserve"> </w:t>
      </w:r>
      <w:r w:rsidRPr="00073B8E">
        <w:t>if</w:t>
      </w:r>
      <w:r w:rsidR="009037DA">
        <w:t xml:space="preserve"> </w:t>
      </w:r>
      <w:r w:rsidRPr="00073B8E">
        <w:t>a</w:t>
      </w:r>
      <w:r w:rsidR="009037DA">
        <w:t xml:space="preserve"> </w:t>
      </w:r>
      <w:r w:rsidRPr="00073B8E">
        <w:t>multi-valued</w:t>
      </w:r>
      <w:r w:rsidR="009037DA">
        <w:t xml:space="preserve"> </w:t>
      </w:r>
      <w:r w:rsidRPr="00073B8E">
        <w:t>field</w:t>
      </w:r>
      <w:r w:rsidR="009037DA">
        <w:t xml:space="preserve"> </w:t>
      </w:r>
      <w:r w:rsidRPr="00073B8E">
        <w:t>is</w:t>
      </w:r>
      <w:r w:rsidR="009037DA">
        <w:t xml:space="preserve"> </w:t>
      </w:r>
      <w:r w:rsidRPr="00073B8E">
        <w:t>specified</w:t>
      </w:r>
      <w:r w:rsidR="009037DA">
        <w:t xml:space="preserve"> </w:t>
      </w:r>
      <w:r w:rsidRPr="00073B8E">
        <w:t>as</w:t>
      </w:r>
      <w:r w:rsidR="009037DA">
        <w:t xml:space="preserve"> </w:t>
      </w:r>
      <w:r w:rsidRPr="00073B8E">
        <w:t>required</w:t>
      </w:r>
      <w:r w:rsidR="009037DA">
        <w:t xml:space="preserve"> </w:t>
      </w:r>
      <w:r w:rsidRPr="00073B8E">
        <w:t>(i.e.</w:t>
      </w:r>
      <w:r w:rsidR="009037DA">
        <w:t xml:space="preserve"> </w:t>
      </w:r>
      <w:r>
        <w:t>NOT</w:t>
      </w:r>
      <w:r w:rsidR="009037DA">
        <w:t xml:space="preserve"> </w:t>
      </w:r>
      <w:r>
        <w:t>NULL</w:t>
      </w:r>
      <w:r w:rsidRPr="00073B8E">
        <w:t>)</w:t>
      </w:r>
      <w:r w:rsidR="009037DA">
        <w:t xml:space="preserve"> </w:t>
      </w:r>
      <w:r w:rsidRPr="00073B8E">
        <w:t>then</w:t>
      </w:r>
      <w:r w:rsidR="009037DA">
        <w:t xml:space="preserve"> </w:t>
      </w:r>
      <w:r w:rsidRPr="00073B8E">
        <w:t>the</w:t>
      </w:r>
      <w:r w:rsidR="009037DA">
        <w:t xml:space="preserve"> </w:t>
      </w:r>
      <w:r w:rsidRPr="00073B8E">
        <w:t>entire</w:t>
      </w:r>
      <w:r w:rsidR="009037DA">
        <w:t xml:space="preserve"> </w:t>
      </w:r>
      <w:r w:rsidRPr="00073B8E">
        <w:t>table</w:t>
      </w:r>
      <w:r w:rsidR="009037DA">
        <w:t xml:space="preserve"> </w:t>
      </w:r>
      <w:r w:rsidRPr="00073B8E">
        <w:t>is</w:t>
      </w:r>
      <w:r w:rsidR="009037DA">
        <w:t xml:space="preserve"> </w:t>
      </w:r>
      <w:r>
        <w:t>set</w:t>
      </w:r>
      <w:r w:rsidR="009037DA">
        <w:t xml:space="preserve"> </w:t>
      </w:r>
      <w:r>
        <w:t>to</w:t>
      </w:r>
      <w:r w:rsidR="009037DA">
        <w:t xml:space="preserve"> </w:t>
      </w:r>
      <w:r>
        <w:t>read-</w:t>
      </w:r>
      <w:r w:rsidRPr="00073B8E">
        <w:t>only.</w:t>
      </w:r>
    </w:p>
    <w:p w:rsidR="00504299" w:rsidRDefault="00504299" w:rsidP="00073B8E">
      <w:r w:rsidRPr="00504299">
        <w:t>Foreign keys that support multiple values are not supported.  These are typically defined in Access as Lookup fields that reference a Table/Query.  Example:</w:t>
      </w:r>
    </w:p>
    <w:p w:rsidR="00504299" w:rsidRDefault="00E30D2F" w:rsidP="00073B8E">
      <w:r>
        <w:rPr>
          <w:noProof/>
        </w:rPr>
        <w:drawing>
          <wp:inline distT="0" distB="0" distL="0" distR="0">
            <wp:extent cx="5705475" cy="2314575"/>
            <wp:effectExtent l="0" t="0" r="9525" b="9525"/>
            <wp:docPr id="24" name="Picture 1" descr="cid:image001.png@01CD900F.29BF3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D900F.29BF3B4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705475" cy="2314575"/>
                    </a:xfrm>
                    <a:prstGeom prst="rect">
                      <a:avLst/>
                    </a:prstGeom>
                    <a:noFill/>
                    <a:ln>
                      <a:noFill/>
                    </a:ln>
                  </pic:spPr>
                </pic:pic>
              </a:graphicData>
            </a:graphic>
          </wp:inline>
        </w:drawing>
      </w:r>
    </w:p>
    <w:p w:rsidR="00504299" w:rsidRDefault="00504299" w:rsidP="00073B8E">
      <w:r w:rsidRPr="00504299">
        <w:t>Iron Speed Designer ignores foreign keys defined in this way, although the foreign key fields themselves are recognized and marked as read-only.  The data type on these fields will show as “Memo” in the database area.</w:t>
      </w:r>
    </w:p>
    <w:p w:rsidR="00847118" w:rsidRDefault="00847118" w:rsidP="00881DC3"/>
    <w:p w:rsidR="00847118" w:rsidRDefault="00847118" w:rsidP="00847118">
      <w:pPr>
        <w:pStyle w:val="Heading3"/>
      </w:pPr>
      <w:bookmarkStart w:id="529" w:name="_Ref138078514"/>
      <w:bookmarkStart w:id="530" w:name="_Toc414885763"/>
      <w:r>
        <w:t>Query</w:t>
      </w:r>
      <w:r w:rsidR="009037DA">
        <w:t xml:space="preserve"> </w:t>
      </w:r>
      <w:r>
        <w:t>Support</w:t>
      </w:r>
      <w:r w:rsidR="009037DA">
        <w:t xml:space="preserve"> </w:t>
      </w:r>
      <w:r>
        <w:t>in</w:t>
      </w:r>
      <w:r w:rsidR="009037DA">
        <w:t xml:space="preserve"> </w:t>
      </w:r>
      <w:r>
        <w:t>Microsoft</w:t>
      </w:r>
      <w:r w:rsidR="009037DA">
        <w:t xml:space="preserve"> </w:t>
      </w:r>
      <w:r>
        <w:t>Access</w:t>
      </w:r>
      <w:bookmarkEnd w:id="529"/>
      <w:bookmarkEnd w:id="530"/>
    </w:p>
    <w:p w:rsidR="00847118" w:rsidRDefault="00847118" w:rsidP="00847118">
      <w:r>
        <w:t>The</w:t>
      </w:r>
      <w:r w:rsidR="009037DA">
        <w:t xml:space="preserve"> </w:t>
      </w:r>
      <w:r>
        <w:t>following</w:t>
      </w:r>
      <w:r w:rsidR="009037DA">
        <w:t xml:space="preserve"> </w:t>
      </w:r>
      <w:r>
        <w:t>Microsoft</w:t>
      </w:r>
      <w:r w:rsidR="009037DA">
        <w:t xml:space="preserve"> </w:t>
      </w:r>
      <w:r>
        <w:t>Access</w:t>
      </w:r>
      <w:r w:rsidR="009037DA">
        <w:t xml:space="preserve"> </w:t>
      </w:r>
      <w:r>
        <w:t>queries</w:t>
      </w:r>
      <w:r w:rsidR="009037DA">
        <w:t xml:space="preserve"> </w:t>
      </w:r>
      <w:r>
        <w:t>are</w:t>
      </w:r>
      <w:r w:rsidR="009037DA">
        <w:t xml:space="preserve"> </w:t>
      </w:r>
      <w:r>
        <w:t>not</w:t>
      </w:r>
      <w:r w:rsidR="009037DA">
        <w:t xml:space="preserve"> </w:t>
      </w:r>
      <w:r>
        <w:t>supported</w:t>
      </w:r>
      <w:r w:rsidR="009037DA">
        <w:t xml:space="preserve"> </w:t>
      </w:r>
      <w:r>
        <w:t>in</w:t>
      </w:r>
      <w:r w:rsidR="009037DA">
        <w:t xml:space="preserve"> </w:t>
      </w:r>
      <w:r>
        <w:t>Iron</w:t>
      </w:r>
      <w:r w:rsidR="009037DA">
        <w:t xml:space="preserve"> </w:t>
      </w:r>
      <w:r>
        <w:t>Speed</w:t>
      </w:r>
      <w:r w:rsidR="009037DA">
        <w:t xml:space="preserve"> </w:t>
      </w:r>
      <w:r>
        <w:t>Designer:</w:t>
      </w:r>
    </w:p>
    <w:p w:rsidR="00847118" w:rsidRDefault="00847118" w:rsidP="00475C7A">
      <w:pPr>
        <w:numPr>
          <w:ilvl w:val="0"/>
          <w:numId w:val="27"/>
        </w:numPr>
      </w:pPr>
      <w:r>
        <w:t>Update,</w:t>
      </w:r>
      <w:r w:rsidR="009037DA">
        <w:t xml:space="preserve"> </w:t>
      </w:r>
      <w:r>
        <w:t>delete,</w:t>
      </w:r>
      <w:r w:rsidR="009037DA">
        <w:t xml:space="preserve"> </w:t>
      </w:r>
      <w:r>
        <w:t>and</w:t>
      </w:r>
      <w:r w:rsidR="009037DA">
        <w:t xml:space="preserve"> </w:t>
      </w:r>
      <w:r>
        <w:t>append</w:t>
      </w:r>
      <w:r w:rsidR="009037DA">
        <w:t xml:space="preserve"> </w:t>
      </w:r>
      <w:r>
        <w:t>queries</w:t>
      </w:r>
    </w:p>
    <w:p w:rsidR="00847118" w:rsidRDefault="00847118" w:rsidP="00475C7A">
      <w:pPr>
        <w:numPr>
          <w:ilvl w:val="0"/>
          <w:numId w:val="27"/>
        </w:numPr>
      </w:pPr>
      <w:r>
        <w:t>Union</w:t>
      </w:r>
      <w:r w:rsidR="009037DA">
        <w:t xml:space="preserve"> </w:t>
      </w:r>
      <w:r>
        <w:t>queries</w:t>
      </w:r>
    </w:p>
    <w:p w:rsidR="00847118" w:rsidRDefault="00847118" w:rsidP="00475C7A">
      <w:pPr>
        <w:numPr>
          <w:ilvl w:val="0"/>
          <w:numId w:val="27"/>
        </w:numPr>
      </w:pPr>
      <w:r>
        <w:t>Queries</w:t>
      </w:r>
      <w:r w:rsidR="009037DA">
        <w:t xml:space="preserve"> </w:t>
      </w:r>
      <w:r>
        <w:t>with</w:t>
      </w:r>
      <w:r w:rsidR="009037DA">
        <w:t xml:space="preserve"> </w:t>
      </w:r>
      <w:r>
        <w:t>parameters</w:t>
      </w:r>
    </w:p>
    <w:p w:rsidR="00847118" w:rsidRDefault="00847118" w:rsidP="00475C7A">
      <w:pPr>
        <w:numPr>
          <w:ilvl w:val="0"/>
          <w:numId w:val="27"/>
        </w:numPr>
      </w:pPr>
      <w:r>
        <w:t>Pivot</w:t>
      </w:r>
      <w:r w:rsidR="009037DA">
        <w:t xml:space="preserve"> </w:t>
      </w:r>
      <w:r>
        <w:t>and</w:t>
      </w:r>
      <w:r w:rsidR="009037DA">
        <w:t xml:space="preserve"> </w:t>
      </w:r>
      <w:r>
        <w:t>cross-tab</w:t>
      </w:r>
      <w:r w:rsidR="009037DA">
        <w:t xml:space="preserve"> </w:t>
      </w:r>
      <w:r>
        <w:t>queries</w:t>
      </w:r>
    </w:p>
    <w:p w:rsidR="00B5766D" w:rsidRDefault="00B5766D" w:rsidP="00475C7A">
      <w:pPr>
        <w:numPr>
          <w:ilvl w:val="0"/>
          <w:numId w:val="27"/>
        </w:numPr>
      </w:pPr>
      <w:r>
        <w:t xml:space="preserve">Queries using the </w:t>
      </w:r>
      <w:proofErr w:type="spellStart"/>
      <w:r>
        <w:t>builtin</w:t>
      </w:r>
      <w:proofErr w:type="spellEnd"/>
      <w:r>
        <w:t xml:space="preserve"> NZ function</w:t>
      </w:r>
    </w:p>
    <w:p w:rsidR="00847118" w:rsidRPr="00847118" w:rsidRDefault="00847118" w:rsidP="00847118"/>
    <w:p w:rsidR="00B71817" w:rsidRDefault="00B71817" w:rsidP="00B71817">
      <w:pPr>
        <w:pStyle w:val="Heading3"/>
      </w:pPr>
      <w:bookmarkStart w:id="531" w:name="_Ref96154105"/>
      <w:bookmarkStart w:id="532" w:name="_Toc105587050"/>
      <w:bookmarkStart w:id="533" w:name="_Toc414885764"/>
      <w:r>
        <w:t>Linked</w:t>
      </w:r>
      <w:r w:rsidR="009037DA">
        <w:t xml:space="preserve"> </w:t>
      </w:r>
      <w:r>
        <w:t>Databases</w:t>
      </w:r>
      <w:r w:rsidR="009037DA">
        <w:t xml:space="preserve"> </w:t>
      </w:r>
      <w:r>
        <w:t>in</w:t>
      </w:r>
      <w:r w:rsidR="009037DA">
        <w:t xml:space="preserve"> </w:t>
      </w:r>
      <w:r>
        <w:t>Microsoft</w:t>
      </w:r>
      <w:r w:rsidR="009037DA">
        <w:t xml:space="preserve"> </w:t>
      </w:r>
      <w:r>
        <w:t>Access</w:t>
      </w:r>
      <w:bookmarkEnd w:id="531"/>
      <w:bookmarkEnd w:id="532"/>
      <w:bookmarkEnd w:id="533"/>
    </w:p>
    <w:p w:rsidR="00B71817" w:rsidRDefault="007048F2" w:rsidP="00FE426F">
      <w:r w:rsidRPr="00FE426F">
        <w:fldChar w:fldCharType="begin"/>
      </w:r>
      <w:r w:rsidR="00B71817" w:rsidRPr="00FE426F">
        <w:instrText>xe</w:instrText>
      </w:r>
      <w:r w:rsidR="009037DA">
        <w:instrText xml:space="preserve"> </w:instrText>
      </w:r>
      <w:r w:rsidR="00B71817" w:rsidRPr="00FE426F">
        <w:instrText>"Linked</w:instrText>
      </w:r>
      <w:r w:rsidR="009037DA">
        <w:instrText xml:space="preserve"> </w:instrText>
      </w:r>
      <w:r w:rsidR="00B71817" w:rsidRPr="00FE426F">
        <w:instrText>Databases</w:instrText>
      </w:r>
      <w:r w:rsidR="00D56A2B">
        <w:instrText>:</w:instrText>
      </w:r>
      <w:r w:rsidR="00B71817" w:rsidRPr="00FE426F">
        <w:instrText>Microsoft</w:instrText>
      </w:r>
      <w:r w:rsidR="009037DA">
        <w:instrText xml:space="preserve"> </w:instrText>
      </w:r>
      <w:r w:rsidR="00B71817" w:rsidRPr="00FE426F">
        <w:instrText>Access"</w:instrText>
      </w:r>
      <w:r w:rsidRPr="00FE426F">
        <w:fldChar w:fldCharType="end"/>
      </w:r>
      <w:r w:rsidRPr="00FE426F">
        <w:fldChar w:fldCharType="begin"/>
      </w:r>
      <w:r w:rsidR="00B71817" w:rsidRPr="00FE426F">
        <w:instrText>xe</w:instrText>
      </w:r>
      <w:r w:rsidR="009037DA">
        <w:instrText xml:space="preserve"> </w:instrText>
      </w:r>
      <w:r w:rsidR="00B71817" w:rsidRPr="00FE426F">
        <w:instrText>"Databases:Linked</w:instrText>
      </w:r>
      <w:r w:rsidR="009037DA">
        <w:instrText xml:space="preserve"> </w:instrText>
      </w:r>
      <w:r w:rsidR="00B71817" w:rsidRPr="00FE426F">
        <w:instrText>with</w:instrText>
      </w:r>
      <w:r w:rsidR="009037DA">
        <w:instrText xml:space="preserve"> </w:instrText>
      </w:r>
      <w:r w:rsidR="00B71817" w:rsidRPr="00FE426F">
        <w:instrText>Microsoft</w:instrText>
      </w:r>
      <w:r w:rsidR="009037DA">
        <w:instrText xml:space="preserve"> </w:instrText>
      </w:r>
      <w:r w:rsidR="00B71817" w:rsidRPr="00FE426F">
        <w:instrText>Access"</w:instrText>
      </w:r>
      <w:r w:rsidRPr="00FE426F">
        <w:fldChar w:fldCharType="end"/>
      </w:r>
      <w:r w:rsidRPr="00FE426F">
        <w:fldChar w:fldCharType="begin"/>
      </w:r>
      <w:r w:rsidR="00B71817" w:rsidRPr="00FE426F">
        <w:instrText>xe</w:instrText>
      </w:r>
      <w:r w:rsidR="009037DA">
        <w:instrText xml:space="preserve"> </w:instrText>
      </w:r>
      <w:r w:rsidR="00B71817" w:rsidRPr="00FE426F">
        <w:instrText>"Microsoft</w:instrText>
      </w:r>
      <w:r w:rsidR="009037DA">
        <w:instrText xml:space="preserve"> </w:instrText>
      </w:r>
      <w:r w:rsidR="00B71817" w:rsidRPr="00FE426F">
        <w:instrText>Access:Linked</w:instrText>
      </w:r>
      <w:r w:rsidR="009037DA">
        <w:instrText xml:space="preserve"> </w:instrText>
      </w:r>
      <w:r w:rsidR="00B71817" w:rsidRPr="00FE426F">
        <w:instrText>databases"</w:instrText>
      </w:r>
      <w:r w:rsidRPr="00FE426F">
        <w:fldChar w:fldCharType="end"/>
      </w:r>
      <w:r w:rsidR="00B71817" w:rsidRPr="00FE426F">
        <w:t>Microsoft</w:t>
      </w:r>
      <w:r w:rsidR="009037DA">
        <w:t xml:space="preserve"> </w:t>
      </w:r>
      <w:r w:rsidR="00B71817" w:rsidRPr="00FE426F">
        <w:t>Access</w:t>
      </w:r>
      <w:r w:rsidR="009037DA">
        <w:t xml:space="preserve"> </w:t>
      </w:r>
      <w:r w:rsidR="00B71817" w:rsidRPr="00FE426F">
        <w:t>allows</w:t>
      </w:r>
      <w:r w:rsidR="009037DA">
        <w:t xml:space="preserve"> </w:t>
      </w:r>
      <w:r w:rsidR="00B71817" w:rsidRPr="00FE426F">
        <w:t>you</w:t>
      </w:r>
      <w:r w:rsidR="009037DA">
        <w:t xml:space="preserve"> </w:t>
      </w:r>
      <w:r w:rsidR="00B71817" w:rsidRPr="00FE426F">
        <w:t>to</w:t>
      </w:r>
      <w:r w:rsidR="009037DA">
        <w:t xml:space="preserve"> </w:t>
      </w:r>
      <w:r w:rsidR="00B71817" w:rsidRPr="00FE426F">
        <w:t>"link"</w:t>
      </w:r>
      <w:r w:rsidR="009037DA">
        <w:t xml:space="preserve"> </w:t>
      </w:r>
      <w:r w:rsidR="00B71817" w:rsidRPr="00FE426F">
        <w:t>to</w:t>
      </w:r>
      <w:r w:rsidR="009037DA">
        <w:t xml:space="preserve"> </w:t>
      </w:r>
      <w:r w:rsidR="00B71817" w:rsidRPr="00FE426F">
        <w:t>various</w:t>
      </w:r>
      <w:r w:rsidR="009037DA">
        <w:t xml:space="preserve"> </w:t>
      </w:r>
      <w:r w:rsidR="00B71817" w:rsidRPr="00FE426F">
        <w:t>other</w:t>
      </w:r>
      <w:r w:rsidR="009037DA">
        <w:t xml:space="preserve"> </w:t>
      </w:r>
      <w:r w:rsidR="00B71817" w:rsidRPr="00FE426F">
        <w:t>databases</w:t>
      </w:r>
      <w:r w:rsidR="009037DA">
        <w:t xml:space="preserve"> </w:t>
      </w:r>
      <w:r w:rsidR="00B71817" w:rsidRPr="00FE426F">
        <w:t>including</w:t>
      </w:r>
      <w:r w:rsidR="009037DA">
        <w:t xml:space="preserve"> </w:t>
      </w:r>
      <w:r w:rsidR="00B71817" w:rsidRPr="00FE426F">
        <w:t>Microsoft</w:t>
      </w:r>
      <w:r w:rsidR="009037DA">
        <w:t xml:space="preserve"> </w:t>
      </w:r>
      <w:r w:rsidR="00B71817" w:rsidRPr="00FE426F">
        <w:t>Access,</w:t>
      </w:r>
      <w:r w:rsidR="009037DA">
        <w:t xml:space="preserve"> </w:t>
      </w:r>
      <w:r w:rsidR="00B71817" w:rsidRPr="00FE426F">
        <w:t>Microsoft</w:t>
      </w:r>
      <w:r w:rsidR="009037DA">
        <w:t xml:space="preserve"> </w:t>
      </w:r>
      <w:r w:rsidR="00B71817" w:rsidRPr="00FE426F">
        <w:t>Excel,</w:t>
      </w:r>
      <w:r w:rsidR="009037DA">
        <w:t xml:space="preserve"> </w:t>
      </w:r>
      <w:r w:rsidR="00B71817" w:rsidRPr="00FE426F">
        <w:t>IBM</w:t>
      </w:r>
      <w:r w:rsidR="009037DA">
        <w:t xml:space="preserve"> </w:t>
      </w:r>
      <w:r w:rsidR="00B71817" w:rsidRPr="00FE426F">
        <w:t>DB2,</w:t>
      </w:r>
      <w:r w:rsidR="009037DA">
        <w:t xml:space="preserve"> </w:t>
      </w:r>
      <w:r w:rsidR="00B71817" w:rsidRPr="00FE426F">
        <w:t>Oracle,</w:t>
      </w:r>
      <w:r w:rsidR="009037DA">
        <w:t xml:space="preserve"> </w:t>
      </w:r>
      <w:r w:rsidR="00B71817" w:rsidRPr="00FE426F">
        <w:t>and</w:t>
      </w:r>
      <w:r w:rsidR="009037DA">
        <w:t xml:space="preserve"> </w:t>
      </w:r>
      <w:r w:rsidR="00B71817" w:rsidRPr="00FE426F">
        <w:t>other</w:t>
      </w:r>
      <w:r w:rsidR="009037DA">
        <w:t xml:space="preserve"> </w:t>
      </w:r>
      <w:r w:rsidR="00B71817" w:rsidRPr="00FE426F">
        <w:t>ODBC</w:t>
      </w:r>
      <w:r w:rsidR="009037DA">
        <w:t xml:space="preserve"> </w:t>
      </w:r>
      <w:r w:rsidR="00B71817" w:rsidRPr="00FE426F">
        <w:t>databases.</w:t>
      </w:r>
      <w:r w:rsidR="009037DA">
        <w:t xml:space="preserve">  </w:t>
      </w:r>
      <w:r w:rsidR="00B71817" w:rsidRPr="00FE426F">
        <w:t>Iron</w:t>
      </w:r>
      <w:r w:rsidR="009037DA">
        <w:t xml:space="preserve"> </w:t>
      </w:r>
      <w:r w:rsidR="00B71817" w:rsidRPr="00FE426F">
        <w:t>Speed</w:t>
      </w:r>
      <w:r w:rsidR="009037DA">
        <w:t xml:space="preserve"> </w:t>
      </w:r>
      <w:r w:rsidR="00B71817" w:rsidRPr="00FE426F">
        <w:t>Designer</w:t>
      </w:r>
      <w:r w:rsidR="009037DA">
        <w:t xml:space="preserve"> </w:t>
      </w:r>
      <w:r w:rsidR="00B71817" w:rsidRPr="00FE426F">
        <w:t>does</w:t>
      </w:r>
      <w:r w:rsidR="009037DA">
        <w:t xml:space="preserve"> </w:t>
      </w:r>
      <w:r w:rsidR="00B71817" w:rsidRPr="00FE426F">
        <w:t>not</w:t>
      </w:r>
      <w:r w:rsidR="009037DA">
        <w:t xml:space="preserve"> </w:t>
      </w:r>
      <w:r w:rsidR="00B71817" w:rsidRPr="00FE426F">
        <w:t>currently</w:t>
      </w:r>
      <w:r w:rsidR="009037DA">
        <w:t xml:space="preserve"> </w:t>
      </w:r>
      <w:r w:rsidR="00B71817" w:rsidRPr="00FE426F">
        <w:t>support</w:t>
      </w:r>
      <w:r w:rsidR="009037DA">
        <w:t xml:space="preserve"> </w:t>
      </w:r>
      <w:r w:rsidR="00B71817" w:rsidRPr="00FE426F">
        <w:t>linked</w:t>
      </w:r>
      <w:r w:rsidR="009037DA">
        <w:t xml:space="preserve"> </w:t>
      </w:r>
      <w:r w:rsidR="00B71817" w:rsidRPr="00FE426F">
        <w:t>databases</w:t>
      </w:r>
      <w:r w:rsidR="009037DA">
        <w:t xml:space="preserve"> </w:t>
      </w:r>
      <w:r w:rsidR="00B71817" w:rsidRPr="00FE426F">
        <w:t>because</w:t>
      </w:r>
      <w:r w:rsidR="009037DA">
        <w:t xml:space="preserve"> </w:t>
      </w:r>
      <w:r w:rsidR="00B71817" w:rsidRPr="00FE426F">
        <w:t>they</w:t>
      </w:r>
      <w:r w:rsidR="009037DA">
        <w:t xml:space="preserve"> </w:t>
      </w:r>
      <w:r w:rsidR="00B71817" w:rsidRPr="00FE426F">
        <w:t>are</w:t>
      </w:r>
      <w:r w:rsidR="009037DA">
        <w:t xml:space="preserve"> </w:t>
      </w:r>
      <w:r w:rsidR="00B71817" w:rsidRPr="00FE426F">
        <w:t>not</w:t>
      </w:r>
      <w:r w:rsidR="009037DA">
        <w:t xml:space="preserve"> </w:t>
      </w:r>
      <w:r w:rsidR="00B71817" w:rsidRPr="00FE426F">
        <w:t>visible</w:t>
      </w:r>
      <w:r w:rsidR="009037DA">
        <w:t xml:space="preserve"> </w:t>
      </w:r>
      <w:r w:rsidR="00B71817" w:rsidRPr="00FE426F">
        <w:t>to</w:t>
      </w:r>
      <w:r w:rsidR="009037DA">
        <w:t xml:space="preserve"> </w:t>
      </w:r>
      <w:r w:rsidR="00B71817" w:rsidRPr="00FE426F">
        <w:t>the</w:t>
      </w:r>
      <w:r w:rsidR="009037DA">
        <w:t xml:space="preserve"> </w:t>
      </w:r>
      <w:r w:rsidR="00B71817" w:rsidRPr="00FE426F">
        <w:t>OLEDB</w:t>
      </w:r>
      <w:r w:rsidR="009037DA">
        <w:t xml:space="preserve"> </w:t>
      </w:r>
      <w:r w:rsidR="00B71817" w:rsidRPr="00FE426F">
        <w:t>schema</w:t>
      </w:r>
      <w:r w:rsidR="009037DA">
        <w:t xml:space="preserve"> </w:t>
      </w:r>
      <w:r w:rsidR="00B71817" w:rsidRPr="00FE426F">
        <w:t>query</w:t>
      </w:r>
      <w:r w:rsidR="009037DA">
        <w:t xml:space="preserve"> </w:t>
      </w:r>
      <w:r w:rsidR="00B71817" w:rsidRPr="00FE426F">
        <w:t>functions</w:t>
      </w:r>
      <w:r w:rsidR="009037DA">
        <w:t xml:space="preserve"> </w:t>
      </w:r>
      <w:r w:rsidR="00B71817" w:rsidRPr="00FE426F">
        <w:t>used</w:t>
      </w:r>
      <w:r w:rsidR="009037DA">
        <w:t xml:space="preserve"> </w:t>
      </w:r>
      <w:r w:rsidR="00B71817" w:rsidRPr="00FE426F">
        <w:t>by</w:t>
      </w:r>
      <w:r w:rsidR="009037DA">
        <w:t xml:space="preserve"> </w:t>
      </w:r>
      <w:r w:rsidR="00B71817" w:rsidRPr="00FE426F">
        <w:t>Iron</w:t>
      </w:r>
      <w:r w:rsidR="009037DA">
        <w:t xml:space="preserve"> </w:t>
      </w:r>
      <w:r w:rsidR="00B71817" w:rsidRPr="00FE426F">
        <w:t>Speed</w:t>
      </w:r>
      <w:r w:rsidR="009037DA">
        <w:t xml:space="preserve"> </w:t>
      </w:r>
      <w:r w:rsidR="00B71817" w:rsidRPr="00FE426F">
        <w:t>Designer</w:t>
      </w:r>
      <w:r w:rsidR="009037DA">
        <w:t xml:space="preserve"> </w:t>
      </w:r>
      <w:r w:rsidR="00B71817" w:rsidRPr="00FE426F">
        <w:t>to</w:t>
      </w:r>
      <w:r w:rsidR="009037DA">
        <w:t xml:space="preserve"> </w:t>
      </w:r>
      <w:r w:rsidR="00B71817" w:rsidRPr="00FE426F">
        <w:t>extract</w:t>
      </w:r>
      <w:r w:rsidR="009037DA">
        <w:t xml:space="preserve"> </w:t>
      </w:r>
      <w:r w:rsidR="00B71817" w:rsidRPr="00FE426F">
        <w:t>table</w:t>
      </w:r>
      <w:r w:rsidR="009037DA">
        <w:t xml:space="preserve"> </w:t>
      </w:r>
      <w:r w:rsidR="00B71817" w:rsidRPr="00FE426F">
        <w:t>schema</w:t>
      </w:r>
      <w:r w:rsidR="009037DA">
        <w:t xml:space="preserve"> </w:t>
      </w:r>
      <w:r w:rsidR="00B71817" w:rsidRPr="00FE426F">
        <w:t>information</w:t>
      </w:r>
      <w:r w:rsidR="009037DA">
        <w:t xml:space="preserve"> </w:t>
      </w:r>
      <w:r w:rsidR="00B71817" w:rsidRPr="00FE426F">
        <w:t>from</w:t>
      </w:r>
      <w:r w:rsidR="009037DA">
        <w:t xml:space="preserve"> </w:t>
      </w:r>
      <w:r w:rsidR="00B71817" w:rsidRPr="00FE426F">
        <w:t>Microsoft</w:t>
      </w:r>
      <w:r w:rsidR="009037DA">
        <w:t xml:space="preserve"> </w:t>
      </w:r>
      <w:r w:rsidR="00B71817" w:rsidRPr="00FE426F">
        <w:t>Access</w:t>
      </w:r>
      <w:r w:rsidR="009037DA">
        <w:t xml:space="preserve"> </w:t>
      </w:r>
      <w:r w:rsidR="00B71817" w:rsidRPr="00FE426F">
        <w:t>databases.</w:t>
      </w:r>
    </w:p>
    <w:p w:rsidR="00847118" w:rsidRPr="00926164" w:rsidRDefault="00847118" w:rsidP="00881DC3"/>
    <w:p w:rsidR="00B71817" w:rsidRPr="00A93DB4" w:rsidRDefault="004C2BC5" w:rsidP="00A93DB4">
      <w:pPr>
        <w:pStyle w:val="Heading3"/>
      </w:pPr>
      <w:bookmarkStart w:id="534" w:name="_Ref98754612"/>
      <w:bookmarkStart w:id="535" w:name="_Toc105587051"/>
      <w:bookmarkStart w:id="536" w:name="_Toc414885765"/>
      <w:r w:rsidRPr="00A93DB4">
        <w:t>Relative</w:t>
      </w:r>
      <w:r w:rsidR="009037DA">
        <w:t xml:space="preserve"> </w:t>
      </w:r>
      <w:r w:rsidRPr="00A93DB4">
        <w:t>and</w:t>
      </w:r>
      <w:r w:rsidR="009037DA">
        <w:t xml:space="preserve"> </w:t>
      </w:r>
      <w:r w:rsidRPr="00A93DB4">
        <w:t>Absolute</w:t>
      </w:r>
      <w:r w:rsidR="009037DA">
        <w:t xml:space="preserve"> </w:t>
      </w:r>
      <w:r w:rsidRPr="00A93DB4">
        <w:t>Path</w:t>
      </w:r>
      <w:r w:rsidR="009037DA">
        <w:t xml:space="preserve"> </w:t>
      </w:r>
      <w:r w:rsidRPr="00A93DB4">
        <w:t>Names</w:t>
      </w:r>
      <w:r w:rsidR="009037DA">
        <w:t xml:space="preserve"> </w:t>
      </w:r>
      <w:r w:rsidRPr="00A93DB4">
        <w:t>for</w:t>
      </w:r>
      <w:r w:rsidR="009037DA">
        <w:t xml:space="preserve"> </w:t>
      </w:r>
      <w:r w:rsidRPr="00A93DB4">
        <w:t>Microsoft</w:t>
      </w:r>
      <w:r w:rsidR="009037DA">
        <w:t xml:space="preserve"> </w:t>
      </w:r>
      <w:r w:rsidRPr="00A93DB4">
        <w:t>Access</w:t>
      </w:r>
      <w:r w:rsidR="009037DA">
        <w:t xml:space="preserve"> </w:t>
      </w:r>
      <w:r w:rsidRPr="00A93DB4">
        <w:t>Databases</w:t>
      </w:r>
      <w:bookmarkEnd w:id="534"/>
      <w:bookmarkEnd w:id="535"/>
      <w:bookmarkEnd w:id="536"/>
    </w:p>
    <w:p w:rsidR="004C2BC5" w:rsidRPr="00926164" w:rsidRDefault="004C2BC5" w:rsidP="00926164">
      <w:r w:rsidRPr="00926164">
        <w:fldChar w:fldCharType="begin"/>
      </w:r>
      <w:r w:rsidRPr="00926164">
        <w:instrText>xe</w:instrText>
      </w:r>
      <w:r w:rsidR="009037DA">
        <w:instrText xml:space="preserve"> </w:instrText>
      </w:r>
      <w:r w:rsidRPr="00926164">
        <w:instrText>"Relative</w:instrText>
      </w:r>
      <w:r w:rsidR="009037DA">
        <w:instrText xml:space="preserve"> </w:instrText>
      </w:r>
      <w:r w:rsidRPr="00926164">
        <w:instrText>and</w:instrText>
      </w:r>
      <w:r w:rsidR="009037DA">
        <w:instrText xml:space="preserve"> </w:instrText>
      </w:r>
      <w:r w:rsidRPr="00926164">
        <w:instrText>Absolute</w:instrText>
      </w:r>
      <w:r w:rsidR="009037DA">
        <w:instrText xml:space="preserve"> </w:instrText>
      </w:r>
      <w:r w:rsidRPr="00926164">
        <w:instrText>Path</w:instrText>
      </w:r>
      <w:r w:rsidR="009037DA">
        <w:instrText xml:space="preserve"> </w:instrText>
      </w:r>
      <w:r w:rsidRPr="00926164">
        <w:instrText>Names</w:instrText>
      </w:r>
      <w:r w:rsidR="009037DA">
        <w:instrText xml:space="preserve"> </w:instrText>
      </w:r>
      <w:r w:rsidRPr="00926164">
        <w:instrText>for</w:instrText>
      </w:r>
      <w:r w:rsidR="009037DA">
        <w:instrText xml:space="preserve"> </w:instrText>
      </w:r>
      <w:r w:rsidRPr="00926164">
        <w:instrText>Microsoft</w:instrText>
      </w:r>
      <w:r w:rsidR="009037DA">
        <w:instrText xml:space="preserve"> </w:instrText>
      </w:r>
      <w:r w:rsidRPr="00926164">
        <w:instrText>Access</w:instrText>
      </w:r>
      <w:r w:rsidR="009037DA">
        <w:instrText xml:space="preserve"> </w:instrText>
      </w:r>
      <w:r w:rsidRPr="00926164">
        <w:instrText>Databases"</w:instrText>
      </w:r>
      <w:r w:rsidRPr="00926164">
        <w:fldChar w:fldCharType="end"/>
      </w:r>
      <w:r w:rsidRPr="00926164">
        <w:fldChar w:fldCharType="begin"/>
      </w:r>
      <w:r w:rsidRPr="00926164">
        <w:instrText>xe</w:instrText>
      </w:r>
      <w:r w:rsidR="009037DA">
        <w:instrText xml:space="preserve"> </w:instrText>
      </w:r>
      <w:r w:rsidRPr="00926164">
        <w:instrText>"Databases:Relative</w:instrText>
      </w:r>
      <w:r w:rsidR="009037DA">
        <w:instrText xml:space="preserve"> </w:instrText>
      </w:r>
      <w:r w:rsidRPr="00926164">
        <w:instrText>and</w:instrText>
      </w:r>
      <w:r w:rsidR="009037DA">
        <w:instrText xml:space="preserve"> </w:instrText>
      </w:r>
      <w:r w:rsidRPr="00926164">
        <w:instrText>Absolute</w:instrText>
      </w:r>
      <w:r w:rsidR="009037DA">
        <w:instrText xml:space="preserve"> </w:instrText>
      </w:r>
      <w:r w:rsidRPr="00926164">
        <w:instrText>Path</w:instrText>
      </w:r>
      <w:r w:rsidR="009037DA">
        <w:instrText xml:space="preserve"> </w:instrText>
      </w:r>
      <w:r w:rsidRPr="00926164">
        <w:instrText>Names</w:instrText>
      </w:r>
      <w:r w:rsidR="009037DA">
        <w:instrText xml:space="preserve"> </w:instrText>
      </w:r>
      <w:r w:rsidRPr="00926164">
        <w:instrText>for</w:instrText>
      </w:r>
      <w:r w:rsidR="009037DA">
        <w:instrText xml:space="preserve"> </w:instrText>
      </w:r>
      <w:r w:rsidRPr="00926164">
        <w:instrText>Microsoft</w:instrText>
      </w:r>
      <w:r w:rsidR="009037DA">
        <w:instrText xml:space="preserve"> </w:instrText>
      </w:r>
      <w:r w:rsidRPr="00926164">
        <w:instrText>Access</w:instrText>
      </w:r>
      <w:r w:rsidR="009037DA">
        <w:instrText xml:space="preserve"> </w:instrText>
      </w:r>
      <w:r w:rsidRPr="00926164">
        <w:instrText>Databases"</w:instrText>
      </w:r>
      <w:r w:rsidRPr="00926164">
        <w:fldChar w:fldCharType="end"/>
      </w:r>
      <w:r w:rsidRPr="00926164">
        <w:fldChar w:fldCharType="begin"/>
      </w:r>
      <w:r w:rsidRPr="00926164">
        <w:instrText>xe</w:instrText>
      </w:r>
      <w:r w:rsidR="009037DA">
        <w:instrText xml:space="preserve"> </w:instrText>
      </w:r>
      <w:r w:rsidRPr="00926164">
        <w:instrText>"Microsoft</w:instrText>
      </w:r>
      <w:r w:rsidR="009037DA">
        <w:instrText xml:space="preserve"> </w:instrText>
      </w:r>
      <w:r w:rsidRPr="00926164">
        <w:instrText>Access:Database</w:instrText>
      </w:r>
      <w:r w:rsidR="009037DA">
        <w:instrText xml:space="preserve"> </w:instrText>
      </w:r>
      <w:r w:rsidRPr="00926164">
        <w:instrText>file</w:instrText>
      </w:r>
      <w:r w:rsidR="009037DA">
        <w:instrText xml:space="preserve"> </w:instrText>
      </w:r>
      <w:r w:rsidRPr="00926164">
        <w:instrText>path</w:instrText>
      </w:r>
      <w:r w:rsidR="009037DA">
        <w:instrText xml:space="preserve"> </w:instrText>
      </w:r>
      <w:r w:rsidRPr="00926164">
        <w:instrText>names"</w:instrText>
      </w:r>
      <w:r w:rsidRPr="00926164">
        <w:fldChar w:fldCharType="end"/>
      </w:r>
      <w:r w:rsidRPr="00926164">
        <w:t>When</w:t>
      </w:r>
      <w:r w:rsidR="009037DA">
        <w:t xml:space="preserve"> </w:t>
      </w:r>
      <w:r w:rsidRPr="00926164">
        <w:t>deploying</w:t>
      </w:r>
      <w:r w:rsidR="009037DA">
        <w:t xml:space="preserve"> </w:t>
      </w:r>
      <w:r w:rsidRPr="00926164">
        <w:t>an</w:t>
      </w:r>
      <w:r w:rsidR="009037DA">
        <w:t xml:space="preserve"> </w:t>
      </w:r>
      <w:r w:rsidRPr="00926164">
        <w:t>application</w:t>
      </w:r>
      <w:r w:rsidR="009037DA">
        <w:t xml:space="preserve"> </w:t>
      </w:r>
      <w:r w:rsidRPr="00926164">
        <w:t>to</w:t>
      </w:r>
      <w:r w:rsidR="009037DA">
        <w:t xml:space="preserve"> </w:t>
      </w:r>
      <w:r w:rsidRPr="00926164">
        <w:t>production</w:t>
      </w:r>
      <w:r w:rsidR="009037DA">
        <w:t xml:space="preserve"> </w:t>
      </w:r>
      <w:r w:rsidRPr="00926164">
        <w:t>that</w:t>
      </w:r>
      <w:r w:rsidR="009037DA">
        <w:t xml:space="preserve"> </w:t>
      </w:r>
      <w:r w:rsidRPr="00926164">
        <w:t>uses</w:t>
      </w:r>
      <w:r w:rsidR="009037DA">
        <w:t xml:space="preserve"> </w:t>
      </w:r>
      <w:r w:rsidRPr="00926164">
        <w:t>a</w:t>
      </w:r>
      <w:r w:rsidR="009037DA">
        <w:t xml:space="preserve"> </w:t>
      </w:r>
      <w:r w:rsidRPr="00926164">
        <w:t>Microsoft</w:t>
      </w:r>
      <w:r w:rsidR="009037DA">
        <w:t xml:space="preserve"> </w:t>
      </w:r>
      <w:r w:rsidRPr="00926164">
        <w:t>Access</w:t>
      </w:r>
      <w:r w:rsidR="009037DA">
        <w:t xml:space="preserve"> </w:t>
      </w:r>
      <w:r w:rsidRPr="00926164">
        <w:t>database,</w:t>
      </w:r>
      <w:r w:rsidR="009037DA">
        <w:t xml:space="preserve"> </w:t>
      </w:r>
      <w:r w:rsidRPr="00926164">
        <w:t>if</w:t>
      </w:r>
      <w:r w:rsidR="009037DA">
        <w:t xml:space="preserve"> </w:t>
      </w:r>
      <w:r w:rsidRPr="00926164">
        <w:t>you</w:t>
      </w:r>
      <w:r w:rsidR="009037DA">
        <w:t xml:space="preserve"> </w:t>
      </w:r>
      <w:r w:rsidRPr="00926164">
        <w:t>do</w:t>
      </w:r>
      <w:r w:rsidR="009037DA">
        <w:t xml:space="preserve"> </w:t>
      </w:r>
      <w:r w:rsidRPr="00926164">
        <w:t>not</w:t>
      </w:r>
      <w:r w:rsidR="009037DA">
        <w:t xml:space="preserve"> </w:t>
      </w:r>
      <w:r w:rsidRPr="00926164">
        <w:t>know</w:t>
      </w:r>
      <w:r w:rsidR="009037DA">
        <w:t xml:space="preserve"> </w:t>
      </w:r>
      <w:r w:rsidRPr="00926164">
        <w:t>the</w:t>
      </w:r>
      <w:r w:rsidR="009037DA">
        <w:t xml:space="preserve"> </w:t>
      </w:r>
      <w:r w:rsidRPr="00926164">
        <w:t>full</w:t>
      </w:r>
      <w:r w:rsidR="009037DA">
        <w:t xml:space="preserve"> </w:t>
      </w:r>
      <w:r w:rsidRPr="00926164">
        <w:t>file</w:t>
      </w:r>
      <w:r w:rsidR="009037DA">
        <w:t xml:space="preserve"> </w:t>
      </w:r>
      <w:r w:rsidRPr="00926164">
        <w:t>system</w:t>
      </w:r>
      <w:r w:rsidR="009037DA">
        <w:t xml:space="preserve"> </w:t>
      </w:r>
      <w:r w:rsidRPr="00926164">
        <w:t>path</w:t>
      </w:r>
      <w:r w:rsidR="009037DA">
        <w:t xml:space="preserve"> </w:t>
      </w:r>
      <w:r w:rsidRPr="00926164">
        <w:t>to</w:t>
      </w:r>
      <w:r w:rsidR="009037DA">
        <w:t xml:space="preserve"> </w:t>
      </w:r>
      <w:r w:rsidRPr="00926164">
        <w:t>the</w:t>
      </w:r>
      <w:r w:rsidR="009037DA">
        <w:t xml:space="preserve"> </w:t>
      </w:r>
      <w:r w:rsidRPr="00926164">
        <w:t>database</w:t>
      </w:r>
      <w:r w:rsidR="009037DA">
        <w:t xml:space="preserve"> </w:t>
      </w:r>
      <w:r w:rsidRPr="00926164">
        <w:t>file</w:t>
      </w:r>
      <w:r w:rsidR="009037DA">
        <w:t xml:space="preserve"> </w:t>
      </w:r>
      <w:r w:rsidRPr="00926164">
        <w:t>(.</w:t>
      </w:r>
      <w:proofErr w:type="spellStart"/>
      <w:r w:rsidRPr="00926164">
        <w:t>mdb</w:t>
      </w:r>
      <w:proofErr w:type="spellEnd"/>
      <w:r w:rsidRPr="00926164">
        <w:t>),</w:t>
      </w:r>
      <w:r w:rsidR="009037DA">
        <w:t xml:space="preserve"> </w:t>
      </w:r>
      <w:r w:rsidRPr="00926164">
        <w:t>you</w:t>
      </w:r>
      <w:r w:rsidR="009037DA">
        <w:t xml:space="preserve"> </w:t>
      </w:r>
      <w:r w:rsidRPr="00926164">
        <w:t>can</w:t>
      </w:r>
      <w:r w:rsidR="009037DA">
        <w:t xml:space="preserve"> </w:t>
      </w:r>
      <w:r w:rsidRPr="00926164">
        <w:t>specify</w:t>
      </w:r>
      <w:r w:rsidR="009037DA">
        <w:t xml:space="preserve"> </w:t>
      </w:r>
      <w:r w:rsidRPr="00926164">
        <w:t>a</w:t>
      </w:r>
      <w:r w:rsidR="009037DA">
        <w:t xml:space="preserve"> </w:t>
      </w:r>
      <w:r w:rsidRPr="00926164">
        <w:t>relative</w:t>
      </w:r>
      <w:r w:rsidR="009037DA">
        <w:t xml:space="preserve"> </w:t>
      </w:r>
      <w:r w:rsidRPr="00926164">
        <w:t>path</w:t>
      </w:r>
      <w:r w:rsidR="009037DA">
        <w:t xml:space="preserve"> </w:t>
      </w:r>
      <w:r w:rsidRPr="00926164">
        <w:t>in</w:t>
      </w:r>
      <w:r w:rsidR="009037DA">
        <w:t xml:space="preserve"> </w:t>
      </w:r>
      <w:r w:rsidRPr="00926164">
        <w:t>the</w:t>
      </w:r>
      <w:r w:rsidR="009037DA">
        <w:t xml:space="preserve"> </w:t>
      </w:r>
      <w:r w:rsidRPr="00926164">
        <w:t>database</w:t>
      </w:r>
      <w:r w:rsidR="009037DA">
        <w:t xml:space="preserve"> </w:t>
      </w:r>
      <w:r w:rsidRPr="00926164">
        <w:t>connection</w:t>
      </w:r>
      <w:r w:rsidR="009037DA">
        <w:t xml:space="preserve"> </w:t>
      </w:r>
      <w:r w:rsidRPr="00926164">
        <w:t>string</w:t>
      </w:r>
      <w:r w:rsidR="009037DA">
        <w:t xml:space="preserve"> </w:t>
      </w:r>
      <w:r w:rsidRPr="00926164">
        <w:t>found</w:t>
      </w:r>
      <w:r w:rsidR="009037DA">
        <w:t xml:space="preserve"> </w:t>
      </w:r>
      <w:r w:rsidRPr="00926164">
        <w:t>in</w:t>
      </w:r>
      <w:r w:rsidR="009037DA">
        <w:t xml:space="preserve"> </w:t>
      </w:r>
      <w:r w:rsidRPr="00926164">
        <w:t>the</w:t>
      </w:r>
      <w:r w:rsidR="009037DA">
        <w:t xml:space="preserve"> </w:t>
      </w:r>
      <w:r w:rsidRPr="00926164">
        <w:t>application's</w:t>
      </w:r>
      <w:r w:rsidR="009037DA">
        <w:t xml:space="preserve"> </w:t>
      </w:r>
      <w:proofErr w:type="spellStart"/>
      <w:r w:rsidR="00C568F1">
        <w:t>W</w:t>
      </w:r>
      <w:r w:rsidRPr="00926164">
        <w:t>eb.config</w:t>
      </w:r>
      <w:proofErr w:type="spellEnd"/>
      <w:r w:rsidR="009037DA">
        <w:t xml:space="preserve"> </w:t>
      </w:r>
      <w:r w:rsidRPr="00926164">
        <w:t>file.</w:t>
      </w:r>
      <w:r w:rsidR="009037DA">
        <w:t xml:space="preserve">  </w:t>
      </w:r>
      <w:r w:rsidRPr="00926164">
        <w:t>This</w:t>
      </w:r>
      <w:r w:rsidR="009037DA">
        <w:t xml:space="preserve"> </w:t>
      </w:r>
      <w:r w:rsidRPr="00926164">
        <w:t>will</w:t>
      </w:r>
      <w:r w:rsidR="009037DA">
        <w:t xml:space="preserve"> </w:t>
      </w:r>
      <w:r w:rsidRPr="00926164">
        <w:t>only</w:t>
      </w:r>
      <w:r w:rsidR="009037DA">
        <w:t xml:space="preserve"> </w:t>
      </w:r>
      <w:r w:rsidRPr="00926164">
        <w:t>work</w:t>
      </w:r>
      <w:r w:rsidR="009037DA">
        <w:t xml:space="preserve"> </w:t>
      </w:r>
      <w:r w:rsidRPr="00926164">
        <w:t>if</w:t>
      </w:r>
      <w:r w:rsidR="009037DA">
        <w:t xml:space="preserve"> </w:t>
      </w:r>
      <w:r w:rsidRPr="00926164">
        <w:t>the</w:t>
      </w:r>
      <w:r w:rsidR="009037DA">
        <w:t xml:space="preserve"> </w:t>
      </w:r>
      <w:r w:rsidRPr="00926164">
        <w:t>database</w:t>
      </w:r>
      <w:r w:rsidR="009037DA">
        <w:t xml:space="preserve"> </w:t>
      </w:r>
      <w:r w:rsidRPr="00926164">
        <w:t>file</w:t>
      </w:r>
      <w:r w:rsidR="009037DA">
        <w:t xml:space="preserve"> </w:t>
      </w:r>
      <w:r w:rsidRPr="00926164">
        <w:t>is</w:t>
      </w:r>
      <w:r w:rsidR="009037DA">
        <w:t xml:space="preserve"> </w:t>
      </w:r>
      <w:r w:rsidRPr="00926164">
        <w:t>located</w:t>
      </w:r>
      <w:r w:rsidR="009037DA">
        <w:t xml:space="preserve"> </w:t>
      </w:r>
      <w:r w:rsidRPr="00926164">
        <w:t>somewhere</w:t>
      </w:r>
      <w:r w:rsidR="009037DA">
        <w:t xml:space="preserve"> </w:t>
      </w:r>
      <w:r w:rsidR="00C568F1">
        <w:t>in</w:t>
      </w:r>
      <w:r w:rsidR="009037DA">
        <w:t xml:space="preserve"> </w:t>
      </w:r>
      <w:r w:rsidRPr="00926164">
        <w:t>the</w:t>
      </w:r>
      <w:r w:rsidR="009037DA">
        <w:t xml:space="preserve"> </w:t>
      </w:r>
      <w:r w:rsidRPr="00926164">
        <w:t>application</w:t>
      </w:r>
      <w:r w:rsidR="009037DA">
        <w:t xml:space="preserve"> </w:t>
      </w:r>
      <w:r w:rsidR="00C568F1">
        <w:t>folder</w:t>
      </w:r>
      <w:r w:rsidRPr="00926164">
        <w:t>.</w:t>
      </w:r>
    </w:p>
    <w:p w:rsidR="00C568F1" w:rsidRDefault="004C2BC5" w:rsidP="00926164">
      <w:r w:rsidRPr="00926164">
        <w:t>For</w:t>
      </w:r>
      <w:r w:rsidR="009037DA">
        <w:t xml:space="preserve"> </w:t>
      </w:r>
      <w:r w:rsidRPr="00926164">
        <w:t>example,</w:t>
      </w:r>
      <w:r w:rsidR="009037DA">
        <w:t xml:space="preserve"> </w:t>
      </w:r>
      <w:r w:rsidRPr="00926164">
        <w:t>suppose</w:t>
      </w:r>
      <w:r w:rsidR="009037DA">
        <w:t xml:space="preserve"> </w:t>
      </w:r>
      <w:r w:rsidRPr="00926164">
        <w:t>you</w:t>
      </w:r>
      <w:r w:rsidR="009037DA">
        <w:t xml:space="preserve"> </w:t>
      </w:r>
      <w:r w:rsidRPr="00926164">
        <w:t>create</w:t>
      </w:r>
      <w:r w:rsidR="009037DA">
        <w:t xml:space="preserve"> </w:t>
      </w:r>
      <w:r w:rsidRPr="00926164">
        <w:t>an</w:t>
      </w:r>
      <w:r w:rsidR="009037DA">
        <w:t xml:space="preserve"> </w:t>
      </w:r>
      <w:r w:rsidRPr="00926164">
        <w:t>application</w:t>
      </w:r>
      <w:r w:rsidR="009037DA">
        <w:t xml:space="preserve"> </w:t>
      </w:r>
      <w:r w:rsidRPr="00926164">
        <w:t>called</w:t>
      </w:r>
      <w:r w:rsidR="009037DA">
        <w:t xml:space="preserve"> </w:t>
      </w:r>
      <w:r w:rsidRPr="00926164">
        <w:t>MyApp1</w:t>
      </w:r>
      <w:r w:rsidR="009037DA">
        <w:t xml:space="preserve"> </w:t>
      </w:r>
      <w:r w:rsidR="008F38C6" w:rsidRPr="00926164">
        <w:t>in</w:t>
      </w:r>
      <w:r w:rsidR="008F38C6">
        <w:t xml:space="preserve"> </w:t>
      </w:r>
      <w:r w:rsidR="008F38C6" w:rsidRPr="00926164">
        <w:t>the</w:t>
      </w:r>
      <w:r w:rsidR="008F38C6">
        <w:t xml:space="preserve"> </w:t>
      </w:r>
      <w:r w:rsidR="008F38C6" w:rsidRPr="00926164">
        <w:t>C:\MyApps</w:t>
      </w:r>
      <w:r w:rsidR="008F38C6">
        <w:t xml:space="preserve"> folder</w:t>
      </w:r>
      <w:r w:rsidR="008F38C6" w:rsidRPr="00926164">
        <w:t xml:space="preserve"> </w:t>
      </w:r>
      <w:r w:rsidRPr="00926164">
        <w:t>on</w:t>
      </w:r>
      <w:r w:rsidR="009037DA">
        <w:t xml:space="preserve"> </w:t>
      </w:r>
      <w:r w:rsidR="008F38C6">
        <w:t>your</w:t>
      </w:r>
      <w:r w:rsidR="009037DA">
        <w:t xml:space="preserve"> </w:t>
      </w:r>
      <w:r w:rsidRPr="00926164">
        <w:t>development</w:t>
      </w:r>
      <w:r w:rsidR="009037DA">
        <w:t xml:space="preserve"> </w:t>
      </w:r>
      <w:r w:rsidRPr="00926164">
        <w:t>machine.</w:t>
      </w:r>
      <w:r w:rsidR="009037DA">
        <w:t xml:space="preserve">  </w:t>
      </w:r>
      <w:r w:rsidR="00154332">
        <w:t>Further,</w:t>
      </w:r>
      <w:r w:rsidR="009037DA">
        <w:t xml:space="preserve"> </w:t>
      </w:r>
      <w:r w:rsidRPr="00926164">
        <w:t>suppose</w:t>
      </w:r>
      <w:r w:rsidR="009037DA">
        <w:t xml:space="preserve"> </w:t>
      </w:r>
      <w:r w:rsidRPr="00926164">
        <w:t>you</w:t>
      </w:r>
      <w:r w:rsidR="009037DA">
        <w:t xml:space="preserve"> </w:t>
      </w:r>
      <w:r w:rsidRPr="00926164">
        <w:t>copy</w:t>
      </w:r>
      <w:r w:rsidR="009037DA">
        <w:t xml:space="preserve"> </w:t>
      </w:r>
      <w:r w:rsidRPr="00926164">
        <w:t>your</w:t>
      </w:r>
      <w:r w:rsidR="009037DA">
        <w:t xml:space="preserve"> </w:t>
      </w:r>
      <w:r w:rsidRPr="00926164">
        <w:t>Microsoft</w:t>
      </w:r>
      <w:r w:rsidR="009037DA">
        <w:t xml:space="preserve"> </w:t>
      </w:r>
      <w:r w:rsidRPr="00926164">
        <w:t>Access</w:t>
      </w:r>
      <w:r w:rsidR="009037DA">
        <w:t xml:space="preserve"> </w:t>
      </w:r>
      <w:proofErr w:type="gramStart"/>
      <w:r w:rsidRPr="00926164">
        <w:t>database</w:t>
      </w:r>
      <w:r w:rsidR="009037DA">
        <w:t xml:space="preserve"> </w:t>
      </w:r>
      <w:r w:rsidRPr="00926164">
        <w:t>file</w:t>
      </w:r>
      <w:proofErr w:type="gramEnd"/>
      <w:r w:rsidR="009037DA">
        <w:t xml:space="preserve"> </w:t>
      </w:r>
      <w:r w:rsidRPr="00926164">
        <w:t>to</w:t>
      </w:r>
      <w:r w:rsidR="009037DA">
        <w:t xml:space="preserve"> </w:t>
      </w:r>
      <w:r w:rsidRPr="00926164">
        <w:t>a</w:t>
      </w:r>
      <w:r w:rsidR="009037DA">
        <w:t xml:space="preserve"> </w:t>
      </w:r>
      <w:r w:rsidRPr="00926164">
        <w:t>subdirectory</w:t>
      </w:r>
      <w:r w:rsidR="009037DA">
        <w:t xml:space="preserve"> </w:t>
      </w:r>
      <w:r w:rsidRPr="00926164">
        <w:t>of</w:t>
      </w:r>
      <w:r w:rsidR="009037DA">
        <w:t xml:space="preserve"> </w:t>
      </w:r>
      <w:r w:rsidRPr="00926164">
        <w:t>the</w:t>
      </w:r>
      <w:r w:rsidR="009037DA">
        <w:t xml:space="preserve"> </w:t>
      </w:r>
      <w:r w:rsidRPr="00926164">
        <w:t>application</w:t>
      </w:r>
      <w:r w:rsidR="009037DA">
        <w:t xml:space="preserve"> </w:t>
      </w:r>
      <w:r w:rsidRPr="00926164">
        <w:t>so</w:t>
      </w:r>
      <w:r w:rsidR="009037DA">
        <w:t xml:space="preserve"> </w:t>
      </w:r>
      <w:r w:rsidRPr="00926164">
        <w:t>that</w:t>
      </w:r>
      <w:r w:rsidR="009037DA">
        <w:t xml:space="preserve"> </w:t>
      </w:r>
      <w:r w:rsidRPr="00926164">
        <w:t>the</w:t>
      </w:r>
      <w:r w:rsidR="009037DA">
        <w:t xml:space="preserve"> </w:t>
      </w:r>
      <w:r w:rsidRPr="00926164">
        <w:t>full</w:t>
      </w:r>
      <w:r w:rsidR="009037DA">
        <w:t xml:space="preserve"> </w:t>
      </w:r>
      <w:r w:rsidRPr="00926164">
        <w:t>path</w:t>
      </w:r>
      <w:r w:rsidR="009037DA">
        <w:t xml:space="preserve"> </w:t>
      </w:r>
      <w:r w:rsidRPr="00926164">
        <w:t>to</w:t>
      </w:r>
      <w:r w:rsidR="009037DA">
        <w:t xml:space="preserve"> </w:t>
      </w:r>
      <w:r w:rsidRPr="00926164">
        <w:t>the</w:t>
      </w:r>
      <w:r w:rsidR="009037DA">
        <w:t xml:space="preserve"> </w:t>
      </w:r>
      <w:r w:rsidRPr="00926164">
        <w:t>database</w:t>
      </w:r>
      <w:r w:rsidR="009037DA">
        <w:t xml:space="preserve"> </w:t>
      </w:r>
      <w:r w:rsidRPr="00926164">
        <w:t>file</w:t>
      </w:r>
      <w:r w:rsidR="009037DA">
        <w:t xml:space="preserve"> </w:t>
      </w:r>
      <w:r w:rsidRPr="00926164">
        <w:t>is:</w:t>
      </w:r>
    </w:p>
    <w:p w:rsidR="00C568F1" w:rsidRPr="00633E0A" w:rsidRDefault="004C2BC5" w:rsidP="00C568F1">
      <w:pPr>
        <w:pStyle w:val="Example"/>
        <w:rPr>
          <w:lang w:val="nn-NO"/>
        </w:rPr>
      </w:pPr>
      <w:r w:rsidRPr="00633E0A">
        <w:rPr>
          <w:lang w:val="nn-NO"/>
        </w:rPr>
        <w:t>C:\MyApps\MyApp1\Database\MyDatabase.mdb</w:t>
      </w:r>
    </w:p>
    <w:p w:rsidR="004C2BC5" w:rsidRPr="00926164" w:rsidRDefault="004C2BC5" w:rsidP="00926164">
      <w:r w:rsidRPr="00926164">
        <w:t>Iron</w:t>
      </w:r>
      <w:r w:rsidR="009037DA">
        <w:t xml:space="preserve"> </w:t>
      </w:r>
      <w:r w:rsidRPr="00926164">
        <w:t>Speed</w:t>
      </w:r>
      <w:r w:rsidR="009037DA">
        <w:t xml:space="preserve"> </w:t>
      </w:r>
      <w:r w:rsidRPr="00926164">
        <w:t>Designer</w:t>
      </w:r>
      <w:r w:rsidR="009037DA">
        <w:t xml:space="preserve"> </w:t>
      </w:r>
      <w:r w:rsidRPr="00926164">
        <w:t>will</w:t>
      </w:r>
      <w:r w:rsidR="009037DA">
        <w:t xml:space="preserve"> </w:t>
      </w:r>
      <w:r w:rsidRPr="00926164">
        <w:t>create</w:t>
      </w:r>
      <w:r w:rsidR="009037DA">
        <w:t xml:space="preserve"> </w:t>
      </w:r>
      <w:r w:rsidRPr="00926164">
        <w:t>a</w:t>
      </w:r>
      <w:r w:rsidR="009037DA">
        <w:t xml:space="preserve"> </w:t>
      </w:r>
      <w:r w:rsidRPr="00926164">
        <w:t>database</w:t>
      </w:r>
      <w:r w:rsidR="009037DA">
        <w:t xml:space="preserve"> </w:t>
      </w:r>
      <w:r w:rsidRPr="00926164">
        <w:t>connection</w:t>
      </w:r>
      <w:r w:rsidR="009037DA">
        <w:t xml:space="preserve"> </w:t>
      </w:r>
      <w:r w:rsidRPr="00926164">
        <w:t>string</w:t>
      </w:r>
      <w:r w:rsidR="009037DA">
        <w:t xml:space="preserve"> </w:t>
      </w:r>
      <w:r w:rsidRPr="00926164">
        <w:t>in</w:t>
      </w:r>
      <w:r w:rsidR="009037DA">
        <w:t xml:space="preserve"> </w:t>
      </w:r>
      <w:r w:rsidR="008F38C6">
        <w:t>your</w:t>
      </w:r>
      <w:r w:rsidR="009037DA">
        <w:t xml:space="preserve"> </w:t>
      </w:r>
      <w:r w:rsidRPr="00926164">
        <w:t>application's</w:t>
      </w:r>
      <w:r w:rsidR="009037DA">
        <w:t xml:space="preserve"> </w:t>
      </w:r>
      <w:proofErr w:type="spellStart"/>
      <w:r w:rsidRPr="00926164">
        <w:t>Web.config</w:t>
      </w:r>
      <w:proofErr w:type="spellEnd"/>
      <w:r w:rsidR="009037DA">
        <w:t xml:space="preserve"> </w:t>
      </w:r>
      <w:r w:rsidRPr="00926164">
        <w:t>file</w:t>
      </w:r>
      <w:r w:rsidR="009037DA">
        <w:t xml:space="preserve"> </w:t>
      </w:r>
      <w:r w:rsidRPr="00926164">
        <w:t>with</w:t>
      </w:r>
      <w:r w:rsidR="009037DA">
        <w:t xml:space="preserve"> </w:t>
      </w:r>
      <w:r w:rsidRPr="00926164">
        <w:t>the</w:t>
      </w:r>
      <w:r w:rsidR="009037DA">
        <w:t xml:space="preserve"> </w:t>
      </w:r>
      <w:r w:rsidRPr="00926164">
        <w:t>full</w:t>
      </w:r>
      <w:r w:rsidR="009037DA">
        <w:t xml:space="preserve"> </w:t>
      </w:r>
      <w:r w:rsidR="00C568F1">
        <w:t>path</w:t>
      </w:r>
      <w:r w:rsidR="009037DA">
        <w:t xml:space="preserve"> </w:t>
      </w:r>
      <w:r w:rsidR="00C568F1">
        <w:t>to</w:t>
      </w:r>
      <w:r w:rsidR="009037DA">
        <w:t xml:space="preserve"> </w:t>
      </w:r>
      <w:r w:rsidR="00C568F1">
        <w:t>the</w:t>
      </w:r>
      <w:r w:rsidR="009037DA">
        <w:t xml:space="preserve"> </w:t>
      </w:r>
      <w:r w:rsidR="00C568F1">
        <w:t>.</w:t>
      </w:r>
      <w:proofErr w:type="spellStart"/>
      <w:r w:rsidR="00C568F1">
        <w:t>mdb</w:t>
      </w:r>
      <w:proofErr w:type="spellEnd"/>
      <w:r w:rsidR="009037DA">
        <w:t xml:space="preserve"> </w:t>
      </w:r>
      <w:r w:rsidR="00C568F1">
        <w:t>file</w:t>
      </w:r>
      <w:r w:rsidRPr="00926164">
        <w:t>:</w:t>
      </w:r>
    </w:p>
    <w:p w:rsidR="00C667B5" w:rsidRDefault="004C2BC5" w:rsidP="00C667B5">
      <w:pPr>
        <w:pStyle w:val="Example-Code"/>
      </w:pPr>
      <w:r w:rsidRPr="00C667B5">
        <w:t>&lt;</w:t>
      </w:r>
      <w:r w:rsidR="004D5D8F">
        <w:t>add key</w:t>
      </w:r>
      <w:r w:rsidRPr="00C667B5">
        <w:t>="DatabaseMyDatabase.mdb1"</w:t>
      </w:r>
      <w:r w:rsidR="009037DA">
        <w:t xml:space="preserve"> </w:t>
      </w:r>
      <w:r w:rsidRPr="00C667B5">
        <w:t>value="Pro</w:t>
      </w:r>
      <w:r w:rsidR="00C667B5">
        <w:t>vider=Microsoft.Jet.OLEDB.4.0;</w:t>
      </w:r>
    </w:p>
    <w:p w:rsidR="00C667B5" w:rsidRDefault="00C667B5" w:rsidP="00C667B5">
      <w:pPr>
        <w:pStyle w:val="Example-Code"/>
      </w:pPr>
      <w:r>
        <w:tab/>
      </w:r>
      <w:r w:rsidR="004C2BC5" w:rsidRPr="00C667B5">
        <w:t>Data</w:t>
      </w:r>
      <w:r w:rsidR="009037DA">
        <w:t xml:space="preserve"> </w:t>
      </w:r>
      <w:r w:rsidR="004C2BC5" w:rsidRPr="00C667B5">
        <w:t>Source=C:\MyApps\MyApp1\Database\MyDatabase.mdb;</w:t>
      </w:r>
    </w:p>
    <w:p w:rsidR="00C667B5" w:rsidRDefault="004C2BC5" w:rsidP="00C667B5">
      <w:pPr>
        <w:pStyle w:val="Example-Code"/>
      </w:pPr>
      <w:r w:rsidRPr="00C667B5">
        <w:tab/>
        <w:t>Jet</w:t>
      </w:r>
      <w:r w:rsidR="009037DA">
        <w:t xml:space="preserve"> </w:t>
      </w:r>
      <w:proofErr w:type="spellStart"/>
      <w:r w:rsidRPr="00C667B5">
        <w:t>OLEDB</w:t>
      </w:r>
      <w:proofErr w:type="gramStart"/>
      <w:r w:rsidRPr="00C667B5">
        <w:t>:Database</w:t>
      </w:r>
      <w:proofErr w:type="spellEnd"/>
      <w:proofErr w:type="gramEnd"/>
      <w:r w:rsidR="009037DA">
        <w:t xml:space="preserve"> </w:t>
      </w:r>
      <w:r w:rsidRPr="00C667B5">
        <w:t>Locking</w:t>
      </w:r>
      <w:r w:rsidR="009037DA">
        <w:t xml:space="preserve"> </w:t>
      </w:r>
      <w:r w:rsidRPr="00C667B5">
        <w:t>Mode=1;</w:t>
      </w:r>
    </w:p>
    <w:p w:rsidR="004C2BC5" w:rsidRPr="00C667B5" w:rsidRDefault="004C2BC5" w:rsidP="00C667B5">
      <w:pPr>
        <w:pStyle w:val="Example-Code"/>
      </w:pPr>
      <w:r w:rsidRPr="00C667B5">
        <w:tab/>
        <w:t>Mode=16"</w:t>
      </w:r>
      <w:r w:rsidR="009037DA">
        <w:t xml:space="preserve"> </w:t>
      </w:r>
      <w:r w:rsidRPr="00C667B5">
        <w:t>/&gt;</w:t>
      </w:r>
    </w:p>
    <w:p w:rsidR="004C2BC5" w:rsidRPr="00926164" w:rsidRDefault="004C2BC5" w:rsidP="00926164">
      <w:r w:rsidRPr="00926164">
        <w:t>When</w:t>
      </w:r>
      <w:r w:rsidR="009037DA">
        <w:t xml:space="preserve"> </w:t>
      </w:r>
      <w:r w:rsidRPr="00926164">
        <w:t>deploying</w:t>
      </w:r>
      <w:r w:rsidR="009037DA">
        <w:t xml:space="preserve"> </w:t>
      </w:r>
      <w:r w:rsidRPr="00926164">
        <w:t>the</w:t>
      </w:r>
      <w:r w:rsidR="009037DA">
        <w:t xml:space="preserve"> </w:t>
      </w:r>
      <w:r w:rsidRPr="00926164">
        <w:t>application</w:t>
      </w:r>
      <w:r w:rsidR="009037DA">
        <w:t xml:space="preserve"> </w:t>
      </w:r>
      <w:r w:rsidRPr="00926164">
        <w:t>and</w:t>
      </w:r>
      <w:r w:rsidR="009037DA">
        <w:t xml:space="preserve"> </w:t>
      </w:r>
      <w:r w:rsidRPr="00926164">
        <w:t>database</w:t>
      </w:r>
      <w:r w:rsidR="009037DA">
        <w:t xml:space="preserve"> </w:t>
      </w:r>
      <w:r w:rsidRPr="00926164">
        <w:t>to</w:t>
      </w:r>
      <w:r w:rsidR="009037DA">
        <w:t xml:space="preserve"> </w:t>
      </w:r>
      <w:r w:rsidRPr="00926164">
        <w:t>production,</w:t>
      </w:r>
      <w:r w:rsidR="009037DA">
        <w:t xml:space="preserve"> </w:t>
      </w:r>
      <w:r w:rsidRPr="00926164">
        <w:t>you</w:t>
      </w:r>
      <w:r w:rsidR="009037DA">
        <w:t xml:space="preserve"> </w:t>
      </w:r>
      <w:r w:rsidRPr="00926164">
        <w:t>can</w:t>
      </w:r>
      <w:r w:rsidR="009037DA">
        <w:t xml:space="preserve"> </w:t>
      </w:r>
      <w:r w:rsidRPr="00926164">
        <w:t>change</w:t>
      </w:r>
      <w:r w:rsidR="009037DA">
        <w:t xml:space="preserve"> </w:t>
      </w:r>
      <w:r w:rsidRPr="00926164">
        <w:t>the</w:t>
      </w:r>
      <w:r w:rsidR="009037DA">
        <w:t xml:space="preserve"> </w:t>
      </w:r>
      <w:r w:rsidRPr="00926164">
        <w:t>connection</w:t>
      </w:r>
      <w:r w:rsidR="009037DA">
        <w:t xml:space="preserve"> </w:t>
      </w:r>
      <w:r w:rsidRPr="00926164">
        <w:t>string</w:t>
      </w:r>
      <w:r w:rsidR="009037DA">
        <w:t xml:space="preserve"> </w:t>
      </w:r>
      <w:r w:rsidRPr="00926164">
        <w:t>in</w:t>
      </w:r>
      <w:r w:rsidR="009037DA">
        <w:t xml:space="preserve"> </w:t>
      </w:r>
      <w:r w:rsidR="008F38C6">
        <w:t xml:space="preserve">your application’s </w:t>
      </w:r>
      <w:proofErr w:type="spellStart"/>
      <w:r w:rsidR="008F38C6">
        <w:t>Web.config</w:t>
      </w:r>
      <w:proofErr w:type="spellEnd"/>
      <w:r w:rsidR="009037DA">
        <w:t xml:space="preserve"> </w:t>
      </w:r>
      <w:r w:rsidRPr="00926164">
        <w:t>file</w:t>
      </w:r>
      <w:r w:rsidR="009037DA">
        <w:t xml:space="preserve"> </w:t>
      </w:r>
      <w:r w:rsidRPr="00926164">
        <w:t>t</w:t>
      </w:r>
      <w:r w:rsidR="00C568F1">
        <w:t>o</w:t>
      </w:r>
      <w:r w:rsidR="009037DA">
        <w:t xml:space="preserve"> </w:t>
      </w:r>
      <w:r w:rsidR="00C568F1">
        <w:t>use</w:t>
      </w:r>
      <w:r w:rsidR="009037DA">
        <w:t xml:space="preserve"> </w:t>
      </w:r>
      <w:r w:rsidR="00C568F1">
        <w:t>a</w:t>
      </w:r>
      <w:r w:rsidR="009037DA">
        <w:t xml:space="preserve"> </w:t>
      </w:r>
      <w:r w:rsidR="00C568F1">
        <w:t>relative</w:t>
      </w:r>
      <w:r w:rsidR="009037DA">
        <w:t xml:space="preserve"> </w:t>
      </w:r>
      <w:r w:rsidR="00C568F1">
        <w:t>path</w:t>
      </w:r>
      <w:r w:rsidRPr="00926164">
        <w:t>:</w:t>
      </w:r>
    </w:p>
    <w:p w:rsidR="00C667B5" w:rsidRPr="00C667B5" w:rsidRDefault="004C2BC5" w:rsidP="00C667B5">
      <w:pPr>
        <w:pStyle w:val="Example-Code"/>
      </w:pPr>
      <w:r w:rsidRPr="00C667B5">
        <w:t>&lt;</w:t>
      </w:r>
      <w:r w:rsidR="004D5D8F">
        <w:t>add key</w:t>
      </w:r>
      <w:r w:rsidRPr="00C667B5">
        <w:t>="DatabaseMyDatabase.mdb1"</w:t>
      </w:r>
      <w:r w:rsidR="009037DA">
        <w:t xml:space="preserve"> </w:t>
      </w:r>
      <w:r w:rsidRPr="00C667B5">
        <w:t>value="Pro</w:t>
      </w:r>
      <w:r w:rsidR="00C667B5" w:rsidRPr="00C667B5">
        <w:t>vider=Microsoft.Jet.OLEDB.4.0;</w:t>
      </w:r>
    </w:p>
    <w:p w:rsidR="00C667B5" w:rsidRPr="00C667B5" w:rsidRDefault="00C667B5" w:rsidP="00C667B5">
      <w:pPr>
        <w:pStyle w:val="Example-Code"/>
      </w:pPr>
      <w:r w:rsidRPr="00C667B5">
        <w:tab/>
      </w:r>
      <w:r w:rsidR="004C2BC5" w:rsidRPr="00C667B5">
        <w:t>Data</w:t>
      </w:r>
      <w:r w:rsidR="009037DA">
        <w:t xml:space="preserve"> </w:t>
      </w:r>
      <w:r w:rsidR="004C2BC5" w:rsidRPr="00C667B5">
        <w:t>Source=Database\MyDatabase.mdb;</w:t>
      </w:r>
    </w:p>
    <w:p w:rsidR="00C667B5" w:rsidRPr="00C667B5" w:rsidRDefault="004C2BC5" w:rsidP="00C667B5">
      <w:pPr>
        <w:pStyle w:val="Example-Code"/>
      </w:pPr>
      <w:r w:rsidRPr="00C667B5">
        <w:tab/>
        <w:t>Jet</w:t>
      </w:r>
      <w:r w:rsidR="009037DA">
        <w:t xml:space="preserve"> </w:t>
      </w:r>
      <w:proofErr w:type="spellStart"/>
      <w:r w:rsidRPr="00C667B5">
        <w:t>OLEDB</w:t>
      </w:r>
      <w:proofErr w:type="gramStart"/>
      <w:r w:rsidRPr="00C667B5">
        <w:t>:Database</w:t>
      </w:r>
      <w:proofErr w:type="spellEnd"/>
      <w:proofErr w:type="gramEnd"/>
      <w:r w:rsidR="009037DA">
        <w:t xml:space="preserve"> </w:t>
      </w:r>
      <w:r w:rsidRPr="00C667B5">
        <w:t>Locking</w:t>
      </w:r>
      <w:r w:rsidR="009037DA">
        <w:t xml:space="preserve"> </w:t>
      </w:r>
      <w:r w:rsidRPr="00C667B5">
        <w:t>Mode=1;</w:t>
      </w:r>
    </w:p>
    <w:p w:rsidR="004C2BC5" w:rsidRPr="00C667B5" w:rsidRDefault="004C2BC5" w:rsidP="00C667B5">
      <w:pPr>
        <w:pStyle w:val="Example-Code"/>
      </w:pPr>
      <w:r w:rsidRPr="00C667B5">
        <w:tab/>
        <w:t>Mode=16"</w:t>
      </w:r>
      <w:r w:rsidR="009037DA">
        <w:t xml:space="preserve"> </w:t>
      </w:r>
      <w:r w:rsidRPr="00C667B5">
        <w:t>/&gt;</w:t>
      </w:r>
    </w:p>
    <w:p w:rsidR="00230249" w:rsidRDefault="00230249" w:rsidP="00AE0B66"/>
    <w:p w:rsidR="002E5EFD" w:rsidRPr="002E5EFD" w:rsidRDefault="002E5EFD" w:rsidP="002E5EFD">
      <w:pPr>
        <w:pStyle w:val="Heading3"/>
      </w:pPr>
      <w:bookmarkStart w:id="537" w:name="_Ref149999527"/>
      <w:bookmarkStart w:id="538" w:name="_Toc414885766"/>
      <w:r w:rsidRPr="002E5EFD">
        <w:t>Accessing</w:t>
      </w:r>
      <w:r w:rsidR="009037DA">
        <w:t xml:space="preserve"> </w:t>
      </w:r>
      <w:r w:rsidRPr="002E5EFD">
        <w:t>Microsoft</w:t>
      </w:r>
      <w:r w:rsidR="009037DA">
        <w:t xml:space="preserve"> </w:t>
      </w:r>
      <w:r w:rsidRPr="002E5EFD">
        <w:t>SQL</w:t>
      </w:r>
      <w:r w:rsidR="009037DA">
        <w:t xml:space="preserve"> </w:t>
      </w:r>
      <w:r w:rsidRPr="002E5EFD">
        <w:t>Server</w:t>
      </w:r>
      <w:r w:rsidR="009037DA">
        <w:t xml:space="preserve"> </w:t>
      </w:r>
      <w:r>
        <w:t>T</w:t>
      </w:r>
      <w:r w:rsidRPr="002E5EFD">
        <w:t>ables</w:t>
      </w:r>
      <w:r w:rsidR="009037DA">
        <w:t xml:space="preserve"> </w:t>
      </w:r>
      <w:r w:rsidRPr="002E5EFD">
        <w:t>through</w:t>
      </w:r>
      <w:r w:rsidR="009037DA">
        <w:t xml:space="preserve"> </w:t>
      </w:r>
      <w:r w:rsidRPr="002E5EFD">
        <w:t>Microsoft</w:t>
      </w:r>
      <w:r w:rsidR="009037DA">
        <w:t xml:space="preserve"> </w:t>
      </w:r>
      <w:r w:rsidRPr="002E5EFD">
        <w:t>Access</w:t>
      </w:r>
      <w:r w:rsidR="009037DA">
        <w:t xml:space="preserve"> </w:t>
      </w:r>
      <w:r>
        <w:t>Q</w:t>
      </w:r>
      <w:r w:rsidRPr="002E5EFD">
        <w:t>ueries</w:t>
      </w:r>
      <w:bookmarkEnd w:id="537"/>
      <w:bookmarkEnd w:id="538"/>
    </w:p>
    <w:p w:rsidR="002E5EFD" w:rsidRDefault="002E5EFD" w:rsidP="002E5EFD">
      <w:pPr>
        <w:rPr>
          <w:rFonts w:cs="Arial"/>
        </w:rPr>
      </w:pPr>
      <w:r w:rsidRPr="00926164">
        <w:fldChar w:fldCharType="begin"/>
      </w:r>
      <w:r w:rsidRPr="00926164">
        <w:instrText>xe</w:instrText>
      </w:r>
      <w:r w:rsidR="009037DA">
        <w:instrText xml:space="preserve"> </w:instrText>
      </w:r>
      <w:r w:rsidRPr="00926164">
        <w:instrText>"</w:instrText>
      </w:r>
      <w:r w:rsidRPr="002E5EFD">
        <w:instrText>Accessing</w:instrText>
      </w:r>
      <w:r w:rsidR="009037DA">
        <w:instrText xml:space="preserve"> </w:instrText>
      </w:r>
      <w:r w:rsidRPr="002E5EFD">
        <w:instrText>Microsoft</w:instrText>
      </w:r>
      <w:r w:rsidR="009037DA">
        <w:instrText xml:space="preserve"> </w:instrText>
      </w:r>
      <w:r w:rsidRPr="002E5EFD">
        <w:instrText>SQL</w:instrText>
      </w:r>
      <w:r w:rsidR="009037DA">
        <w:instrText xml:space="preserve"> </w:instrText>
      </w:r>
      <w:r w:rsidRPr="002E5EFD">
        <w:instrText>Server</w:instrText>
      </w:r>
      <w:r w:rsidR="009037DA">
        <w:instrText xml:space="preserve"> </w:instrText>
      </w:r>
      <w:r>
        <w:instrText>T</w:instrText>
      </w:r>
      <w:r w:rsidRPr="002E5EFD">
        <w:instrText>ables</w:instrText>
      </w:r>
      <w:r w:rsidR="009037DA">
        <w:instrText xml:space="preserve"> </w:instrText>
      </w:r>
      <w:r w:rsidRPr="002E5EFD">
        <w:instrText>through</w:instrText>
      </w:r>
      <w:r w:rsidR="009037DA">
        <w:instrText xml:space="preserve"> </w:instrText>
      </w:r>
      <w:r w:rsidRPr="002E5EFD">
        <w:instrText>Microsoft</w:instrText>
      </w:r>
      <w:r w:rsidR="009037DA">
        <w:instrText xml:space="preserve"> </w:instrText>
      </w:r>
      <w:r w:rsidRPr="002E5EFD">
        <w:instrText>Access</w:instrText>
      </w:r>
      <w:r w:rsidR="009037DA">
        <w:instrText xml:space="preserve"> </w:instrText>
      </w:r>
      <w:r>
        <w:instrText>Q</w:instrText>
      </w:r>
      <w:r w:rsidRPr="002E5EFD">
        <w:instrText>ueries</w:instrText>
      </w:r>
      <w:r w:rsidRPr="00926164">
        <w:instrText>"</w:instrText>
      </w:r>
      <w:r w:rsidRPr="00926164">
        <w:fldChar w:fldCharType="end"/>
      </w:r>
      <w:r w:rsidRPr="00926164">
        <w:fldChar w:fldCharType="begin"/>
      </w:r>
      <w:r w:rsidRPr="00926164">
        <w:instrText>xe</w:instrText>
      </w:r>
      <w:r w:rsidR="009037DA">
        <w:instrText xml:space="preserve"> </w:instrText>
      </w:r>
      <w:r w:rsidRPr="00926164">
        <w:instrText>"Databases:</w:instrText>
      </w:r>
      <w:r w:rsidRPr="002E5EFD">
        <w:instrText>Accessing</w:instrText>
      </w:r>
      <w:r w:rsidR="009037DA">
        <w:instrText xml:space="preserve"> </w:instrText>
      </w:r>
      <w:r w:rsidRPr="002E5EFD">
        <w:instrText>Microsoft</w:instrText>
      </w:r>
      <w:r w:rsidR="009037DA">
        <w:instrText xml:space="preserve"> </w:instrText>
      </w:r>
      <w:r w:rsidRPr="002E5EFD">
        <w:instrText>SQL</w:instrText>
      </w:r>
      <w:r w:rsidR="009037DA">
        <w:instrText xml:space="preserve"> </w:instrText>
      </w:r>
      <w:r w:rsidRPr="002E5EFD">
        <w:instrText>Server</w:instrText>
      </w:r>
      <w:r w:rsidR="009037DA">
        <w:instrText xml:space="preserve"> </w:instrText>
      </w:r>
      <w:r>
        <w:instrText>T</w:instrText>
      </w:r>
      <w:r w:rsidRPr="002E5EFD">
        <w:instrText>ables</w:instrText>
      </w:r>
      <w:r w:rsidR="009037DA">
        <w:instrText xml:space="preserve"> </w:instrText>
      </w:r>
      <w:r w:rsidRPr="002E5EFD">
        <w:instrText>through</w:instrText>
      </w:r>
      <w:r w:rsidR="009037DA">
        <w:instrText xml:space="preserve"> </w:instrText>
      </w:r>
      <w:r w:rsidRPr="002E5EFD">
        <w:instrText>Microsoft</w:instrText>
      </w:r>
      <w:r w:rsidR="009037DA">
        <w:instrText xml:space="preserve"> </w:instrText>
      </w:r>
      <w:r w:rsidRPr="002E5EFD">
        <w:instrText>Access</w:instrText>
      </w:r>
      <w:r w:rsidR="009037DA">
        <w:instrText xml:space="preserve"> </w:instrText>
      </w:r>
      <w:r>
        <w:instrText>Q</w:instrText>
      </w:r>
      <w:r w:rsidRPr="002E5EFD">
        <w:instrText>ueries</w:instrText>
      </w:r>
      <w:r w:rsidRPr="00926164">
        <w:instrText>"</w:instrText>
      </w:r>
      <w:r w:rsidRPr="00926164">
        <w:fldChar w:fldCharType="end"/>
      </w:r>
      <w:r w:rsidRPr="00926164">
        <w:fldChar w:fldCharType="begin"/>
      </w:r>
      <w:r w:rsidRPr="00926164">
        <w:instrText>xe</w:instrText>
      </w:r>
      <w:r w:rsidR="009037DA">
        <w:instrText xml:space="preserve"> </w:instrText>
      </w:r>
      <w:r w:rsidRPr="00926164">
        <w:instrText>"Microsoft</w:instrText>
      </w:r>
      <w:r w:rsidR="009037DA">
        <w:instrText xml:space="preserve"> </w:instrText>
      </w:r>
      <w:r w:rsidRPr="00926164">
        <w:instrText>Access:</w:instrText>
      </w:r>
      <w:r>
        <w:instrText>Accessing</w:instrText>
      </w:r>
      <w:r w:rsidR="009037DA">
        <w:instrText xml:space="preserve"> </w:instrText>
      </w:r>
      <w:r>
        <w:instrText>Microsoft</w:instrText>
      </w:r>
      <w:r w:rsidR="009037DA">
        <w:instrText xml:space="preserve"> </w:instrText>
      </w:r>
      <w:r>
        <w:instrText>SQL</w:instrText>
      </w:r>
      <w:r w:rsidR="009037DA">
        <w:instrText xml:space="preserve"> </w:instrText>
      </w:r>
      <w:r>
        <w:instrText>Server</w:instrText>
      </w:r>
      <w:r w:rsidR="009037DA">
        <w:instrText xml:space="preserve"> </w:instrText>
      </w:r>
      <w:r>
        <w:instrText>Tables</w:instrText>
      </w:r>
      <w:r w:rsidRPr="00926164">
        <w:instrText>"</w:instrText>
      </w:r>
      <w:r w:rsidRPr="00926164">
        <w:fldChar w:fldCharType="end"/>
      </w:r>
      <w:r w:rsidRPr="0097072F">
        <w:rPr>
          <w:rFonts w:cs="Arial"/>
        </w:rPr>
        <w:t>If</w:t>
      </w:r>
      <w:r w:rsidR="009037DA">
        <w:rPr>
          <w:rFonts w:cs="Arial"/>
        </w:rPr>
        <w:t xml:space="preserve"> </w:t>
      </w:r>
      <w:r w:rsidRPr="0097072F">
        <w:rPr>
          <w:rFonts w:cs="Arial"/>
        </w:rPr>
        <w:t>you</w:t>
      </w:r>
      <w:r w:rsidR="009037DA">
        <w:rPr>
          <w:rFonts w:cs="Arial"/>
        </w:rPr>
        <w:t xml:space="preserve"> </w:t>
      </w:r>
      <w:r w:rsidRPr="0097072F">
        <w:rPr>
          <w:rFonts w:cs="Arial"/>
        </w:rPr>
        <w:t>have</w:t>
      </w:r>
      <w:r w:rsidR="009037DA">
        <w:rPr>
          <w:rFonts w:cs="Arial"/>
        </w:rPr>
        <w:t xml:space="preserve"> </w:t>
      </w:r>
      <w:r w:rsidRPr="0097072F">
        <w:rPr>
          <w:rFonts w:cs="Arial"/>
        </w:rPr>
        <w:t>Queries</w:t>
      </w:r>
      <w:r w:rsidR="009037DA">
        <w:rPr>
          <w:rFonts w:cs="Arial"/>
        </w:rPr>
        <w:t xml:space="preserve"> </w:t>
      </w:r>
      <w:r w:rsidRPr="0097072F">
        <w:rPr>
          <w:rFonts w:cs="Arial"/>
        </w:rPr>
        <w:t>in</w:t>
      </w:r>
      <w:r w:rsidR="009037DA">
        <w:rPr>
          <w:rFonts w:cs="Arial"/>
        </w:rPr>
        <w:t xml:space="preserve"> </w:t>
      </w:r>
      <w:r w:rsidRPr="0097072F">
        <w:rPr>
          <w:rFonts w:cs="Arial"/>
        </w:rPr>
        <w:t>Microsoft</w:t>
      </w:r>
      <w:r w:rsidR="009037DA">
        <w:rPr>
          <w:rFonts w:cs="Arial"/>
        </w:rPr>
        <w:t xml:space="preserve"> </w:t>
      </w:r>
      <w:r w:rsidRPr="0097072F">
        <w:rPr>
          <w:rFonts w:cs="Arial"/>
        </w:rPr>
        <w:t>Access</w:t>
      </w:r>
      <w:r w:rsidR="009037DA">
        <w:rPr>
          <w:rFonts w:cs="Arial"/>
        </w:rPr>
        <w:t xml:space="preserve"> </w:t>
      </w:r>
      <w:r w:rsidRPr="0097072F">
        <w:rPr>
          <w:rFonts w:cs="Arial"/>
        </w:rPr>
        <w:t>that</w:t>
      </w:r>
      <w:r w:rsidR="009037DA">
        <w:rPr>
          <w:rFonts w:cs="Arial"/>
        </w:rPr>
        <w:t xml:space="preserve"> </w:t>
      </w:r>
      <w:r w:rsidRPr="0097072F">
        <w:rPr>
          <w:rFonts w:cs="Arial"/>
        </w:rPr>
        <w:t>link</w:t>
      </w:r>
      <w:r w:rsidR="009037DA">
        <w:rPr>
          <w:rFonts w:cs="Arial"/>
        </w:rPr>
        <w:t xml:space="preserve"> </w:t>
      </w:r>
      <w:r w:rsidRPr="0097072F">
        <w:rPr>
          <w:rFonts w:cs="Arial"/>
        </w:rPr>
        <w:t>to</w:t>
      </w:r>
      <w:r w:rsidR="009037DA">
        <w:rPr>
          <w:rFonts w:cs="Arial"/>
        </w:rPr>
        <w:t xml:space="preserve"> </w:t>
      </w:r>
      <w:r w:rsidRPr="0097072F">
        <w:rPr>
          <w:rFonts w:cs="Arial"/>
        </w:rPr>
        <w:t>Microsoft</w:t>
      </w:r>
      <w:r w:rsidR="009037DA">
        <w:rPr>
          <w:rFonts w:cs="Arial"/>
        </w:rPr>
        <w:t xml:space="preserve"> </w:t>
      </w:r>
      <w:r w:rsidRPr="0097072F">
        <w:rPr>
          <w:rFonts w:cs="Arial"/>
        </w:rPr>
        <w:t>SQL</w:t>
      </w:r>
      <w:r w:rsidR="009037DA">
        <w:rPr>
          <w:rFonts w:cs="Arial"/>
        </w:rPr>
        <w:t xml:space="preserve"> </w:t>
      </w:r>
      <w:r w:rsidRPr="0097072F">
        <w:rPr>
          <w:rFonts w:cs="Arial"/>
        </w:rPr>
        <w:t>Server</w:t>
      </w:r>
      <w:r w:rsidR="009037DA">
        <w:rPr>
          <w:rFonts w:cs="Arial"/>
        </w:rPr>
        <w:t xml:space="preserve"> </w:t>
      </w:r>
      <w:r>
        <w:rPr>
          <w:rFonts w:cs="Arial"/>
        </w:rPr>
        <w:t>2000</w:t>
      </w:r>
      <w:r w:rsidRPr="0097072F">
        <w:rPr>
          <w:rFonts w:cs="Arial"/>
        </w:rPr>
        <w:t>,</w:t>
      </w:r>
      <w:r w:rsidR="009037DA">
        <w:rPr>
          <w:rFonts w:cs="Arial"/>
        </w:rPr>
        <w:t xml:space="preserve"> </w:t>
      </w:r>
      <w:r w:rsidRPr="0097072F">
        <w:rPr>
          <w:rFonts w:cs="Arial"/>
        </w:rPr>
        <w:t>and</w:t>
      </w:r>
      <w:r w:rsidR="009037DA">
        <w:rPr>
          <w:rFonts w:cs="Arial"/>
        </w:rPr>
        <w:t xml:space="preserve"> </w:t>
      </w:r>
      <w:r w:rsidRPr="0097072F">
        <w:rPr>
          <w:rFonts w:cs="Arial"/>
        </w:rPr>
        <w:t>would</w:t>
      </w:r>
      <w:r w:rsidR="009037DA">
        <w:rPr>
          <w:rFonts w:cs="Arial"/>
        </w:rPr>
        <w:t xml:space="preserve"> </w:t>
      </w:r>
      <w:r w:rsidRPr="0097072F">
        <w:rPr>
          <w:rFonts w:cs="Arial"/>
        </w:rPr>
        <w:t>like</w:t>
      </w:r>
      <w:r w:rsidR="009037DA">
        <w:rPr>
          <w:rFonts w:cs="Arial"/>
        </w:rPr>
        <w:t xml:space="preserve"> </w:t>
      </w:r>
      <w:r w:rsidRPr="0097072F">
        <w:rPr>
          <w:rFonts w:cs="Arial"/>
        </w:rPr>
        <w:t>to</w:t>
      </w:r>
      <w:r w:rsidR="009037DA">
        <w:rPr>
          <w:rFonts w:cs="Arial"/>
        </w:rPr>
        <w:t xml:space="preserve"> </w:t>
      </w:r>
      <w:r w:rsidRPr="0097072F">
        <w:rPr>
          <w:rFonts w:cs="Arial"/>
        </w:rPr>
        <w:t>refer</w:t>
      </w:r>
      <w:r w:rsidR="009037DA">
        <w:rPr>
          <w:rFonts w:cs="Arial"/>
        </w:rPr>
        <w:t xml:space="preserve"> </w:t>
      </w:r>
      <w:r w:rsidRPr="0097072F">
        <w:rPr>
          <w:rFonts w:cs="Arial"/>
        </w:rPr>
        <w:t>to</w:t>
      </w:r>
      <w:r w:rsidR="009037DA">
        <w:rPr>
          <w:rFonts w:cs="Arial"/>
        </w:rPr>
        <w:t xml:space="preserve"> </w:t>
      </w:r>
      <w:r w:rsidRPr="0097072F">
        <w:rPr>
          <w:rFonts w:cs="Arial"/>
        </w:rPr>
        <w:t>the</w:t>
      </w:r>
      <w:r w:rsidR="009037DA">
        <w:rPr>
          <w:rFonts w:cs="Arial"/>
        </w:rPr>
        <w:t xml:space="preserve"> </w:t>
      </w:r>
      <w:r w:rsidRPr="0097072F">
        <w:rPr>
          <w:rFonts w:cs="Arial"/>
        </w:rPr>
        <w:t>Microsoft</w:t>
      </w:r>
      <w:r w:rsidR="009037DA">
        <w:rPr>
          <w:rFonts w:cs="Arial"/>
        </w:rPr>
        <w:t xml:space="preserve"> </w:t>
      </w:r>
      <w:r w:rsidRPr="0097072F">
        <w:rPr>
          <w:rFonts w:cs="Arial"/>
        </w:rPr>
        <w:t>SQL</w:t>
      </w:r>
      <w:r w:rsidR="009037DA">
        <w:rPr>
          <w:rFonts w:cs="Arial"/>
        </w:rPr>
        <w:t xml:space="preserve"> </w:t>
      </w:r>
      <w:r w:rsidRPr="0097072F">
        <w:rPr>
          <w:rFonts w:cs="Arial"/>
        </w:rPr>
        <w:t>Server</w:t>
      </w:r>
      <w:r w:rsidR="009037DA">
        <w:rPr>
          <w:rFonts w:cs="Arial"/>
        </w:rPr>
        <w:t xml:space="preserve"> </w:t>
      </w:r>
      <w:r w:rsidRPr="0097072F">
        <w:rPr>
          <w:rFonts w:cs="Arial"/>
        </w:rPr>
        <w:t>tables</w:t>
      </w:r>
      <w:r w:rsidR="009037DA">
        <w:rPr>
          <w:rFonts w:cs="Arial"/>
        </w:rPr>
        <w:t xml:space="preserve"> </w:t>
      </w:r>
      <w:r w:rsidRPr="0097072F">
        <w:rPr>
          <w:rFonts w:cs="Arial"/>
        </w:rPr>
        <w:t>while</w:t>
      </w:r>
      <w:r w:rsidR="009037DA">
        <w:rPr>
          <w:rFonts w:cs="Arial"/>
        </w:rPr>
        <w:t xml:space="preserve"> </w:t>
      </w:r>
      <w:r w:rsidRPr="0097072F">
        <w:rPr>
          <w:rFonts w:cs="Arial"/>
        </w:rPr>
        <w:t>you</w:t>
      </w:r>
      <w:r w:rsidR="009037DA">
        <w:rPr>
          <w:rFonts w:cs="Arial"/>
        </w:rPr>
        <w:t xml:space="preserve"> </w:t>
      </w:r>
      <w:r w:rsidRPr="0097072F">
        <w:rPr>
          <w:rFonts w:cs="Arial"/>
        </w:rPr>
        <w:t>are</w:t>
      </w:r>
      <w:r w:rsidR="009037DA">
        <w:rPr>
          <w:rFonts w:cs="Arial"/>
        </w:rPr>
        <w:t xml:space="preserve"> </w:t>
      </w:r>
      <w:r w:rsidRPr="0097072F">
        <w:rPr>
          <w:rFonts w:cs="Arial"/>
        </w:rPr>
        <w:t>linked</w:t>
      </w:r>
      <w:r w:rsidR="009037DA">
        <w:rPr>
          <w:rFonts w:cs="Arial"/>
        </w:rPr>
        <w:t xml:space="preserve"> </w:t>
      </w:r>
      <w:r w:rsidRPr="0097072F">
        <w:rPr>
          <w:rFonts w:cs="Arial"/>
        </w:rPr>
        <w:t>to</w:t>
      </w:r>
      <w:r w:rsidR="009037DA">
        <w:rPr>
          <w:rFonts w:cs="Arial"/>
        </w:rPr>
        <w:t xml:space="preserve"> </w:t>
      </w:r>
      <w:r w:rsidRPr="0097072F">
        <w:rPr>
          <w:rFonts w:cs="Arial"/>
        </w:rPr>
        <w:t>the</w:t>
      </w:r>
      <w:r w:rsidR="009037DA">
        <w:rPr>
          <w:rFonts w:cs="Arial"/>
        </w:rPr>
        <w:t xml:space="preserve"> </w:t>
      </w:r>
      <w:r w:rsidRPr="0097072F">
        <w:rPr>
          <w:rFonts w:cs="Arial"/>
        </w:rPr>
        <w:t>Microsoft</w:t>
      </w:r>
      <w:r w:rsidR="009037DA">
        <w:rPr>
          <w:rFonts w:cs="Arial"/>
        </w:rPr>
        <w:t xml:space="preserve"> </w:t>
      </w:r>
      <w:r w:rsidRPr="0097072F">
        <w:rPr>
          <w:rFonts w:cs="Arial"/>
        </w:rPr>
        <w:t>Access</w:t>
      </w:r>
      <w:r w:rsidR="009037DA">
        <w:rPr>
          <w:rFonts w:cs="Arial"/>
        </w:rPr>
        <w:t xml:space="preserve"> </w:t>
      </w:r>
      <w:r w:rsidRPr="0097072F">
        <w:rPr>
          <w:rFonts w:cs="Arial"/>
        </w:rPr>
        <w:t>database</w:t>
      </w:r>
      <w:r w:rsidR="009037DA">
        <w:rPr>
          <w:rFonts w:cs="Arial"/>
        </w:rPr>
        <w:t xml:space="preserve"> </w:t>
      </w:r>
      <w:r>
        <w:rPr>
          <w:rFonts w:cs="Arial"/>
        </w:rPr>
        <w:t>through</w:t>
      </w:r>
      <w:r w:rsidR="009037DA">
        <w:rPr>
          <w:rFonts w:cs="Arial"/>
        </w:rPr>
        <w:t xml:space="preserve"> </w:t>
      </w:r>
      <w:r>
        <w:rPr>
          <w:rFonts w:cs="Arial"/>
        </w:rPr>
        <w:t>Iron</w:t>
      </w:r>
      <w:r w:rsidR="009037DA">
        <w:rPr>
          <w:rFonts w:cs="Arial"/>
        </w:rPr>
        <w:t xml:space="preserve"> </w:t>
      </w:r>
      <w:r>
        <w:rPr>
          <w:rFonts w:cs="Arial"/>
        </w:rPr>
        <w:t>Speed</w:t>
      </w:r>
      <w:r w:rsidR="009037DA">
        <w:rPr>
          <w:rFonts w:cs="Arial"/>
        </w:rPr>
        <w:t xml:space="preserve"> </w:t>
      </w:r>
      <w:r>
        <w:rPr>
          <w:rFonts w:cs="Arial"/>
        </w:rPr>
        <w:t>Designer</w:t>
      </w:r>
      <w:r w:rsidRPr="0097072F">
        <w:rPr>
          <w:rFonts w:cs="Arial"/>
        </w:rPr>
        <w:t>,</w:t>
      </w:r>
      <w:r w:rsidR="009037DA">
        <w:rPr>
          <w:rFonts w:cs="Arial"/>
        </w:rPr>
        <w:t xml:space="preserve"> </w:t>
      </w:r>
      <w:r w:rsidRPr="0097072F">
        <w:rPr>
          <w:rFonts w:cs="Arial"/>
        </w:rPr>
        <w:t>you</w:t>
      </w:r>
      <w:r w:rsidR="009037DA">
        <w:rPr>
          <w:rFonts w:cs="Arial"/>
        </w:rPr>
        <w:t xml:space="preserve"> </w:t>
      </w:r>
      <w:r w:rsidRPr="0097072F">
        <w:rPr>
          <w:rFonts w:cs="Arial"/>
        </w:rPr>
        <w:t>will</w:t>
      </w:r>
      <w:r w:rsidR="009037DA">
        <w:rPr>
          <w:rFonts w:cs="Arial"/>
        </w:rPr>
        <w:t xml:space="preserve"> </w:t>
      </w:r>
      <w:r w:rsidRPr="0097072F">
        <w:rPr>
          <w:rFonts w:cs="Arial"/>
        </w:rPr>
        <w:t>realize</w:t>
      </w:r>
      <w:r w:rsidR="009037DA">
        <w:rPr>
          <w:rFonts w:cs="Arial"/>
        </w:rPr>
        <w:t xml:space="preserve"> </w:t>
      </w:r>
      <w:r>
        <w:rPr>
          <w:rFonts w:cs="Arial"/>
        </w:rPr>
        <w:t>that</w:t>
      </w:r>
      <w:r w:rsidR="009037DA">
        <w:rPr>
          <w:rFonts w:cs="Arial"/>
        </w:rPr>
        <w:t xml:space="preserve"> </w:t>
      </w:r>
      <w:r>
        <w:rPr>
          <w:rFonts w:cs="Arial"/>
        </w:rPr>
        <w:t>your</w:t>
      </w:r>
      <w:r w:rsidR="009037DA">
        <w:rPr>
          <w:rFonts w:cs="Arial"/>
        </w:rPr>
        <w:t xml:space="preserve"> </w:t>
      </w:r>
      <w:r>
        <w:rPr>
          <w:rFonts w:cs="Arial"/>
        </w:rPr>
        <w:t>queries</w:t>
      </w:r>
      <w:r w:rsidR="009037DA">
        <w:rPr>
          <w:rFonts w:cs="Arial"/>
        </w:rPr>
        <w:t xml:space="preserve"> </w:t>
      </w:r>
      <w:r>
        <w:rPr>
          <w:rFonts w:cs="Arial"/>
        </w:rPr>
        <w:t>are</w:t>
      </w:r>
      <w:r w:rsidR="009037DA">
        <w:rPr>
          <w:rFonts w:cs="Arial"/>
        </w:rPr>
        <w:t xml:space="preserve"> </w:t>
      </w:r>
      <w:r>
        <w:rPr>
          <w:rFonts w:cs="Arial"/>
        </w:rPr>
        <w:t>not</w:t>
      </w:r>
      <w:r w:rsidR="009037DA">
        <w:rPr>
          <w:rFonts w:cs="Arial"/>
        </w:rPr>
        <w:t xml:space="preserve"> </w:t>
      </w:r>
      <w:r>
        <w:rPr>
          <w:rFonts w:cs="Arial"/>
        </w:rPr>
        <w:t>visible</w:t>
      </w:r>
      <w:r w:rsidR="009037DA">
        <w:rPr>
          <w:rFonts w:cs="Arial"/>
        </w:rPr>
        <w:t xml:space="preserve"> </w:t>
      </w:r>
      <w:r>
        <w:rPr>
          <w:rFonts w:cs="Arial"/>
        </w:rPr>
        <w:t>in</w:t>
      </w:r>
      <w:r w:rsidR="009037DA">
        <w:rPr>
          <w:rFonts w:cs="Arial"/>
        </w:rPr>
        <w:t xml:space="preserve"> </w:t>
      </w:r>
      <w:r>
        <w:rPr>
          <w:rFonts w:cs="Arial"/>
        </w:rPr>
        <w:t>the</w:t>
      </w:r>
      <w:r w:rsidR="009037DA">
        <w:rPr>
          <w:rFonts w:cs="Arial"/>
        </w:rPr>
        <w:t xml:space="preserve"> </w:t>
      </w:r>
      <w:r>
        <w:rPr>
          <w:rFonts w:cs="Arial"/>
        </w:rPr>
        <w:t>databases</w:t>
      </w:r>
      <w:r w:rsidR="009037DA">
        <w:rPr>
          <w:rFonts w:cs="Arial"/>
        </w:rPr>
        <w:t xml:space="preserve"> </w:t>
      </w:r>
      <w:r>
        <w:rPr>
          <w:rFonts w:cs="Arial"/>
        </w:rPr>
        <w:t>section</w:t>
      </w:r>
      <w:r w:rsidR="009037DA">
        <w:rPr>
          <w:rFonts w:cs="Arial"/>
        </w:rPr>
        <w:t xml:space="preserve"> </w:t>
      </w:r>
      <w:r>
        <w:rPr>
          <w:rFonts w:cs="Arial"/>
        </w:rPr>
        <w:t>in</w:t>
      </w:r>
      <w:r w:rsidR="009037DA">
        <w:rPr>
          <w:rFonts w:cs="Arial"/>
        </w:rPr>
        <w:t xml:space="preserve"> </w:t>
      </w:r>
      <w:r>
        <w:rPr>
          <w:rFonts w:cs="Arial"/>
        </w:rPr>
        <w:t>Iron</w:t>
      </w:r>
      <w:r w:rsidR="009037DA">
        <w:rPr>
          <w:rFonts w:cs="Arial"/>
        </w:rPr>
        <w:t xml:space="preserve"> </w:t>
      </w:r>
      <w:r>
        <w:rPr>
          <w:rFonts w:cs="Arial"/>
        </w:rPr>
        <w:t>Speed</w:t>
      </w:r>
      <w:r w:rsidR="009037DA">
        <w:rPr>
          <w:rFonts w:cs="Arial"/>
        </w:rPr>
        <w:t xml:space="preserve"> </w:t>
      </w:r>
      <w:r>
        <w:rPr>
          <w:rFonts w:cs="Arial"/>
        </w:rPr>
        <w:t>Designer</w:t>
      </w:r>
      <w:r w:rsidR="009037DA">
        <w:rPr>
          <w:rFonts w:cs="Arial"/>
        </w:rPr>
        <w:t xml:space="preserve"> </w:t>
      </w:r>
      <w:r>
        <w:rPr>
          <w:rFonts w:cs="Arial"/>
        </w:rPr>
        <w:t>and</w:t>
      </w:r>
      <w:r w:rsidR="009037DA">
        <w:rPr>
          <w:rFonts w:cs="Arial"/>
        </w:rPr>
        <w:t xml:space="preserve"> </w:t>
      </w:r>
      <w:r>
        <w:rPr>
          <w:rFonts w:cs="Arial"/>
        </w:rPr>
        <w:t>no</w:t>
      </w:r>
      <w:r w:rsidR="009037DA">
        <w:rPr>
          <w:rFonts w:cs="Arial"/>
        </w:rPr>
        <w:t xml:space="preserve"> </w:t>
      </w:r>
      <w:r>
        <w:rPr>
          <w:rFonts w:cs="Arial"/>
        </w:rPr>
        <w:t>data</w:t>
      </w:r>
      <w:r w:rsidR="009037DA">
        <w:rPr>
          <w:rFonts w:cs="Arial"/>
        </w:rPr>
        <w:t xml:space="preserve"> </w:t>
      </w:r>
      <w:r>
        <w:rPr>
          <w:rFonts w:cs="Arial"/>
        </w:rPr>
        <w:t>can</w:t>
      </w:r>
      <w:r w:rsidR="009037DA">
        <w:rPr>
          <w:rFonts w:cs="Arial"/>
        </w:rPr>
        <w:t xml:space="preserve"> </w:t>
      </w:r>
      <w:r>
        <w:rPr>
          <w:rFonts w:cs="Arial"/>
        </w:rPr>
        <w:t>be</w:t>
      </w:r>
      <w:r w:rsidR="009037DA">
        <w:rPr>
          <w:rFonts w:cs="Arial"/>
        </w:rPr>
        <w:t xml:space="preserve"> </w:t>
      </w:r>
      <w:r>
        <w:rPr>
          <w:rFonts w:cs="Arial"/>
        </w:rPr>
        <w:t>accessed.</w:t>
      </w:r>
    </w:p>
    <w:p w:rsidR="002E5EFD" w:rsidRPr="0097072F" w:rsidRDefault="002E5EFD" w:rsidP="002E5EFD">
      <w:pPr>
        <w:rPr>
          <w:rFonts w:cs="Arial"/>
        </w:rPr>
      </w:pPr>
      <w:r w:rsidRPr="0097072F">
        <w:rPr>
          <w:rFonts w:cs="Arial"/>
        </w:rPr>
        <w:t>Iron</w:t>
      </w:r>
      <w:r w:rsidR="009037DA">
        <w:rPr>
          <w:rFonts w:cs="Arial"/>
        </w:rPr>
        <w:t xml:space="preserve"> </w:t>
      </w:r>
      <w:r w:rsidRPr="0097072F">
        <w:rPr>
          <w:rFonts w:cs="Arial"/>
        </w:rPr>
        <w:t>Speed</w:t>
      </w:r>
      <w:r w:rsidR="009037DA">
        <w:rPr>
          <w:rFonts w:cs="Arial"/>
        </w:rPr>
        <w:t xml:space="preserve"> </w:t>
      </w:r>
      <w:r w:rsidRPr="0097072F">
        <w:rPr>
          <w:rFonts w:cs="Arial"/>
        </w:rPr>
        <w:t>Designer</w:t>
      </w:r>
      <w:r w:rsidR="009037DA">
        <w:rPr>
          <w:rFonts w:cs="Arial"/>
        </w:rPr>
        <w:t xml:space="preserve"> </w:t>
      </w:r>
      <w:r w:rsidRPr="0097072F">
        <w:rPr>
          <w:rFonts w:cs="Arial"/>
        </w:rPr>
        <w:t>currently</w:t>
      </w:r>
      <w:r w:rsidR="009037DA">
        <w:rPr>
          <w:rFonts w:cs="Arial"/>
        </w:rPr>
        <w:t xml:space="preserve"> </w:t>
      </w:r>
      <w:r w:rsidRPr="0097072F">
        <w:rPr>
          <w:rFonts w:cs="Arial"/>
        </w:rPr>
        <w:t>does</w:t>
      </w:r>
      <w:r w:rsidR="009037DA">
        <w:rPr>
          <w:rFonts w:cs="Arial"/>
        </w:rPr>
        <w:t xml:space="preserve"> </w:t>
      </w:r>
      <w:r w:rsidRPr="0097072F">
        <w:rPr>
          <w:rFonts w:cs="Arial"/>
        </w:rPr>
        <w:t>not</w:t>
      </w:r>
      <w:r w:rsidR="009037DA">
        <w:rPr>
          <w:rFonts w:cs="Arial"/>
        </w:rPr>
        <w:t xml:space="preserve"> </w:t>
      </w:r>
      <w:r w:rsidRPr="0097072F">
        <w:rPr>
          <w:rFonts w:cs="Arial"/>
        </w:rPr>
        <w:t>support</w:t>
      </w:r>
      <w:r w:rsidR="009037DA">
        <w:rPr>
          <w:rFonts w:cs="Arial"/>
        </w:rPr>
        <w:t xml:space="preserve"> </w:t>
      </w:r>
      <w:r>
        <w:rPr>
          <w:rFonts w:cs="Arial"/>
        </w:rPr>
        <w:t>this</w:t>
      </w:r>
      <w:r w:rsidR="009037DA">
        <w:rPr>
          <w:rFonts w:cs="Arial"/>
        </w:rPr>
        <w:t xml:space="preserve"> </w:t>
      </w:r>
      <w:r>
        <w:rPr>
          <w:rFonts w:cs="Arial"/>
        </w:rPr>
        <w:t>scenario.</w:t>
      </w:r>
      <w:r w:rsidR="009037DA">
        <w:rPr>
          <w:rFonts w:cs="Arial"/>
        </w:rPr>
        <w:t xml:space="preserve">  </w:t>
      </w:r>
      <w:r w:rsidRPr="0097072F">
        <w:rPr>
          <w:rFonts w:cs="Arial"/>
        </w:rPr>
        <w:t>This</w:t>
      </w:r>
      <w:r w:rsidR="009037DA">
        <w:rPr>
          <w:rFonts w:cs="Arial"/>
        </w:rPr>
        <w:t xml:space="preserve"> </w:t>
      </w:r>
      <w:r w:rsidRPr="0097072F">
        <w:rPr>
          <w:rFonts w:cs="Arial"/>
        </w:rPr>
        <w:t>approach</w:t>
      </w:r>
      <w:r w:rsidR="009037DA">
        <w:rPr>
          <w:rFonts w:cs="Arial"/>
        </w:rPr>
        <w:t xml:space="preserve"> </w:t>
      </w:r>
      <w:r w:rsidRPr="0097072F">
        <w:rPr>
          <w:rFonts w:cs="Arial"/>
        </w:rPr>
        <w:t>will</w:t>
      </w:r>
      <w:r w:rsidR="009037DA">
        <w:rPr>
          <w:rFonts w:cs="Arial"/>
        </w:rPr>
        <w:t xml:space="preserve"> </w:t>
      </w:r>
      <w:r>
        <w:rPr>
          <w:rFonts w:cs="Arial"/>
        </w:rPr>
        <w:t>also</w:t>
      </w:r>
      <w:r w:rsidR="009037DA">
        <w:rPr>
          <w:rFonts w:cs="Arial"/>
        </w:rPr>
        <w:t xml:space="preserve"> </w:t>
      </w:r>
      <w:r w:rsidRPr="0097072F">
        <w:rPr>
          <w:rFonts w:cs="Arial"/>
        </w:rPr>
        <w:t>have</w:t>
      </w:r>
      <w:r w:rsidR="009037DA">
        <w:rPr>
          <w:rFonts w:cs="Arial"/>
        </w:rPr>
        <w:t xml:space="preserve"> </w:t>
      </w:r>
      <w:r w:rsidRPr="0097072F">
        <w:rPr>
          <w:rFonts w:cs="Arial"/>
        </w:rPr>
        <w:t>performance</w:t>
      </w:r>
      <w:r w:rsidR="009037DA">
        <w:rPr>
          <w:rFonts w:cs="Arial"/>
        </w:rPr>
        <w:t xml:space="preserve"> </w:t>
      </w:r>
      <w:r w:rsidRPr="0097072F">
        <w:rPr>
          <w:rFonts w:cs="Arial"/>
        </w:rPr>
        <w:t>problems,</w:t>
      </w:r>
      <w:r w:rsidR="009037DA">
        <w:rPr>
          <w:rFonts w:cs="Arial"/>
        </w:rPr>
        <w:t xml:space="preserve"> </w:t>
      </w:r>
      <w:r w:rsidRPr="0097072F">
        <w:rPr>
          <w:rFonts w:cs="Arial"/>
        </w:rPr>
        <w:t>concurrency</w:t>
      </w:r>
      <w:r w:rsidR="009037DA">
        <w:rPr>
          <w:rFonts w:cs="Arial"/>
        </w:rPr>
        <w:t xml:space="preserve"> </w:t>
      </w:r>
      <w:r w:rsidRPr="0097072F">
        <w:rPr>
          <w:rFonts w:cs="Arial"/>
        </w:rPr>
        <w:t>problems</w:t>
      </w:r>
      <w:r w:rsidR="009037DA">
        <w:rPr>
          <w:rFonts w:cs="Arial"/>
        </w:rPr>
        <w:t xml:space="preserve"> </w:t>
      </w:r>
      <w:r w:rsidRPr="0097072F">
        <w:rPr>
          <w:rFonts w:cs="Arial"/>
        </w:rPr>
        <w:t>and</w:t>
      </w:r>
      <w:r w:rsidR="009037DA">
        <w:rPr>
          <w:rFonts w:cs="Arial"/>
        </w:rPr>
        <w:t xml:space="preserve"> </w:t>
      </w:r>
      <w:r w:rsidRPr="0097072F">
        <w:rPr>
          <w:rFonts w:cs="Arial"/>
        </w:rPr>
        <w:t>is</w:t>
      </w:r>
      <w:r w:rsidR="009037DA">
        <w:rPr>
          <w:rFonts w:cs="Arial"/>
        </w:rPr>
        <w:t xml:space="preserve"> </w:t>
      </w:r>
      <w:r w:rsidRPr="0097072F">
        <w:rPr>
          <w:rFonts w:cs="Arial"/>
        </w:rPr>
        <w:t>prone</w:t>
      </w:r>
      <w:r w:rsidR="009037DA">
        <w:rPr>
          <w:rFonts w:cs="Arial"/>
        </w:rPr>
        <w:t xml:space="preserve"> </w:t>
      </w:r>
      <w:r w:rsidRPr="0097072F">
        <w:rPr>
          <w:rFonts w:cs="Arial"/>
        </w:rPr>
        <w:t>to</w:t>
      </w:r>
      <w:r w:rsidR="009037DA">
        <w:rPr>
          <w:rFonts w:cs="Arial"/>
        </w:rPr>
        <w:t xml:space="preserve"> </w:t>
      </w:r>
      <w:r w:rsidRPr="0097072F">
        <w:rPr>
          <w:rFonts w:cs="Arial"/>
        </w:rPr>
        <w:t>lock-outs</w:t>
      </w:r>
      <w:r w:rsidR="009037DA">
        <w:rPr>
          <w:rFonts w:cs="Arial"/>
        </w:rPr>
        <w:t xml:space="preserve"> </w:t>
      </w:r>
      <w:r w:rsidRPr="0097072F">
        <w:rPr>
          <w:rFonts w:cs="Arial"/>
        </w:rPr>
        <w:t>because</w:t>
      </w:r>
      <w:r w:rsidR="009037DA">
        <w:rPr>
          <w:rFonts w:cs="Arial"/>
        </w:rPr>
        <w:t xml:space="preserve"> </w:t>
      </w:r>
      <w:r w:rsidRPr="0097072F">
        <w:rPr>
          <w:rFonts w:cs="Arial"/>
        </w:rPr>
        <w:t>a</w:t>
      </w:r>
      <w:r w:rsidR="009037DA">
        <w:rPr>
          <w:rFonts w:cs="Arial"/>
        </w:rPr>
        <w:t xml:space="preserve"> </w:t>
      </w:r>
      <w:r w:rsidRPr="0097072F">
        <w:rPr>
          <w:rFonts w:cs="Arial"/>
        </w:rPr>
        <w:t>user</w:t>
      </w:r>
      <w:r w:rsidR="009037DA">
        <w:rPr>
          <w:rFonts w:cs="Arial"/>
        </w:rPr>
        <w:t xml:space="preserve"> </w:t>
      </w:r>
      <w:r w:rsidRPr="0097072F">
        <w:rPr>
          <w:rFonts w:cs="Arial"/>
        </w:rPr>
        <w:t>can</w:t>
      </w:r>
      <w:r w:rsidR="009037DA">
        <w:rPr>
          <w:rFonts w:cs="Arial"/>
        </w:rPr>
        <w:t xml:space="preserve"> </w:t>
      </w:r>
      <w:r w:rsidRPr="0097072F">
        <w:rPr>
          <w:rFonts w:cs="Arial"/>
        </w:rPr>
        <w:t>open</w:t>
      </w:r>
      <w:r w:rsidR="009037DA">
        <w:rPr>
          <w:rFonts w:cs="Arial"/>
        </w:rPr>
        <w:t xml:space="preserve"> </w:t>
      </w:r>
      <w:r w:rsidRPr="0097072F">
        <w:rPr>
          <w:rFonts w:cs="Arial"/>
        </w:rPr>
        <w:t>the</w:t>
      </w:r>
      <w:r w:rsidR="009037DA">
        <w:rPr>
          <w:rFonts w:cs="Arial"/>
        </w:rPr>
        <w:t xml:space="preserve"> </w:t>
      </w:r>
      <w:r w:rsidRPr="0097072F">
        <w:rPr>
          <w:rFonts w:cs="Arial"/>
        </w:rPr>
        <w:t>MDB</w:t>
      </w:r>
      <w:r w:rsidR="009037DA">
        <w:rPr>
          <w:rFonts w:cs="Arial"/>
        </w:rPr>
        <w:t xml:space="preserve"> </w:t>
      </w:r>
      <w:r w:rsidRPr="0097072F">
        <w:rPr>
          <w:rFonts w:cs="Arial"/>
        </w:rPr>
        <w:t>file</w:t>
      </w:r>
      <w:r w:rsidR="009037DA">
        <w:rPr>
          <w:rFonts w:cs="Arial"/>
        </w:rPr>
        <w:t xml:space="preserve"> </w:t>
      </w:r>
      <w:r w:rsidRPr="0097072F">
        <w:rPr>
          <w:rFonts w:cs="Arial"/>
        </w:rPr>
        <w:t>in</w:t>
      </w:r>
      <w:r w:rsidR="009037DA">
        <w:rPr>
          <w:rFonts w:cs="Arial"/>
        </w:rPr>
        <w:t xml:space="preserve"> </w:t>
      </w:r>
      <w:r w:rsidRPr="0097072F">
        <w:rPr>
          <w:rFonts w:cs="Arial"/>
        </w:rPr>
        <w:t>exclusive</w:t>
      </w:r>
      <w:r w:rsidR="009037DA">
        <w:rPr>
          <w:rFonts w:cs="Arial"/>
        </w:rPr>
        <w:t xml:space="preserve"> </w:t>
      </w:r>
      <w:r w:rsidRPr="0097072F">
        <w:rPr>
          <w:rFonts w:cs="Arial"/>
        </w:rPr>
        <w:t>mode</w:t>
      </w:r>
      <w:r w:rsidR="009037DA">
        <w:rPr>
          <w:rFonts w:cs="Arial"/>
        </w:rPr>
        <w:t xml:space="preserve"> </w:t>
      </w:r>
      <w:r w:rsidRPr="0097072F">
        <w:rPr>
          <w:rFonts w:cs="Arial"/>
        </w:rPr>
        <w:t>denying</w:t>
      </w:r>
      <w:r w:rsidR="009037DA">
        <w:rPr>
          <w:rFonts w:cs="Arial"/>
        </w:rPr>
        <w:t xml:space="preserve"> </w:t>
      </w:r>
      <w:r w:rsidRPr="0097072F">
        <w:rPr>
          <w:rFonts w:cs="Arial"/>
        </w:rPr>
        <w:t>access</w:t>
      </w:r>
      <w:r w:rsidR="009037DA">
        <w:rPr>
          <w:rFonts w:cs="Arial"/>
        </w:rPr>
        <w:t xml:space="preserve"> </w:t>
      </w:r>
      <w:r w:rsidRPr="0097072F">
        <w:rPr>
          <w:rFonts w:cs="Arial"/>
        </w:rPr>
        <w:t>to</w:t>
      </w:r>
      <w:r w:rsidR="009037DA">
        <w:rPr>
          <w:rFonts w:cs="Arial"/>
        </w:rPr>
        <w:t xml:space="preserve"> </w:t>
      </w:r>
      <w:r w:rsidRPr="0097072F">
        <w:rPr>
          <w:rFonts w:cs="Arial"/>
        </w:rPr>
        <w:t>other</w:t>
      </w:r>
      <w:r w:rsidR="009037DA">
        <w:rPr>
          <w:rFonts w:cs="Arial"/>
        </w:rPr>
        <w:t xml:space="preserve"> </w:t>
      </w:r>
      <w:r w:rsidRPr="0097072F">
        <w:rPr>
          <w:rFonts w:cs="Arial"/>
        </w:rPr>
        <w:t>users</w:t>
      </w:r>
      <w:r w:rsidR="009037DA">
        <w:rPr>
          <w:rFonts w:cs="Arial"/>
        </w:rPr>
        <w:t xml:space="preserve"> </w:t>
      </w:r>
      <w:r w:rsidRPr="0097072F">
        <w:rPr>
          <w:rFonts w:cs="Arial"/>
        </w:rPr>
        <w:t>in</w:t>
      </w:r>
      <w:r w:rsidR="009037DA">
        <w:rPr>
          <w:rFonts w:cs="Arial"/>
        </w:rPr>
        <w:t xml:space="preserve"> </w:t>
      </w:r>
      <w:r w:rsidRPr="0097072F">
        <w:rPr>
          <w:rFonts w:cs="Arial"/>
        </w:rPr>
        <w:t>a</w:t>
      </w:r>
      <w:r w:rsidR="009037DA">
        <w:rPr>
          <w:rFonts w:cs="Arial"/>
        </w:rPr>
        <w:t xml:space="preserve"> </w:t>
      </w:r>
      <w:r w:rsidRPr="0097072F">
        <w:rPr>
          <w:rFonts w:cs="Arial"/>
        </w:rPr>
        <w:t>multi-user</w:t>
      </w:r>
      <w:r w:rsidR="009037DA">
        <w:rPr>
          <w:rFonts w:cs="Arial"/>
        </w:rPr>
        <w:t xml:space="preserve"> </w:t>
      </w:r>
      <w:r w:rsidRPr="0097072F">
        <w:rPr>
          <w:rFonts w:cs="Arial"/>
        </w:rPr>
        <w:t>environment.</w:t>
      </w:r>
      <w:r w:rsidR="009037DA">
        <w:rPr>
          <w:rFonts w:cs="Arial"/>
        </w:rPr>
        <w:t xml:space="preserve">  </w:t>
      </w:r>
      <w:r>
        <w:rPr>
          <w:rFonts w:cs="Arial"/>
        </w:rPr>
        <w:t>It</w:t>
      </w:r>
      <w:r w:rsidR="009037DA">
        <w:rPr>
          <w:rFonts w:cs="Arial"/>
        </w:rPr>
        <w:t xml:space="preserve"> </w:t>
      </w:r>
      <w:r w:rsidRPr="0097072F">
        <w:rPr>
          <w:rFonts w:cs="Arial"/>
        </w:rPr>
        <w:t>also</w:t>
      </w:r>
      <w:r w:rsidR="009037DA">
        <w:rPr>
          <w:rFonts w:cs="Arial"/>
        </w:rPr>
        <w:t xml:space="preserve"> </w:t>
      </w:r>
      <w:r w:rsidRPr="0097072F">
        <w:rPr>
          <w:rFonts w:cs="Arial"/>
        </w:rPr>
        <w:t>forces</w:t>
      </w:r>
      <w:r w:rsidR="009037DA">
        <w:rPr>
          <w:rFonts w:cs="Arial"/>
        </w:rPr>
        <w:t xml:space="preserve"> </w:t>
      </w:r>
      <w:r w:rsidRPr="0097072F">
        <w:rPr>
          <w:rFonts w:cs="Arial"/>
        </w:rPr>
        <w:t>support</w:t>
      </w:r>
      <w:r w:rsidR="009037DA">
        <w:rPr>
          <w:rFonts w:cs="Arial"/>
        </w:rPr>
        <w:t xml:space="preserve"> </w:t>
      </w:r>
      <w:r w:rsidRPr="0097072F">
        <w:rPr>
          <w:rFonts w:cs="Arial"/>
        </w:rPr>
        <w:t>for</w:t>
      </w:r>
      <w:r w:rsidR="009037DA">
        <w:rPr>
          <w:rFonts w:cs="Arial"/>
        </w:rPr>
        <w:t xml:space="preserve"> </w:t>
      </w:r>
      <w:r w:rsidRPr="0097072F">
        <w:rPr>
          <w:rFonts w:cs="Arial"/>
        </w:rPr>
        <w:t>the</w:t>
      </w:r>
      <w:r w:rsidR="009037DA">
        <w:rPr>
          <w:rFonts w:cs="Arial"/>
        </w:rPr>
        <w:t xml:space="preserve"> </w:t>
      </w:r>
      <w:r w:rsidRPr="0097072F">
        <w:rPr>
          <w:rFonts w:cs="Arial"/>
        </w:rPr>
        <w:t>lowest</w:t>
      </w:r>
      <w:r w:rsidR="009037DA">
        <w:rPr>
          <w:rFonts w:cs="Arial"/>
        </w:rPr>
        <w:t xml:space="preserve"> </w:t>
      </w:r>
      <w:r w:rsidRPr="0097072F">
        <w:rPr>
          <w:rFonts w:cs="Arial"/>
        </w:rPr>
        <w:t>common</w:t>
      </w:r>
      <w:r w:rsidR="009037DA">
        <w:rPr>
          <w:rFonts w:cs="Arial"/>
        </w:rPr>
        <w:t xml:space="preserve"> </w:t>
      </w:r>
      <w:r w:rsidRPr="0097072F">
        <w:rPr>
          <w:rFonts w:cs="Arial"/>
        </w:rPr>
        <w:t>denominator</w:t>
      </w:r>
      <w:r w:rsidR="009037DA">
        <w:rPr>
          <w:rFonts w:cs="Arial"/>
        </w:rPr>
        <w:t xml:space="preserve"> </w:t>
      </w:r>
      <w:r w:rsidRPr="0097072F">
        <w:rPr>
          <w:rFonts w:cs="Arial"/>
        </w:rPr>
        <w:t>of</w:t>
      </w:r>
      <w:r w:rsidR="009037DA">
        <w:rPr>
          <w:rFonts w:cs="Arial"/>
        </w:rPr>
        <w:t xml:space="preserve"> </w:t>
      </w:r>
      <w:r w:rsidRPr="0097072F">
        <w:rPr>
          <w:rFonts w:cs="Arial"/>
        </w:rPr>
        <w:t>the</w:t>
      </w:r>
      <w:r w:rsidR="009037DA">
        <w:rPr>
          <w:rFonts w:cs="Arial"/>
        </w:rPr>
        <w:t xml:space="preserve"> </w:t>
      </w:r>
      <w:r w:rsidRPr="0097072F">
        <w:rPr>
          <w:rFonts w:cs="Arial"/>
        </w:rPr>
        <w:t>two</w:t>
      </w:r>
      <w:r w:rsidR="009037DA">
        <w:rPr>
          <w:rFonts w:cs="Arial"/>
        </w:rPr>
        <w:t xml:space="preserve"> </w:t>
      </w:r>
      <w:r w:rsidRPr="0097072F">
        <w:rPr>
          <w:rFonts w:cs="Arial"/>
        </w:rPr>
        <w:t>products</w:t>
      </w:r>
      <w:r w:rsidR="009037DA">
        <w:rPr>
          <w:rFonts w:cs="Arial"/>
        </w:rPr>
        <w:t xml:space="preserve"> </w:t>
      </w:r>
      <w:r w:rsidRPr="0097072F">
        <w:rPr>
          <w:rFonts w:cs="Arial"/>
        </w:rPr>
        <w:t>–</w:t>
      </w:r>
      <w:r w:rsidR="009037DA">
        <w:rPr>
          <w:rFonts w:cs="Arial"/>
        </w:rPr>
        <w:t xml:space="preserve"> </w:t>
      </w:r>
      <w:r w:rsidRPr="0097072F">
        <w:rPr>
          <w:rFonts w:cs="Arial"/>
        </w:rPr>
        <w:t>Microsoft</w:t>
      </w:r>
      <w:r w:rsidR="009037DA">
        <w:rPr>
          <w:rFonts w:cs="Arial"/>
        </w:rPr>
        <w:t xml:space="preserve"> </w:t>
      </w:r>
      <w:r w:rsidRPr="0097072F">
        <w:rPr>
          <w:rFonts w:cs="Arial"/>
        </w:rPr>
        <w:t>SQL</w:t>
      </w:r>
      <w:r w:rsidR="009037DA">
        <w:rPr>
          <w:rFonts w:cs="Arial"/>
        </w:rPr>
        <w:t xml:space="preserve"> </w:t>
      </w:r>
      <w:r w:rsidRPr="0097072F">
        <w:rPr>
          <w:rFonts w:cs="Arial"/>
        </w:rPr>
        <w:t>Server</w:t>
      </w:r>
      <w:r w:rsidR="009037DA">
        <w:rPr>
          <w:rFonts w:cs="Arial"/>
        </w:rPr>
        <w:t xml:space="preserve"> </w:t>
      </w:r>
      <w:r w:rsidRPr="0097072F">
        <w:rPr>
          <w:rFonts w:cs="Arial"/>
        </w:rPr>
        <w:t>and</w:t>
      </w:r>
      <w:r w:rsidR="009037DA">
        <w:rPr>
          <w:rFonts w:cs="Arial"/>
        </w:rPr>
        <w:t xml:space="preserve"> </w:t>
      </w:r>
      <w:r w:rsidRPr="0097072F">
        <w:rPr>
          <w:rFonts w:cs="Arial"/>
        </w:rPr>
        <w:t>Microsoft</w:t>
      </w:r>
      <w:r w:rsidR="009037DA">
        <w:rPr>
          <w:rFonts w:cs="Arial"/>
        </w:rPr>
        <w:t xml:space="preserve"> </w:t>
      </w:r>
      <w:r w:rsidRPr="0097072F">
        <w:rPr>
          <w:rFonts w:cs="Arial"/>
        </w:rPr>
        <w:t>Access</w:t>
      </w:r>
      <w:r w:rsidR="009037DA">
        <w:rPr>
          <w:rFonts w:cs="Arial"/>
        </w:rPr>
        <w:t xml:space="preserve"> </w:t>
      </w:r>
      <w:r w:rsidRPr="0097072F">
        <w:rPr>
          <w:rFonts w:cs="Arial"/>
        </w:rPr>
        <w:t>–</w:t>
      </w:r>
      <w:r w:rsidR="009037DA">
        <w:rPr>
          <w:rFonts w:cs="Arial"/>
        </w:rPr>
        <w:t xml:space="preserve"> </w:t>
      </w:r>
      <w:r w:rsidRPr="0097072F">
        <w:rPr>
          <w:rFonts w:cs="Arial"/>
        </w:rPr>
        <w:t>instead</w:t>
      </w:r>
      <w:r w:rsidR="009037DA">
        <w:rPr>
          <w:rFonts w:cs="Arial"/>
        </w:rPr>
        <w:t xml:space="preserve"> </w:t>
      </w:r>
      <w:r w:rsidRPr="0097072F">
        <w:rPr>
          <w:rFonts w:cs="Arial"/>
        </w:rPr>
        <w:t>of</w:t>
      </w:r>
      <w:r w:rsidR="009037DA">
        <w:rPr>
          <w:rFonts w:cs="Arial"/>
        </w:rPr>
        <w:t xml:space="preserve"> </w:t>
      </w:r>
      <w:r w:rsidRPr="0097072F">
        <w:rPr>
          <w:rFonts w:cs="Arial"/>
        </w:rPr>
        <w:t>using</w:t>
      </w:r>
      <w:r w:rsidR="009037DA">
        <w:rPr>
          <w:rFonts w:cs="Arial"/>
        </w:rPr>
        <w:t xml:space="preserve"> </w:t>
      </w:r>
      <w:r w:rsidRPr="0097072F">
        <w:rPr>
          <w:rFonts w:cs="Arial"/>
        </w:rPr>
        <w:t>the</w:t>
      </w:r>
      <w:r w:rsidR="009037DA">
        <w:rPr>
          <w:rFonts w:cs="Arial"/>
        </w:rPr>
        <w:t xml:space="preserve"> </w:t>
      </w:r>
      <w:r w:rsidRPr="0097072F">
        <w:rPr>
          <w:rFonts w:cs="Arial"/>
        </w:rPr>
        <w:t>advanced</w:t>
      </w:r>
      <w:r w:rsidR="009037DA">
        <w:rPr>
          <w:rFonts w:cs="Arial"/>
        </w:rPr>
        <w:t xml:space="preserve"> </w:t>
      </w:r>
      <w:r w:rsidRPr="0097072F">
        <w:rPr>
          <w:rFonts w:cs="Arial"/>
        </w:rPr>
        <w:t>features.</w:t>
      </w:r>
    </w:p>
    <w:p w:rsidR="002E5EFD" w:rsidRPr="0097072F" w:rsidRDefault="002E5EFD" w:rsidP="002E5EFD">
      <w:pPr>
        <w:rPr>
          <w:rFonts w:cs="Arial"/>
        </w:rPr>
      </w:pPr>
      <w:r w:rsidRPr="0097072F">
        <w:rPr>
          <w:rFonts w:cs="Arial"/>
        </w:rPr>
        <w:t>To</w:t>
      </w:r>
      <w:r w:rsidR="009037DA">
        <w:rPr>
          <w:rFonts w:cs="Arial"/>
        </w:rPr>
        <w:t xml:space="preserve"> </w:t>
      </w:r>
      <w:r w:rsidRPr="0097072F">
        <w:rPr>
          <w:rFonts w:cs="Arial"/>
        </w:rPr>
        <w:t>overcome</w:t>
      </w:r>
      <w:r w:rsidR="009037DA">
        <w:rPr>
          <w:rFonts w:cs="Arial"/>
        </w:rPr>
        <w:t xml:space="preserve"> </w:t>
      </w:r>
      <w:r w:rsidRPr="0097072F">
        <w:rPr>
          <w:rFonts w:cs="Arial"/>
        </w:rPr>
        <w:t>th</w:t>
      </w:r>
      <w:r>
        <w:rPr>
          <w:rFonts w:cs="Arial"/>
        </w:rPr>
        <w:t>is</w:t>
      </w:r>
      <w:r w:rsidR="009037DA">
        <w:rPr>
          <w:rFonts w:cs="Arial"/>
        </w:rPr>
        <w:t xml:space="preserve"> </w:t>
      </w:r>
      <w:r w:rsidRPr="0097072F">
        <w:rPr>
          <w:rFonts w:cs="Arial"/>
        </w:rPr>
        <w:t>issue,</w:t>
      </w:r>
      <w:r w:rsidR="009037DA">
        <w:rPr>
          <w:rFonts w:cs="Arial"/>
        </w:rPr>
        <w:t xml:space="preserve"> </w:t>
      </w:r>
      <w:r w:rsidRPr="0097072F">
        <w:rPr>
          <w:rFonts w:cs="Arial"/>
        </w:rPr>
        <w:t>we</w:t>
      </w:r>
      <w:r w:rsidR="009037DA">
        <w:rPr>
          <w:rFonts w:cs="Arial"/>
        </w:rPr>
        <w:t xml:space="preserve"> </w:t>
      </w:r>
      <w:r w:rsidRPr="0097072F">
        <w:rPr>
          <w:rFonts w:cs="Arial"/>
        </w:rPr>
        <w:t>recommend</w:t>
      </w:r>
      <w:r w:rsidR="009037DA">
        <w:rPr>
          <w:rFonts w:cs="Arial"/>
        </w:rPr>
        <w:t xml:space="preserve"> </w:t>
      </w:r>
      <w:r w:rsidRPr="0097072F">
        <w:rPr>
          <w:rFonts w:cs="Arial"/>
        </w:rPr>
        <w:t>moving</w:t>
      </w:r>
      <w:r w:rsidR="009037DA">
        <w:rPr>
          <w:rFonts w:cs="Arial"/>
        </w:rPr>
        <w:t xml:space="preserve"> </w:t>
      </w:r>
      <w:r w:rsidRPr="0097072F">
        <w:rPr>
          <w:rFonts w:cs="Arial"/>
        </w:rPr>
        <w:t>the</w:t>
      </w:r>
      <w:r w:rsidR="009037DA">
        <w:rPr>
          <w:rFonts w:cs="Arial"/>
        </w:rPr>
        <w:t xml:space="preserve"> </w:t>
      </w:r>
      <w:r w:rsidRPr="0097072F">
        <w:rPr>
          <w:rFonts w:cs="Arial"/>
        </w:rPr>
        <w:t>Microsoft</w:t>
      </w:r>
      <w:r w:rsidR="009037DA">
        <w:rPr>
          <w:rFonts w:cs="Arial"/>
        </w:rPr>
        <w:t xml:space="preserve"> </w:t>
      </w:r>
      <w:r w:rsidRPr="0097072F">
        <w:rPr>
          <w:rFonts w:cs="Arial"/>
        </w:rPr>
        <w:t>Access</w:t>
      </w:r>
      <w:r w:rsidR="009037DA">
        <w:rPr>
          <w:rFonts w:cs="Arial"/>
        </w:rPr>
        <w:t xml:space="preserve"> </w:t>
      </w:r>
      <w:r w:rsidRPr="0097072F">
        <w:rPr>
          <w:rFonts w:cs="Arial"/>
        </w:rPr>
        <w:t>Queries</w:t>
      </w:r>
      <w:r w:rsidR="009037DA">
        <w:rPr>
          <w:rFonts w:cs="Arial"/>
        </w:rPr>
        <w:t xml:space="preserve"> </w:t>
      </w:r>
      <w:r w:rsidRPr="0097072F">
        <w:rPr>
          <w:rFonts w:cs="Arial"/>
        </w:rPr>
        <w:t>to</w:t>
      </w:r>
      <w:r w:rsidR="009037DA">
        <w:rPr>
          <w:rFonts w:cs="Arial"/>
        </w:rPr>
        <w:t xml:space="preserve"> </w:t>
      </w:r>
      <w:r w:rsidRPr="0097072F">
        <w:rPr>
          <w:rFonts w:cs="Arial"/>
        </w:rPr>
        <w:t>Views</w:t>
      </w:r>
      <w:r w:rsidR="009037DA">
        <w:rPr>
          <w:rFonts w:cs="Arial"/>
        </w:rPr>
        <w:t xml:space="preserve"> </w:t>
      </w:r>
      <w:r w:rsidRPr="0097072F">
        <w:rPr>
          <w:rFonts w:cs="Arial"/>
        </w:rPr>
        <w:t>in</w:t>
      </w:r>
      <w:r w:rsidR="009037DA">
        <w:rPr>
          <w:rFonts w:cs="Arial"/>
        </w:rPr>
        <w:t xml:space="preserve"> </w:t>
      </w:r>
      <w:r w:rsidRPr="0097072F">
        <w:rPr>
          <w:rFonts w:cs="Arial"/>
        </w:rPr>
        <w:t>Microsoft</w:t>
      </w:r>
      <w:r w:rsidR="009037DA">
        <w:rPr>
          <w:rFonts w:cs="Arial"/>
        </w:rPr>
        <w:t xml:space="preserve"> </w:t>
      </w:r>
      <w:r w:rsidRPr="0097072F">
        <w:rPr>
          <w:rFonts w:cs="Arial"/>
        </w:rPr>
        <w:t>SQL</w:t>
      </w:r>
      <w:r w:rsidR="009037DA">
        <w:rPr>
          <w:rFonts w:cs="Arial"/>
        </w:rPr>
        <w:t xml:space="preserve"> </w:t>
      </w:r>
      <w:r w:rsidRPr="0097072F">
        <w:rPr>
          <w:rFonts w:cs="Arial"/>
        </w:rPr>
        <w:t>Server.</w:t>
      </w:r>
      <w:r w:rsidR="009037DA">
        <w:rPr>
          <w:rFonts w:cs="Arial"/>
        </w:rPr>
        <w:t xml:space="preserve">  </w:t>
      </w:r>
      <w:r w:rsidRPr="0097072F">
        <w:rPr>
          <w:rFonts w:cs="Arial"/>
        </w:rPr>
        <w:t>"Microsoft</w:t>
      </w:r>
      <w:r w:rsidR="009037DA">
        <w:rPr>
          <w:rFonts w:cs="Arial"/>
        </w:rPr>
        <w:t xml:space="preserve"> </w:t>
      </w:r>
      <w:r w:rsidRPr="0097072F">
        <w:rPr>
          <w:rFonts w:cs="Arial"/>
        </w:rPr>
        <w:t>Access</w:t>
      </w:r>
      <w:r w:rsidR="009037DA">
        <w:rPr>
          <w:rFonts w:cs="Arial"/>
        </w:rPr>
        <w:t xml:space="preserve"> </w:t>
      </w:r>
      <w:r w:rsidRPr="0097072F">
        <w:rPr>
          <w:rFonts w:cs="Arial"/>
        </w:rPr>
        <w:t>Developers</w:t>
      </w:r>
      <w:r w:rsidR="009037DA">
        <w:rPr>
          <w:rFonts w:cs="Arial"/>
        </w:rPr>
        <w:t xml:space="preserve"> </w:t>
      </w:r>
      <w:r w:rsidRPr="0097072F">
        <w:rPr>
          <w:rFonts w:cs="Arial"/>
        </w:rPr>
        <w:t>Guide</w:t>
      </w:r>
      <w:r w:rsidR="009037DA">
        <w:rPr>
          <w:rFonts w:cs="Arial"/>
        </w:rPr>
        <w:t xml:space="preserve"> </w:t>
      </w:r>
      <w:r w:rsidRPr="0097072F">
        <w:rPr>
          <w:rFonts w:cs="Arial"/>
        </w:rPr>
        <w:t>to</w:t>
      </w:r>
      <w:r w:rsidR="009037DA">
        <w:rPr>
          <w:rFonts w:cs="Arial"/>
        </w:rPr>
        <w:t xml:space="preserve"> </w:t>
      </w:r>
      <w:r w:rsidRPr="0097072F">
        <w:rPr>
          <w:rFonts w:cs="Arial"/>
        </w:rPr>
        <w:t>SQL</w:t>
      </w:r>
      <w:r w:rsidR="009037DA">
        <w:rPr>
          <w:rFonts w:cs="Arial"/>
        </w:rPr>
        <w:t xml:space="preserve"> </w:t>
      </w:r>
      <w:r w:rsidRPr="0097072F">
        <w:rPr>
          <w:rFonts w:cs="Arial"/>
        </w:rPr>
        <w:t>Server",</w:t>
      </w:r>
      <w:r w:rsidR="009037DA">
        <w:rPr>
          <w:rFonts w:cs="Arial"/>
        </w:rPr>
        <w:t xml:space="preserve"> </w:t>
      </w:r>
      <w:proofErr w:type="spellStart"/>
      <w:r w:rsidRPr="0097072F">
        <w:rPr>
          <w:rFonts w:cs="Arial"/>
        </w:rPr>
        <w:t>Sams</w:t>
      </w:r>
      <w:proofErr w:type="spellEnd"/>
      <w:r w:rsidR="009037DA">
        <w:rPr>
          <w:rFonts w:cs="Arial"/>
        </w:rPr>
        <w:t xml:space="preserve"> </w:t>
      </w:r>
      <w:r w:rsidRPr="0097072F">
        <w:rPr>
          <w:rFonts w:cs="Arial"/>
        </w:rPr>
        <w:t>Publishing</w:t>
      </w:r>
      <w:r w:rsidR="009037DA">
        <w:rPr>
          <w:rFonts w:cs="Arial"/>
        </w:rPr>
        <w:t xml:space="preserve"> </w:t>
      </w:r>
      <w:r w:rsidRPr="0097072F">
        <w:rPr>
          <w:rFonts w:cs="Arial"/>
        </w:rPr>
        <w:t>is</w:t>
      </w:r>
      <w:r w:rsidR="009037DA">
        <w:rPr>
          <w:rFonts w:cs="Arial"/>
        </w:rPr>
        <w:t xml:space="preserve"> </w:t>
      </w:r>
      <w:r w:rsidRPr="0097072F">
        <w:rPr>
          <w:rFonts w:cs="Arial"/>
        </w:rPr>
        <w:t>a</w:t>
      </w:r>
      <w:r w:rsidR="009037DA">
        <w:rPr>
          <w:rFonts w:cs="Arial"/>
        </w:rPr>
        <w:t xml:space="preserve"> </w:t>
      </w:r>
      <w:r w:rsidRPr="0097072F">
        <w:rPr>
          <w:rFonts w:cs="Arial"/>
        </w:rPr>
        <w:t>good</w:t>
      </w:r>
      <w:r w:rsidR="009037DA">
        <w:rPr>
          <w:rFonts w:cs="Arial"/>
        </w:rPr>
        <w:t xml:space="preserve"> </w:t>
      </w:r>
      <w:r w:rsidRPr="0097072F">
        <w:rPr>
          <w:rFonts w:cs="Arial"/>
        </w:rPr>
        <w:t>book</w:t>
      </w:r>
      <w:r w:rsidR="009037DA">
        <w:rPr>
          <w:rFonts w:cs="Arial"/>
        </w:rPr>
        <w:t xml:space="preserve"> </w:t>
      </w:r>
      <w:r w:rsidRPr="0097072F">
        <w:rPr>
          <w:rFonts w:cs="Arial"/>
        </w:rPr>
        <w:t>you</w:t>
      </w:r>
      <w:r w:rsidR="009037DA">
        <w:rPr>
          <w:rFonts w:cs="Arial"/>
        </w:rPr>
        <w:t xml:space="preserve"> </w:t>
      </w:r>
      <w:r w:rsidRPr="0097072F">
        <w:rPr>
          <w:rFonts w:cs="Arial"/>
        </w:rPr>
        <w:t>could</w:t>
      </w:r>
      <w:r w:rsidR="009037DA">
        <w:rPr>
          <w:rFonts w:cs="Arial"/>
        </w:rPr>
        <w:t xml:space="preserve"> </w:t>
      </w:r>
      <w:r w:rsidRPr="0097072F">
        <w:rPr>
          <w:rFonts w:cs="Arial"/>
        </w:rPr>
        <w:t>refer</w:t>
      </w:r>
      <w:r w:rsidR="009037DA">
        <w:rPr>
          <w:rFonts w:cs="Arial"/>
        </w:rPr>
        <w:t xml:space="preserve"> </w:t>
      </w:r>
      <w:r w:rsidRPr="0097072F">
        <w:rPr>
          <w:rFonts w:cs="Arial"/>
        </w:rPr>
        <w:t>to</w:t>
      </w:r>
      <w:r w:rsidR="009037DA">
        <w:rPr>
          <w:rFonts w:cs="Arial"/>
        </w:rPr>
        <w:t xml:space="preserve"> </w:t>
      </w:r>
      <w:r w:rsidRPr="0097072F">
        <w:rPr>
          <w:rFonts w:cs="Arial"/>
        </w:rPr>
        <w:t>for</w:t>
      </w:r>
      <w:r w:rsidR="009037DA">
        <w:rPr>
          <w:rFonts w:cs="Arial"/>
        </w:rPr>
        <w:t xml:space="preserve"> </w:t>
      </w:r>
      <w:r w:rsidRPr="0097072F">
        <w:rPr>
          <w:rFonts w:cs="Arial"/>
        </w:rPr>
        <w:t>details</w:t>
      </w:r>
      <w:r w:rsidR="009037DA">
        <w:rPr>
          <w:rFonts w:cs="Arial"/>
        </w:rPr>
        <w:t xml:space="preserve"> </w:t>
      </w:r>
      <w:r w:rsidRPr="0097072F">
        <w:rPr>
          <w:rFonts w:cs="Arial"/>
        </w:rPr>
        <w:t>on</w:t>
      </w:r>
      <w:r w:rsidR="009037DA">
        <w:rPr>
          <w:rFonts w:cs="Arial"/>
        </w:rPr>
        <w:t xml:space="preserve"> </w:t>
      </w:r>
      <w:r w:rsidRPr="0097072F">
        <w:rPr>
          <w:rFonts w:cs="Arial"/>
        </w:rPr>
        <w:t>how</w:t>
      </w:r>
      <w:r w:rsidR="009037DA">
        <w:rPr>
          <w:rFonts w:cs="Arial"/>
        </w:rPr>
        <w:t xml:space="preserve"> </w:t>
      </w:r>
      <w:r w:rsidRPr="0097072F">
        <w:rPr>
          <w:rFonts w:cs="Arial"/>
        </w:rPr>
        <w:t>to</w:t>
      </w:r>
      <w:r w:rsidR="009037DA">
        <w:rPr>
          <w:rFonts w:cs="Arial"/>
        </w:rPr>
        <w:t xml:space="preserve"> </w:t>
      </w:r>
      <w:r w:rsidRPr="0097072F">
        <w:rPr>
          <w:rFonts w:cs="Arial"/>
        </w:rPr>
        <w:t>move</w:t>
      </w:r>
      <w:r w:rsidR="009037DA">
        <w:rPr>
          <w:rFonts w:cs="Arial"/>
        </w:rPr>
        <w:t xml:space="preserve"> </w:t>
      </w:r>
      <w:r w:rsidRPr="0097072F">
        <w:rPr>
          <w:rFonts w:cs="Arial"/>
        </w:rPr>
        <w:t>Microsoft</w:t>
      </w:r>
      <w:r w:rsidR="009037DA">
        <w:rPr>
          <w:rFonts w:cs="Arial"/>
        </w:rPr>
        <w:t xml:space="preserve"> </w:t>
      </w:r>
      <w:r w:rsidRPr="0097072F">
        <w:rPr>
          <w:rFonts w:cs="Arial"/>
        </w:rPr>
        <w:t>Access</w:t>
      </w:r>
      <w:r w:rsidR="009037DA">
        <w:rPr>
          <w:rFonts w:cs="Arial"/>
        </w:rPr>
        <w:t xml:space="preserve"> </w:t>
      </w:r>
      <w:r w:rsidRPr="0097072F">
        <w:rPr>
          <w:rFonts w:cs="Arial"/>
        </w:rPr>
        <w:t>databases</w:t>
      </w:r>
      <w:r w:rsidR="009037DA">
        <w:rPr>
          <w:rFonts w:cs="Arial"/>
        </w:rPr>
        <w:t xml:space="preserve"> </w:t>
      </w:r>
      <w:r w:rsidRPr="0097072F">
        <w:rPr>
          <w:rFonts w:cs="Arial"/>
        </w:rPr>
        <w:t>to</w:t>
      </w:r>
      <w:r w:rsidR="009037DA">
        <w:rPr>
          <w:rFonts w:cs="Arial"/>
        </w:rPr>
        <w:t xml:space="preserve"> </w:t>
      </w:r>
      <w:r w:rsidRPr="0097072F">
        <w:rPr>
          <w:rFonts w:cs="Arial"/>
        </w:rPr>
        <w:t>Microsoft</w:t>
      </w:r>
      <w:r w:rsidR="009037DA">
        <w:rPr>
          <w:rFonts w:cs="Arial"/>
        </w:rPr>
        <w:t xml:space="preserve"> </w:t>
      </w:r>
      <w:r w:rsidRPr="0097072F">
        <w:rPr>
          <w:rFonts w:cs="Arial"/>
        </w:rPr>
        <w:t>SQL</w:t>
      </w:r>
      <w:r w:rsidR="009037DA">
        <w:rPr>
          <w:rFonts w:cs="Arial"/>
        </w:rPr>
        <w:t xml:space="preserve"> </w:t>
      </w:r>
      <w:r w:rsidRPr="0097072F">
        <w:rPr>
          <w:rFonts w:cs="Arial"/>
        </w:rPr>
        <w:t>Server.</w:t>
      </w:r>
    </w:p>
    <w:p w:rsidR="002E5EFD" w:rsidRPr="00AE0B66" w:rsidRDefault="002E5EFD" w:rsidP="00AE0B66"/>
    <w:p w:rsidR="00085831" w:rsidRPr="001E4D89" w:rsidRDefault="00085831" w:rsidP="001E4D89">
      <w:pPr>
        <w:pStyle w:val="Heading2"/>
        <w:numPr>
          <w:ilvl w:val="0"/>
          <w:numId w:val="0"/>
        </w:numPr>
      </w:pPr>
      <w:bookmarkStart w:id="539" w:name="_Ref98747491"/>
      <w:bookmarkStart w:id="540" w:name="_Toc105587052"/>
      <w:bookmarkStart w:id="541" w:name="_Toc414885767"/>
      <w:r w:rsidRPr="001E4D89">
        <w:t>Microsoft</w:t>
      </w:r>
      <w:r w:rsidR="009037DA">
        <w:t xml:space="preserve"> </w:t>
      </w:r>
      <w:r w:rsidRPr="001E4D89">
        <w:t>SQL</w:t>
      </w:r>
      <w:r w:rsidR="009037DA">
        <w:t xml:space="preserve"> </w:t>
      </w:r>
      <w:r w:rsidRPr="001E4D89">
        <w:t>Server</w:t>
      </w:r>
      <w:r w:rsidR="009037DA">
        <w:t xml:space="preserve"> </w:t>
      </w:r>
      <w:r w:rsidR="001A3659" w:rsidRPr="001E4D89">
        <w:t>Database</w:t>
      </w:r>
      <w:r w:rsidR="009037DA">
        <w:t xml:space="preserve"> </w:t>
      </w:r>
      <w:r w:rsidRPr="001E4D89">
        <w:t>Support</w:t>
      </w:r>
      <w:bookmarkEnd w:id="510"/>
      <w:bookmarkEnd w:id="539"/>
      <w:bookmarkEnd w:id="540"/>
      <w:bookmarkEnd w:id="541"/>
    </w:p>
    <w:p w:rsidR="00F4379B" w:rsidRPr="00926164" w:rsidRDefault="007048F2" w:rsidP="00926164">
      <w:r w:rsidRPr="00926164">
        <w:fldChar w:fldCharType="begin"/>
      </w:r>
      <w:r w:rsidR="00F4379B" w:rsidRPr="00926164">
        <w:instrText>xe</w:instrText>
      </w:r>
      <w:r w:rsidR="009037DA">
        <w:instrText xml:space="preserve"> </w:instrText>
      </w:r>
      <w:r w:rsidR="00F4379B" w:rsidRPr="00926164">
        <w:instrText>"Microsoft</w:instrText>
      </w:r>
      <w:r w:rsidR="009037DA">
        <w:instrText xml:space="preserve"> </w:instrText>
      </w:r>
      <w:r w:rsidR="00F4379B" w:rsidRPr="00926164">
        <w:instrText>SQL</w:instrText>
      </w:r>
      <w:r w:rsidR="009037DA">
        <w:instrText xml:space="preserve"> </w:instrText>
      </w:r>
      <w:r w:rsidR="00F4379B" w:rsidRPr="00926164">
        <w:instrText>Server</w:instrText>
      </w:r>
      <w:r w:rsidR="009037DA">
        <w:instrText xml:space="preserve"> </w:instrText>
      </w:r>
      <w:r w:rsidR="001A3659">
        <w:instrText>Database</w:instrText>
      </w:r>
      <w:r w:rsidR="009037DA">
        <w:instrText xml:space="preserve"> </w:instrText>
      </w:r>
      <w:r w:rsidR="00F4379B" w:rsidRPr="00926164">
        <w:instrText>Support"</w:instrText>
      </w:r>
      <w:r w:rsidRPr="00926164">
        <w:fldChar w:fldCharType="end"/>
      </w:r>
      <w:r w:rsidRPr="00926164">
        <w:fldChar w:fldCharType="begin"/>
      </w:r>
      <w:r w:rsidR="00F4379B" w:rsidRPr="00926164">
        <w:instrText>xe</w:instrText>
      </w:r>
      <w:r w:rsidR="009037DA">
        <w:instrText xml:space="preserve"> </w:instrText>
      </w:r>
      <w:r w:rsidR="00F4379B" w:rsidRPr="00926164">
        <w:instrText>"Database</w:instrText>
      </w:r>
      <w:r w:rsidR="009037DA">
        <w:instrText xml:space="preserve"> </w:instrText>
      </w:r>
      <w:r w:rsidR="00F4379B" w:rsidRPr="00926164">
        <w:instrText>support:Microsoft</w:instrText>
      </w:r>
      <w:r w:rsidR="009037DA">
        <w:instrText xml:space="preserve"> </w:instrText>
      </w:r>
      <w:r w:rsidR="00F4379B" w:rsidRPr="00926164">
        <w:instrText>SQL</w:instrText>
      </w:r>
      <w:r w:rsidR="009037DA">
        <w:instrText xml:space="preserve"> </w:instrText>
      </w:r>
      <w:r w:rsidR="00F4379B" w:rsidRPr="00926164">
        <w:instrText>Server"</w:instrText>
      </w:r>
      <w:r w:rsidRPr="00926164">
        <w:fldChar w:fldCharType="end"/>
      </w:r>
      <w:r w:rsidR="00F4379B" w:rsidRPr="00926164">
        <w:t>For</w:t>
      </w:r>
      <w:r w:rsidR="009037DA">
        <w:t xml:space="preserve"> </w:t>
      </w:r>
      <w:r w:rsidR="00F4379B" w:rsidRPr="00926164">
        <w:t>details,</w:t>
      </w:r>
      <w:r w:rsidR="009037DA">
        <w:t xml:space="preserve"> </w:t>
      </w:r>
      <w:r w:rsidR="00F4379B" w:rsidRPr="00926164">
        <w:t>see:</w:t>
      </w:r>
    </w:p>
    <w:p w:rsidR="00F4379B" w:rsidRPr="00926164" w:rsidRDefault="00F4379B" w:rsidP="00926164">
      <w:r w:rsidRPr="00926164">
        <w:fldChar w:fldCharType="begin"/>
      </w:r>
      <w:r w:rsidRPr="00926164">
        <w:instrText xml:space="preserve"> REF _Ref84158559 \h </w:instrText>
      </w:r>
      <w:r w:rsidR="00AC53DA" w:rsidRPr="00926164">
        <w:instrText xml:space="preserve"> \* MERGEFORMAT </w:instrText>
      </w:r>
      <w:r w:rsidRPr="00926164">
        <w:fldChar w:fldCharType="separate"/>
      </w:r>
      <w:r w:rsidR="005B3157">
        <w:t>Field Support in Microsoft SQL Server</w:t>
      </w:r>
      <w:r w:rsidRPr="00926164">
        <w:fldChar w:fldCharType="end"/>
      </w:r>
    </w:p>
    <w:p w:rsidR="002774AB" w:rsidRPr="00926164" w:rsidRDefault="002774AB" w:rsidP="00926164">
      <w:r w:rsidRPr="00926164">
        <w:fldChar w:fldCharType="begin"/>
      </w:r>
      <w:r w:rsidRPr="00926164">
        <w:instrText xml:space="preserve"> REF _Ref84401247 \h </w:instrText>
      </w:r>
      <w:r w:rsidR="00AC53DA" w:rsidRPr="00926164">
        <w:instrText xml:space="preserve"> \* MERGEFORMAT </w:instrText>
      </w:r>
      <w:r w:rsidRPr="00926164">
        <w:fldChar w:fldCharType="separate"/>
      </w:r>
      <w:r w:rsidR="005B3157">
        <w:t>User-Defined Database Field Types in Microsoft SQL Server</w:t>
      </w:r>
      <w:r w:rsidRPr="00926164">
        <w:fldChar w:fldCharType="end"/>
      </w:r>
    </w:p>
    <w:p w:rsidR="00230249" w:rsidRPr="00926164" w:rsidRDefault="00230249" w:rsidP="00926164">
      <w:r w:rsidRPr="00926164">
        <w:fldChar w:fldCharType="begin"/>
      </w:r>
      <w:r w:rsidRPr="00926164">
        <w:instrText xml:space="preserve"> REF _Ref84672492 \h </w:instrText>
      </w:r>
      <w:r w:rsidR="00AC53DA" w:rsidRPr="00926164">
        <w:instrText xml:space="preserve"> \* MERGEFORMAT </w:instrText>
      </w:r>
      <w:r w:rsidRPr="00926164">
        <w:fldChar w:fldCharType="separate"/>
      </w:r>
      <w:r w:rsidR="005B3157">
        <w:t>Sorting Collation Sequences in Microsoft SQL Server</w:t>
      </w:r>
      <w:r w:rsidRPr="00926164">
        <w:fldChar w:fldCharType="end"/>
      </w:r>
    </w:p>
    <w:p w:rsidR="00230249" w:rsidRPr="00926164" w:rsidRDefault="00230249" w:rsidP="00926164">
      <w:r w:rsidRPr="00926164">
        <w:fldChar w:fldCharType="begin"/>
      </w:r>
      <w:r w:rsidRPr="00926164">
        <w:instrText xml:space="preserve"> REF _Ref84672494 \h </w:instrText>
      </w:r>
      <w:r w:rsidR="00AC53DA" w:rsidRPr="00926164">
        <w:instrText xml:space="preserve"> \* MERGEFORMAT </w:instrText>
      </w:r>
      <w:r w:rsidRPr="00926164">
        <w:fldChar w:fldCharType="separate"/>
      </w:r>
      <w:r w:rsidR="005B3157">
        <w:t>Transact-SQL Stored Procedures for Microsoft SQL Server</w:t>
      </w:r>
      <w:r w:rsidRPr="00926164">
        <w:fldChar w:fldCharType="end"/>
      </w:r>
    </w:p>
    <w:p w:rsidR="00D62613" w:rsidRDefault="00D62613" w:rsidP="00926164">
      <w:r w:rsidRPr="00926164">
        <w:fldChar w:fldCharType="begin"/>
      </w:r>
      <w:r w:rsidRPr="00926164">
        <w:instrText xml:space="preserve"> REF _Ref85873403 \h </w:instrText>
      </w:r>
      <w:r w:rsidR="00AC53DA" w:rsidRPr="00926164">
        <w:instrText xml:space="preserve"> \* MERGEFORMAT </w:instrText>
      </w:r>
      <w:r w:rsidRPr="00926164">
        <w:fldChar w:fldCharType="separate"/>
      </w:r>
      <w:r w:rsidR="005B3157">
        <w:t>Linked Databases in Microsoft SQL Server</w:t>
      </w:r>
      <w:r w:rsidRPr="00926164">
        <w:fldChar w:fldCharType="end"/>
      </w:r>
    </w:p>
    <w:p w:rsidR="00763E6A" w:rsidRPr="00926164" w:rsidRDefault="00763E6A" w:rsidP="00926164">
      <w:r>
        <w:fldChar w:fldCharType="begin"/>
      </w:r>
      <w:r>
        <w:instrText xml:space="preserve"> REF _Ref105851133 \h </w:instrText>
      </w:r>
      <w:r>
        <w:fldChar w:fldCharType="separate"/>
      </w:r>
      <w:r w:rsidR="005B3157">
        <w:t>Database Owners in Microsoft SQL Server</w:t>
      </w:r>
      <w:r>
        <w:fldChar w:fldCharType="end"/>
      </w:r>
    </w:p>
    <w:p w:rsidR="00486678" w:rsidRDefault="00486678" w:rsidP="00926164">
      <w:r w:rsidRPr="00926164">
        <w:fldChar w:fldCharType="begin"/>
      </w:r>
      <w:r w:rsidRPr="00926164">
        <w:instrText xml:space="preserve"> REF _Ref104374423 \h </w:instrText>
      </w:r>
      <w:r w:rsidR="00926164">
        <w:instrText xml:space="preserve"> \* MERGEFORMAT </w:instrText>
      </w:r>
      <w:r w:rsidRPr="00926164">
        <w:fldChar w:fldCharType="separate"/>
      </w:r>
      <w:r w:rsidR="005B3157">
        <w:t>Migrating from Microsoft Access to Microsoft SQL Server</w:t>
      </w:r>
      <w:r w:rsidRPr="00926164">
        <w:fldChar w:fldCharType="end"/>
      </w:r>
    </w:p>
    <w:p w:rsidR="00BE1064" w:rsidRDefault="00BE1064" w:rsidP="00926164">
      <w:r>
        <w:fldChar w:fldCharType="begin"/>
      </w:r>
      <w:r>
        <w:instrText xml:space="preserve"> REF _Ref105916163 \h </w:instrText>
      </w:r>
      <w:r>
        <w:fldChar w:fldCharType="separate"/>
      </w:r>
      <w:r w:rsidR="005B3157">
        <w:t>Views in Microsoft SQL Server</w:t>
      </w:r>
      <w:r>
        <w:fldChar w:fldCharType="end"/>
      </w:r>
    </w:p>
    <w:p w:rsidR="00F764C8" w:rsidRDefault="00F764C8" w:rsidP="00926164">
      <w:r>
        <w:fldChar w:fldCharType="begin"/>
      </w:r>
      <w:r>
        <w:instrText xml:space="preserve"> REF _Ref111984324 \h </w:instrText>
      </w:r>
      <w:r>
        <w:fldChar w:fldCharType="separate"/>
      </w:r>
      <w:r w:rsidR="005B3157">
        <w:t>User and Group Security in Microsoft SQL Server</w:t>
      </w:r>
      <w:r>
        <w:fldChar w:fldCharType="end"/>
      </w:r>
    </w:p>
    <w:p w:rsidR="002D39C1" w:rsidRDefault="002D39C1" w:rsidP="00926164">
      <w:r>
        <w:fldChar w:fldCharType="begin"/>
      </w:r>
      <w:r>
        <w:instrText xml:space="preserve"> REF _Ref164841662 \h </w:instrText>
      </w:r>
      <w:r>
        <w:fldChar w:fldCharType="separate"/>
      </w:r>
      <w:r w:rsidR="005B3157">
        <w:t xml:space="preserve">Stored Procedure </w:t>
      </w:r>
      <w:r w:rsidR="005B3157" w:rsidRPr="00574333">
        <w:t>Naming</w:t>
      </w:r>
      <w:r w:rsidR="005B3157">
        <w:t xml:space="preserve"> </w:t>
      </w:r>
      <w:r w:rsidR="005B3157" w:rsidRPr="00574333">
        <w:t>Policy</w:t>
      </w:r>
      <w:r>
        <w:fldChar w:fldCharType="end"/>
      </w:r>
    </w:p>
    <w:p w:rsidR="00085831" w:rsidRDefault="00085831" w:rsidP="00085831">
      <w:pPr>
        <w:pStyle w:val="Heading3"/>
      </w:pPr>
      <w:bookmarkStart w:id="542" w:name="_Ref84158559"/>
      <w:bookmarkStart w:id="543" w:name="_Toc105587053"/>
      <w:bookmarkStart w:id="544" w:name="_Toc414885768"/>
      <w:bookmarkStart w:id="545" w:name="_Toc38781572"/>
      <w:bookmarkStart w:id="546" w:name="_Toc46301797"/>
      <w:bookmarkStart w:id="547" w:name="_Toc46553186"/>
      <w:bookmarkStart w:id="548" w:name="_Toc53046294"/>
      <w:bookmarkStart w:id="549" w:name="_Toc74649066"/>
      <w:bookmarkStart w:id="550" w:name="_Toc78185133"/>
      <w:bookmarkStart w:id="551" w:name="_Toc82412175"/>
      <w:bookmarkStart w:id="552" w:name="_Toc74649100"/>
      <w:bookmarkStart w:id="553" w:name="_Toc82321804"/>
      <w:r>
        <w:t>Field</w:t>
      </w:r>
      <w:r w:rsidR="009037DA">
        <w:t xml:space="preserve"> </w:t>
      </w:r>
      <w:r>
        <w:t>Suppor</w:t>
      </w:r>
      <w:r w:rsidR="00FE04C3">
        <w:t>t</w:t>
      </w:r>
      <w:r w:rsidR="009037DA">
        <w:t xml:space="preserve"> </w:t>
      </w:r>
      <w:r w:rsidR="00FE04C3">
        <w:t>in</w:t>
      </w:r>
      <w:r w:rsidR="009037DA">
        <w:t xml:space="preserve"> </w:t>
      </w:r>
      <w:r w:rsidR="00FE04C3">
        <w:t>Microsoft</w:t>
      </w:r>
      <w:r w:rsidR="009037DA">
        <w:t xml:space="preserve"> </w:t>
      </w:r>
      <w:r w:rsidR="00FE04C3">
        <w:t>SQL</w:t>
      </w:r>
      <w:r w:rsidR="009037DA">
        <w:t xml:space="preserve"> </w:t>
      </w:r>
      <w:r w:rsidR="00FE04C3">
        <w:t>Server</w:t>
      </w:r>
      <w:bookmarkEnd w:id="542"/>
      <w:bookmarkEnd w:id="543"/>
      <w:bookmarkEnd w:id="544"/>
    </w:p>
    <w:p w:rsidR="00085831" w:rsidRDefault="007048F2" w:rsidP="008C7CE7">
      <w:r w:rsidRPr="008C7CE7">
        <w:fldChar w:fldCharType="begin"/>
      </w:r>
      <w:r w:rsidR="00085831" w:rsidRPr="008C7CE7">
        <w:instrText>xe</w:instrText>
      </w:r>
      <w:r w:rsidR="009037DA">
        <w:instrText xml:space="preserve"> </w:instrText>
      </w:r>
      <w:r w:rsidR="00085831" w:rsidRPr="008C7CE7">
        <w:instrText>"Field</w:instrText>
      </w:r>
      <w:r w:rsidR="009037DA">
        <w:instrText xml:space="preserve"> </w:instrText>
      </w:r>
      <w:r w:rsidR="00085831" w:rsidRPr="008C7CE7">
        <w:instrText>Support</w:instrText>
      </w:r>
      <w:r w:rsidR="009037DA">
        <w:instrText xml:space="preserve"> </w:instrText>
      </w:r>
      <w:r w:rsidR="00013349" w:rsidRPr="008C7CE7">
        <w:instrText>in</w:instrText>
      </w:r>
      <w:r w:rsidR="009037DA">
        <w:instrText xml:space="preserve"> </w:instrText>
      </w:r>
      <w:r w:rsidR="00013349" w:rsidRPr="008C7CE7">
        <w:instrText>Microsoft</w:instrText>
      </w:r>
      <w:r w:rsidR="009037DA">
        <w:instrText xml:space="preserve"> </w:instrText>
      </w:r>
      <w:r w:rsidR="00013349" w:rsidRPr="008C7CE7">
        <w:instrText>SQL</w:instrText>
      </w:r>
      <w:r w:rsidR="009037DA">
        <w:instrText xml:space="preserve"> </w:instrText>
      </w:r>
      <w:r w:rsidR="00013349" w:rsidRPr="008C7CE7">
        <w:instrText>Server</w:instrText>
      </w:r>
      <w:r w:rsidR="00085831" w:rsidRPr="008C7CE7">
        <w:instrText>"</w:instrText>
      </w:r>
      <w:r w:rsidRPr="008C7CE7">
        <w:fldChar w:fldCharType="end"/>
      </w:r>
      <w:r w:rsidRPr="008C7CE7">
        <w:fldChar w:fldCharType="begin"/>
      </w:r>
      <w:r w:rsidR="00085831" w:rsidRPr="008C7CE7">
        <w:instrText>xe</w:instrText>
      </w:r>
      <w:r w:rsidR="009037DA">
        <w:instrText xml:space="preserve"> </w:instrText>
      </w:r>
      <w:r w:rsidR="00085831" w:rsidRPr="008C7CE7">
        <w:instrText>"Microsoft</w:instrText>
      </w:r>
      <w:r w:rsidR="009037DA">
        <w:instrText xml:space="preserve"> </w:instrText>
      </w:r>
      <w:r w:rsidR="00085831" w:rsidRPr="008C7CE7">
        <w:instrText>SQL</w:instrText>
      </w:r>
      <w:r w:rsidR="009037DA">
        <w:instrText xml:space="preserve"> </w:instrText>
      </w:r>
      <w:r w:rsidR="00085831" w:rsidRPr="008C7CE7">
        <w:instrText>Server:Database</w:instrText>
      </w:r>
      <w:r w:rsidR="009037DA">
        <w:instrText xml:space="preserve"> </w:instrText>
      </w:r>
      <w:r w:rsidR="00085831" w:rsidRPr="008C7CE7">
        <w:instrText>field</w:instrText>
      </w:r>
      <w:r w:rsidR="009037DA">
        <w:instrText xml:space="preserve"> </w:instrText>
      </w:r>
      <w:r w:rsidR="00085831" w:rsidRPr="008C7CE7">
        <w:instrText>support"</w:instrText>
      </w:r>
      <w:r w:rsidRPr="008C7CE7">
        <w:fldChar w:fldCharType="end"/>
      </w:r>
      <w:r w:rsidRPr="008C7CE7">
        <w:fldChar w:fldCharType="begin"/>
      </w:r>
      <w:r w:rsidR="00085831" w:rsidRPr="008C7CE7">
        <w:instrText>xe</w:instrText>
      </w:r>
      <w:r w:rsidR="009037DA">
        <w:instrText xml:space="preserve"> </w:instrText>
      </w:r>
      <w:r w:rsidR="00085831" w:rsidRPr="008C7CE7">
        <w:instrText>"Database</w:instrText>
      </w:r>
      <w:r w:rsidR="009037DA">
        <w:instrText xml:space="preserve"> </w:instrText>
      </w:r>
      <w:r w:rsidR="00085831" w:rsidRPr="008C7CE7">
        <w:instrText>field</w:instrText>
      </w:r>
      <w:r w:rsidR="009037DA">
        <w:instrText xml:space="preserve"> </w:instrText>
      </w:r>
      <w:r w:rsidR="00085831" w:rsidRPr="008C7CE7">
        <w:instrText>support:Microsoft</w:instrText>
      </w:r>
      <w:r w:rsidR="009037DA">
        <w:instrText xml:space="preserve"> </w:instrText>
      </w:r>
      <w:r w:rsidR="00085831" w:rsidRPr="008C7CE7">
        <w:instrText>SQL</w:instrText>
      </w:r>
      <w:r w:rsidR="009037DA">
        <w:instrText xml:space="preserve"> </w:instrText>
      </w:r>
      <w:r w:rsidR="00085831" w:rsidRPr="008C7CE7">
        <w:instrText>Server"</w:instrText>
      </w:r>
      <w:r w:rsidRPr="008C7CE7">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9"/>
        <w:gridCol w:w="3806"/>
      </w:tblGrid>
      <w:tr w:rsidR="009D4CCD" w:rsidRPr="0031060E" w:rsidTr="0077736B">
        <w:tc>
          <w:tcPr>
            <w:tcW w:w="2429" w:type="dxa"/>
            <w:tcBorders>
              <w:top w:val="single" w:sz="12" w:space="0" w:color="FFFFFF"/>
              <w:left w:val="single" w:sz="12" w:space="0" w:color="FFFFFF"/>
              <w:bottom w:val="single" w:sz="12" w:space="0" w:color="FFFFFF"/>
              <w:right w:val="single" w:sz="12" w:space="0" w:color="FFFFFF"/>
            </w:tcBorders>
            <w:shd w:val="clear" w:color="auto" w:fill="808080"/>
          </w:tcPr>
          <w:p w:rsidR="009D4CCD" w:rsidRPr="0031060E" w:rsidRDefault="009D4CCD" w:rsidP="009170A7">
            <w:pPr>
              <w:pStyle w:val="TableHeading"/>
            </w:pPr>
            <w:r>
              <w:t xml:space="preserve">SQL Server </w:t>
            </w:r>
            <w:r w:rsidRPr="0031060E">
              <w:t>Data</w:t>
            </w:r>
            <w:r>
              <w:t xml:space="preserve"> </w:t>
            </w:r>
            <w:r w:rsidRPr="0031060E">
              <w:t>Type</w:t>
            </w:r>
          </w:p>
        </w:tc>
        <w:tc>
          <w:tcPr>
            <w:tcW w:w="3806" w:type="dxa"/>
            <w:tcBorders>
              <w:top w:val="single" w:sz="12" w:space="0" w:color="FFFFFF"/>
              <w:left w:val="single" w:sz="12" w:space="0" w:color="FFFFFF"/>
              <w:bottom w:val="single" w:sz="12" w:space="0" w:color="FFFFFF"/>
              <w:right w:val="single" w:sz="12" w:space="0" w:color="FFFFFF"/>
            </w:tcBorders>
            <w:shd w:val="clear" w:color="auto" w:fill="808080"/>
          </w:tcPr>
          <w:p w:rsidR="009D4CCD" w:rsidRPr="0031060E" w:rsidRDefault="009D4CCD" w:rsidP="009170A7">
            <w:pPr>
              <w:pStyle w:val="TableHeading"/>
            </w:pPr>
            <w:r w:rsidRPr="0031060E">
              <w:t>Iron</w:t>
            </w:r>
            <w:r>
              <w:t xml:space="preserve"> </w:t>
            </w:r>
            <w:r w:rsidRPr="0031060E">
              <w:t>Speed</w:t>
            </w:r>
            <w:r>
              <w:t xml:space="preserve"> </w:t>
            </w:r>
            <w:r w:rsidRPr="0031060E">
              <w:t>Designer</w:t>
            </w:r>
            <w:r>
              <w:t xml:space="preserve"> </w:t>
            </w:r>
            <w:r w:rsidRPr="0031060E">
              <w:t>Validation</w:t>
            </w:r>
            <w:r>
              <w:t xml:space="preserve"> </w:t>
            </w:r>
            <w:r w:rsidRPr="0031060E">
              <w:t>Type</w:t>
            </w:r>
          </w:p>
        </w:tc>
      </w:tr>
      <w:tr w:rsidR="009D4CCD" w:rsidRPr="00B7576D" w:rsidTr="0077736B">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9D4CCD" w:rsidRPr="00B7576D" w:rsidRDefault="009D4CCD" w:rsidP="009170A7">
            <w:r>
              <w:t>Geography</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9D4CCD" w:rsidRPr="00B7576D" w:rsidRDefault="009D4CCD" w:rsidP="009170A7">
            <w:r>
              <w:t>Very Large String</w:t>
            </w:r>
          </w:p>
        </w:tc>
      </w:tr>
      <w:tr w:rsidR="009D4CCD" w:rsidRPr="00B7576D" w:rsidTr="0077736B">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9D4CCD" w:rsidRPr="00B7576D" w:rsidRDefault="009D4CCD" w:rsidP="009170A7">
            <w:r>
              <w:t>Geometry</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9D4CCD" w:rsidRPr="00B7576D" w:rsidRDefault="009D4CCD" w:rsidP="009170A7">
            <w:r>
              <w:t>Very Large String</w:t>
            </w:r>
          </w:p>
        </w:tc>
      </w:tr>
      <w:tr w:rsidR="00AF66C4" w:rsidRPr="00B7576D" w:rsidTr="0077736B">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AF66C4" w:rsidRDefault="00AF66C4" w:rsidP="009170A7">
            <w:r>
              <w:t>Xml</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AF66C4" w:rsidRDefault="00AF66C4" w:rsidP="009170A7">
            <w:r>
              <w:t>Very Large String</w:t>
            </w:r>
          </w:p>
        </w:tc>
      </w:tr>
    </w:tbl>
    <w:p w:rsidR="00085831" w:rsidRPr="00FF4CF3" w:rsidRDefault="00085831" w:rsidP="00085831">
      <w:pPr>
        <w:pStyle w:val="Heading5"/>
      </w:pPr>
      <w:r w:rsidRPr="00FF4CF3">
        <w:t>Binary</w:t>
      </w:r>
      <w:r w:rsidR="009037DA">
        <w:t xml:space="preserve"> </w:t>
      </w:r>
      <w:r w:rsidRPr="00FF4CF3">
        <w:t>Data</w:t>
      </w:r>
      <w:r w:rsidR="009037DA">
        <w:t xml:space="preserve"> </w:t>
      </w:r>
      <w:r w:rsidRPr="00FF4CF3">
        <w:t>Type</w:t>
      </w:r>
      <w:r w:rsidR="009037DA">
        <w:t xml:space="preserve"> </w:t>
      </w:r>
      <w:r w:rsidRPr="00FF4CF3">
        <w:t>Limitations</w:t>
      </w:r>
    </w:p>
    <w:p w:rsidR="00085831" w:rsidRPr="008C7CE7" w:rsidRDefault="007048F2" w:rsidP="008C7CE7">
      <w:r w:rsidRPr="008C7CE7">
        <w:fldChar w:fldCharType="begin"/>
      </w:r>
      <w:r w:rsidR="00085831" w:rsidRPr="008C7CE7">
        <w:instrText>xe</w:instrText>
      </w:r>
      <w:r w:rsidR="009037DA">
        <w:instrText xml:space="preserve"> </w:instrText>
      </w:r>
      <w:r w:rsidR="00085831" w:rsidRPr="008C7CE7">
        <w:instrText>"Binary</w:instrText>
      </w:r>
      <w:r w:rsidR="009037DA">
        <w:instrText xml:space="preserve"> </w:instrText>
      </w:r>
      <w:r w:rsidR="00085831" w:rsidRPr="008C7CE7">
        <w:instrText>Data</w:instrText>
      </w:r>
      <w:r w:rsidR="009037DA">
        <w:instrText xml:space="preserve"> </w:instrText>
      </w:r>
      <w:r w:rsidR="00085831" w:rsidRPr="008C7CE7">
        <w:instrText>Type</w:instrText>
      </w:r>
      <w:r w:rsidR="009037DA">
        <w:instrText xml:space="preserve"> </w:instrText>
      </w:r>
      <w:r w:rsidR="00085831" w:rsidRPr="008C7CE7">
        <w:instrText>Limitations</w:instrText>
      </w:r>
      <w:r w:rsidR="009037DA">
        <w:instrText xml:space="preserve"> </w:instrText>
      </w:r>
      <w:r w:rsidR="00085831" w:rsidRPr="008C7CE7">
        <w:instrText>for</w:instrText>
      </w:r>
      <w:r w:rsidR="009037DA">
        <w:instrText xml:space="preserve"> </w:instrText>
      </w:r>
      <w:r w:rsidR="00085831" w:rsidRPr="008C7CE7">
        <w:instrText>Microsoft</w:instrText>
      </w:r>
      <w:r w:rsidR="009037DA">
        <w:instrText xml:space="preserve"> </w:instrText>
      </w:r>
      <w:r w:rsidR="00085831" w:rsidRPr="008C7CE7">
        <w:instrText>SQL</w:instrText>
      </w:r>
      <w:r w:rsidR="009037DA">
        <w:instrText xml:space="preserve"> </w:instrText>
      </w:r>
      <w:r w:rsidR="00085831" w:rsidRPr="008C7CE7">
        <w:instrText>Server"</w:instrText>
      </w:r>
      <w:r w:rsidRPr="008C7CE7">
        <w:fldChar w:fldCharType="end"/>
      </w:r>
      <w:r w:rsidRPr="008C7CE7">
        <w:fldChar w:fldCharType="begin"/>
      </w:r>
      <w:r w:rsidR="00085831" w:rsidRPr="008C7CE7">
        <w:instrText>xe</w:instrText>
      </w:r>
      <w:r w:rsidR="009037DA">
        <w:instrText xml:space="preserve"> </w:instrText>
      </w:r>
      <w:r w:rsidR="00085831" w:rsidRPr="008C7CE7">
        <w:instrText>"Microsoft</w:instrText>
      </w:r>
      <w:r w:rsidR="009037DA">
        <w:instrText xml:space="preserve"> </w:instrText>
      </w:r>
      <w:r w:rsidR="00085831" w:rsidRPr="008C7CE7">
        <w:instrText>SQL</w:instrText>
      </w:r>
      <w:r w:rsidR="009037DA">
        <w:instrText xml:space="preserve"> </w:instrText>
      </w:r>
      <w:r w:rsidR="00085831" w:rsidRPr="008C7CE7">
        <w:instrText>Server:Binary</w:instrText>
      </w:r>
      <w:r w:rsidR="009037DA">
        <w:instrText xml:space="preserve"> </w:instrText>
      </w:r>
      <w:r w:rsidR="00085831" w:rsidRPr="008C7CE7">
        <w:instrText>data</w:instrText>
      </w:r>
      <w:r w:rsidR="009037DA">
        <w:instrText xml:space="preserve"> </w:instrText>
      </w:r>
      <w:r w:rsidR="00085831" w:rsidRPr="008C7CE7">
        <w:instrText>type</w:instrText>
      </w:r>
      <w:r w:rsidR="009037DA">
        <w:instrText xml:space="preserve"> </w:instrText>
      </w:r>
      <w:r w:rsidR="00085831" w:rsidRPr="008C7CE7">
        <w:instrText>limitations"</w:instrText>
      </w:r>
      <w:r w:rsidRPr="008C7CE7">
        <w:fldChar w:fldCharType="end"/>
      </w:r>
      <w:r w:rsidR="00085831" w:rsidRPr="008C7CE7">
        <w:t>There</w:t>
      </w:r>
      <w:r w:rsidR="009037DA">
        <w:t xml:space="preserve"> </w:t>
      </w:r>
      <w:r w:rsidR="00085831" w:rsidRPr="008C7CE7">
        <w:t>are</w:t>
      </w:r>
      <w:r w:rsidR="009037DA">
        <w:t xml:space="preserve"> </w:t>
      </w:r>
      <w:r w:rsidR="00085831" w:rsidRPr="008C7CE7">
        <w:t>several</w:t>
      </w:r>
      <w:r w:rsidR="009037DA">
        <w:t xml:space="preserve"> </w:t>
      </w:r>
      <w:r w:rsidR="00085831" w:rsidRPr="008C7CE7">
        <w:t>limitations</w:t>
      </w:r>
      <w:r w:rsidR="009037DA">
        <w:t xml:space="preserve"> </w:t>
      </w:r>
      <w:r w:rsidR="00085831" w:rsidRPr="008C7CE7">
        <w:t>on</w:t>
      </w:r>
      <w:r w:rsidR="009037DA">
        <w:t xml:space="preserve"> </w:t>
      </w:r>
      <w:r w:rsidR="00085831" w:rsidRPr="008C7CE7">
        <w:t>the</w:t>
      </w:r>
      <w:r w:rsidR="009037DA">
        <w:t xml:space="preserve"> </w:t>
      </w:r>
      <w:r w:rsidR="00085831" w:rsidRPr="008C7CE7">
        <w:t>SQL</w:t>
      </w:r>
      <w:r w:rsidR="009037DA">
        <w:t xml:space="preserve"> </w:t>
      </w:r>
      <w:r w:rsidR="00085831" w:rsidRPr="008C7CE7">
        <w:t>statements</w:t>
      </w:r>
      <w:r w:rsidR="009037DA">
        <w:t xml:space="preserve"> </w:t>
      </w:r>
      <w:r w:rsidR="00085831" w:rsidRPr="008C7CE7">
        <w:t>that</w:t>
      </w:r>
      <w:r w:rsidR="009037DA">
        <w:t xml:space="preserve"> </w:t>
      </w:r>
      <w:r w:rsidR="00085831" w:rsidRPr="008C7CE7">
        <w:t>Iron</w:t>
      </w:r>
      <w:r w:rsidR="009037DA">
        <w:t xml:space="preserve"> </w:t>
      </w:r>
      <w:r w:rsidR="00085831" w:rsidRPr="008C7CE7">
        <w:t>Speed</w:t>
      </w:r>
      <w:r w:rsidR="009037DA">
        <w:t xml:space="preserve"> </w:t>
      </w:r>
      <w:r w:rsidR="00085831" w:rsidRPr="008C7CE7">
        <w:t>Designer</w:t>
      </w:r>
      <w:r w:rsidR="009037DA">
        <w:t xml:space="preserve"> </w:t>
      </w:r>
      <w:r w:rsidR="00D8250A">
        <w:t>creates</w:t>
      </w:r>
      <w:r w:rsidR="00085831" w:rsidRPr="008C7CE7">
        <w:t>:</w:t>
      </w:r>
    </w:p>
    <w:p w:rsidR="00085831" w:rsidRPr="008C7CE7" w:rsidRDefault="00085831" w:rsidP="008C7CE7">
      <w:pPr>
        <w:numPr>
          <w:ilvl w:val="0"/>
          <w:numId w:val="16"/>
        </w:numPr>
      </w:pPr>
      <w:bookmarkStart w:id="554" w:name="_Toc38781569"/>
      <w:r w:rsidRPr="008C7CE7">
        <w:t>Images</w:t>
      </w:r>
      <w:r w:rsidR="009037DA">
        <w:t xml:space="preserve"> </w:t>
      </w:r>
      <w:r w:rsidRPr="008C7CE7">
        <w:t>in</w:t>
      </w:r>
      <w:r w:rsidR="009037DA">
        <w:t xml:space="preserve"> </w:t>
      </w:r>
      <w:r w:rsidRPr="008C7CE7">
        <w:t>tables</w:t>
      </w:r>
      <w:r w:rsidR="009037DA">
        <w:t xml:space="preserve"> </w:t>
      </w:r>
      <w:r w:rsidRPr="008C7CE7">
        <w:t>that</w:t>
      </w:r>
      <w:r w:rsidR="009037DA">
        <w:t xml:space="preserve"> </w:t>
      </w:r>
      <w:r w:rsidRPr="008C7CE7">
        <w:t>have</w:t>
      </w:r>
      <w:r w:rsidR="009037DA">
        <w:t xml:space="preserve"> </w:t>
      </w:r>
      <w:r w:rsidRPr="008C7CE7">
        <w:t>a</w:t>
      </w:r>
      <w:r w:rsidR="009037DA">
        <w:t xml:space="preserve"> </w:t>
      </w:r>
      <w:r w:rsidRPr="008C7CE7">
        <w:t>primary</w:t>
      </w:r>
      <w:r w:rsidR="009037DA">
        <w:t xml:space="preserve"> </w:t>
      </w:r>
      <w:r w:rsidRPr="008C7CE7">
        <w:t>key</w:t>
      </w:r>
      <w:r w:rsidR="009037DA">
        <w:t xml:space="preserve"> </w:t>
      </w:r>
      <w:r w:rsidRPr="008C7CE7">
        <w:t>are</w:t>
      </w:r>
      <w:r w:rsidR="009037DA">
        <w:t xml:space="preserve"> </w:t>
      </w:r>
      <w:r w:rsidRPr="008C7CE7">
        <w:t>displayable</w:t>
      </w:r>
      <w:r w:rsidR="009037DA">
        <w:t xml:space="preserve"> </w:t>
      </w:r>
      <w:r w:rsidRPr="008C7CE7">
        <w:t>and</w:t>
      </w:r>
      <w:r w:rsidR="009037DA">
        <w:t xml:space="preserve"> </w:t>
      </w:r>
      <w:r w:rsidRPr="008C7CE7">
        <w:t>downloadable</w:t>
      </w:r>
      <w:r w:rsidR="009037DA">
        <w:t xml:space="preserve"> </w:t>
      </w:r>
      <w:r w:rsidRPr="008C7CE7">
        <w:t>(exportable).</w:t>
      </w:r>
    </w:p>
    <w:p w:rsidR="00085831" w:rsidRPr="008C7CE7" w:rsidRDefault="00085831" w:rsidP="008C7CE7">
      <w:pPr>
        <w:numPr>
          <w:ilvl w:val="0"/>
          <w:numId w:val="16"/>
        </w:numPr>
      </w:pPr>
      <w:r w:rsidRPr="008C7CE7">
        <w:t>Binary</w:t>
      </w:r>
      <w:r w:rsidR="009037DA">
        <w:t xml:space="preserve"> </w:t>
      </w:r>
      <w:r w:rsidRPr="008C7CE7">
        <w:t>data</w:t>
      </w:r>
      <w:r w:rsidR="009037DA">
        <w:t xml:space="preserve"> </w:t>
      </w:r>
      <w:r w:rsidRPr="008C7CE7">
        <w:t>in</w:t>
      </w:r>
      <w:r w:rsidR="009037DA">
        <w:t xml:space="preserve"> </w:t>
      </w:r>
      <w:r w:rsidRPr="008C7CE7">
        <w:t>tables</w:t>
      </w:r>
      <w:r w:rsidR="009037DA">
        <w:t xml:space="preserve"> </w:t>
      </w:r>
      <w:r w:rsidRPr="008C7CE7">
        <w:t>that</w:t>
      </w:r>
      <w:r w:rsidR="009037DA">
        <w:t xml:space="preserve"> </w:t>
      </w:r>
      <w:r w:rsidRPr="008C7CE7">
        <w:t>have</w:t>
      </w:r>
      <w:r w:rsidR="009037DA">
        <w:t xml:space="preserve"> </w:t>
      </w:r>
      <w:r w:rsidRPr="008C7CE7">
        <w:t>a</w:t>
      </w:r>
      <w:r w:rsidR="009037DA">
        <w:t xml:space="preserve"> </w:t>
      </w:r>
      <w:r w:rsidRPr="008C7CE7">
        <w:t>primary</w:t>
      </w:r>
      <w:r w:rsidR="009037DA">
        <w:t xml:space="preserve"> </w:t>
      </w:r>
      <w:r w:rsidRPr="008C7CE7">
        <w:t>key</w:t>
      </w:r>
      <w:r w:rsidR="009037DA">
        <w:t xml:space="preserve"> </w:t>
      </w:r>
      <w:r w:rsidRPr="008C7CE7">
        <w:t>are</w:t>
      </w:r>
      <w:r w:rsidR="009037DA">
        <w:t xml:space="preserve"> </w:t>
      </w:r>
      <w:r w:rsidRPr="008C7CE7">
        <w:t>downloadable</w:t>
      </w:r>
      <w:r w:rsidR="009037DA">
        <w:t xml:space="preserve"> </w:t>
      </w:r>
      <w:r w:rsidRPr="008C7CE7">
        <w:t>(exportable),</w:t>
      </w:r>
      <w:r w:rsidR="009037DA">
        <w:t xml:space="preserve"> </w:t>
      </w:r>
      <w:r w:rsidRPr="008C7CE7">
        <w:t>but</w:t>
      </w:r>
      <w:r w:rsidR="009037DA">
        <w:t xml:space="preserve"> </w:t>
      </w:r>
      <w:r w:rsidRPr="008C7CE7">
        <w:t>are</w:t>
      </w:r>
      <w:r w:rsidR="009037DA">
        <w:t xml:space="preserve"> </w:t>
      </w:r>
      <w:r w:rsidRPr="008C7CE7">
        <w:t>not</w:t>
      </w:r>
      <w:r w:rsidR="009037DA">
        <w:t xml:space="preserve"> </w:t>
      </w:r>
      <w:r w:rsidRPr="008C7CE7">
        <w:t>displayable.</w:t>
      </w:r>
    </w:p>
    <w:p w:rsidR="00085831" w:rsidRPr="008C7CE7" w:rsidRDefault="00085831" w:rsidP="008C7CE7">
      <w:pPr>
        <w:numPr>
          <w:ilvl w:val="0"/>
          <w:numId w:val="16"/>
        </w:numPr>
      </w:pPr>
      <w:r w:rsidRPr="008C7CE7">
        <w:t>Images</w:t>
      </w:r>
      <w:r w:rsidR="009037DA">
        <w:t xml:space="preserve"> </w:t>
      </w:r>
      <w:r w:rsidRPr="008C7CE7">
        <w:t>in</w:t>
      </w:r>
      <w:r w:rsidR="009037DA">
        <w:t xml:space="preserve"> </w:t>
      </w:r>
      <w:r w:rsidRPr="008C7CE7">
        <w:t>tables</w:t>
      </w:r>
      <w:r w:rsidR="009037DA">
        <w:t xml:space="preserve"> </w:t>
      </w:r>
      <w:r w:rsidRPr="008C7CE7">
        <w:t>that</w:t>
      </w:r>
      <w:r w:rsidR="009037DA">
        <w:t xml:space="preserve"> </w:t>
      </w:r>
      <w:r w:rsidRPr="008C7CE7">
        <w:t>do</w:t>
      </w:r>
      <w:r w:rsidR="009037DA">
        <w:t xml:space="preserve"> </w:t>
      </w:r>
      <w:r w:rsidRPr="008C7CE7">
        <w:t>not</w:t>
      </w:r>
      <w:r w:rsidR="009037DA">
        <w:t xml:space="preserve"> </w:t>
      </w:r>
      <w:r w:rsidRPr="008C7CE7">
        <w:t>have</w:t>
      </w:r>
      <w:r w:rsidR="009037DA">
        <w:t xml:space="preserve"> </w:t>
      </w:r>
      <w:r w:rsidRPr="008C7CE7">
        <w:t>a</w:t>
      </w:r>
      <w:r w:rsidR="009037DA">
        <w:t xml:space="preserve"> </w:t>
      </w:r>
      <w:r w:rsidRPr="008C7CE7">
        <w:t>primary</w:t>
      </w:r>
      <w:r w:rsidR="009037DA">
        <w:t xml:space="preserve"> </w:t>
      </w:r>
      <w:r w:rsidRPr="008C7CE7">
        <w:t>key</w:t>
      </w:r>
      <w:r w:rsidR="009037DA">
        <w:t xml:space="preserve"> </w:t>
      </w:r>
      <w:r w:rsidRPr="008C7CE7">
        <w:t>are</w:t>
      </w:r>
      <w:r w:rsidR="009037DA">
        <w:t xml:space="preserve"> </w:t>
      </w:r>
      <w:r w:rsidRPr="008C7CE7">
        <w:t>not</w:t>
      </w:r>
      <w:r w:rsidR="009037DA">
        <w:t xml:space="preserve"> </w:t>
      </w:r>
      <w:r w:rsidRPr="008C7CE7">
        <w:t>downloadable</w:t>
      </w:r>
      <w:r w:rsidR="009037DA">
        <w:t xml:space="preserve"> </w:t>
      </w:r>
      <w:r w:rsidRPr="008C7CE7">
        <w:t>(exportable)</w:t>
      </w:r>
      <w:r w:rsidR="009037DA">
        <w:t xml:space="preserve"> </w:t>
      </w:r>
      <w:r w:rsidRPr="008C7CE7">
        <w:t>or</w:t>
      </w:r>
      <w:r w:rsidR="009037DA">
        <w:t xml:space="preserve"> </w:t>
      </w:r>
      <w:r w:rsidRPr="008C7CE7">
        <w:t>displayable.</w:t>
      </w:r>
    </w:p>
    <w:p w:rsidR="00085831" w:rsidRPr="008C7CE7" w:rsidRDefault="00085831" w:rsidP="008C7CE7">
      <w:pPr>
        <w:numPr>
          <w:ilvl w:val="0"/>
          <w:numId w:val="16"/>
        </w:numPr>
      </w:pPr>
      <w:r w:rsidRPr="008C7CE7">
        <w:t>Binary</w:t>
      </w:r>
      <w:r w:rsidR="009037DA">
        <w:t xml:space="preserve"> </w:t>
      </w:r>
      <w:r w:rsidRPr="008C7CE7">
        <w:t>data</w:t>
      </w:r>
      <w:r w:rsidR="009037DA">
        <w:t xml:space="preserve"> </w:t>
      </w:r>
      <w:r w:rsidRPr="008C7CE7">
        <w:t>in</w:t>
      </w:r>
      <w:r w:rsidR="009037DA">
        <w:t xml:space="preserve"> </w:t>
      </w:r>
      <w:r w:rsidRPr="008C7CE7">
        <w:t>tables</w:t>
      </w:r>
      <w:r w:rsidR="009037DA">
        <w:t xml:space="preserve"> </w:t>
      </w:r>
      <w:r w:rsidRPr="008C7CE7">
        <w:t>that</w:t>
      </w:r>
      <w:r w:rsidR="009037DA">
        <w:t xml:space="preserve"> </w:t>
      </w:r>
      <w:r w:rsidRPr="008C7CE7">
        <w:t>do</w:t>
      </w:r>
      <w:r w:rsidR="009037DA">
        <w:t xml:space="preserve"> </w:t>
      </w:r>
      <w:r w:rsidRPr="008C7CE7">
        <w:t>not</w:t>
      </w:r>
      <w:r w:rsidR="009037DA">
        <w:t xml:space="preserve"> </w:t>
      </w:r>
      <w:r w:rsidRPr="008C7CE7">
        <w:t>have</w:t>
      </w:r>
      <w:r w:rsidR="009037DA">
        <w:t xml:space="preserve"> </w:t>
      </w:r>
      <w:r w:rsidRPr="008C7CE7">
        <w:t>a</w:t>
      </w:r>
      <w:r w:rsidR="009037DA">
        <w:t xml:space="preserve"> </w:t>
      </w:r>
      <w:r w:rsidRPr="008C7CE7">
        <w:t>primary</w:t>
      </w:r>
      <w:r w:rsidR="009037DA">
        <w:t xml:space="preserve"> </w:t>
      </w:r>
      <w:r w:rsidRPr="008C7CE7">
        <w:t>key</w:t>
      </w:r>
      <w:r w:rsidR="009037DA">
        <w:t xml:space="preserve"> </w:t>
      </w:r>
      <w:r w:rsidRPr="008C7CE7">
        <w:t>are</w:t>
      </w:r>
      <w:r w:rsidR="009037DA">
        <w:t xml:space="preserve"> </w:t>
      </w:r>
      <w:r w:rsidRPr="008C7CE7">
        <w:t>not</w:t>
      </w:r>
      <w:r w:rsidR="009037DA">
        <w:t xml:space="preserve"> </w:t>
      </w:r>
      <w:r w:rsidRPr="008C7CE7">
        <w:t>downloadable</w:t>
      </w:r>
      <w:r w:rsidR="009037DA">
        <w:t xml:space="preserve"> </w:t>
      </w:r>
      <w:r w:rsidRPr="008C7CE7">
        <w:t>(exportable)</w:t>
      </w:r>
      <w:r w:rsidR="009037DA">
        <w:t xml:space="preserve"> </w:t>
      </w:r>
      <w:r w:rsidRPr="008C7CE7">
        <w:t>or</w:t>
      </w:r>
      <w:r w:rsidR="009037DA">
        <w:t xml:space="preserve"> </w:t>
      </w:r>
      <w:r w:rsidRPr="008C7CE7">
        <w:t>displayable.</w:t>
      </w:r>
    </w:p>
    <w:p w:rsidR="00085831" w:rsidRPr="008C7CE7" w:rsidRDefault="00085831" w:rsidP="008C7CE7">
      <w:r w:rsidRPr="008C7CE7">
        <w:t>The</w:t>
      </w:r>
      <w:r w:rsidR="009037DA">
        <w:t xml:space="preserve"> </w:t>
      </w:r>
      <w:r w:rsidRPr="008C7CE7">
        <w:t>reason</w:t>
      </w:r>
      <w:r w:rsidR="009037DA">
        <w:t xml:space="preserve"> </w:t>
      </w:r>
      <w:r w:rsidRPr="008C7CE7">
        <w:t>for</w:t>
      </w:r>
      <w:r w:rsidR="009037DA">
        <w:t xml:space="preserve"> </w:t>
      </w:r>
      <w:r w:rsidRPr="008C7CE7">
        <w:t>the</w:t>
      </w:r>
      <w:r w:rsidR="009037DA">
        <w:t xml:space="preserve"> </w:t>
      </w:r>
      <w:r w:rsidRPr="008C7CE7">
        <w:t>latter</w:t>
      </w:r>
      <w:r w:rsidR="009037DA">
        <w:t xml:space="preserve"> </w:t>
      </w:r>
      <w:r w:rsidRPr="008C7CE7">
        <w:t>two</w:t>
      </w:r>
      <w:r w:rsidR="009037DA">
        <w:t xml:space="preserve"> </w:t>
      </w:r>
      <w:r w:rsidRPr="008C7CE7">
        <w:t>restrictions</w:t>
      </w:r>
      <w:r w:rsidR="009037DA">
        <w:t xml:space="preserve"> </w:t>
      </w:r>
      <w:r w:rsidRPr="008C7CE7">
        <w:t>is</w:t>
      </w:r>
      <w:r w:rsidR="009037DA">
        <w:t xml:space="preserve"> </w:t>
      </w:r>
      <w:r w:rsidRPr="008C7CE7">
        <w:t>that</w:t>
      </w:r>
      <w:r w:rsidR="009037DA">
        <w:t xml:space="preserve"> </w:t>
      </w:r>
      <w:r w:rsidRPr="008C7CE7">
        <w:t>binary</w:t>
      </w:r>
      <w:r w:rsidR="009037DA">
        <w:t xml:space="preserve"> </w:t>
      </w:r>
      <w:r w:rsidRPr="008C7CE7">
        <w:t>data</w:t>
      </w:r>
      <w:r w:rsidR="009037DA">
        <w:t xml:space="preserve"> </w:t>
      </w:r>
      <w:r w:rsidRPr="008C7CE7">
        <w:t>cannot</w:t>
      </w:r>
      <w:r w:rsidR="009037DA">
        <w:t xml:space="preserve"> </w:t>
      </w:r>
      <w:r w:rsidRPr="008C7CE7">
        <w:t>be</w:t>
      </w:r>
      <w:r w:rsidR="009037DA">
        <w:t xml:space="preserve"> </w:t>
      </w:r>
      <w:r w:rsidRPr="008C7CE7">
        <w:t>embedded</w:t>
      </w:r>
      <w:r w:rsidR="009037DA">
        <w:t xml:space="preserve"> </w:t>
      </w:r>
      <w:r w:rsidRPr="008C7CE7">
        <w:t>inside</w:t>
      </w:r>
      <w:r w:rsidR="009037DA">
        <w:t xml:space="preserve"> </w:t>
      </w:r>
      <w:r w:rsidRPr="008C7CE7">
        <w:t>an</w:t>
      </w:r>
      <w:r w:rsidR="009037DA">
        <w:t xml:space="preserve"> </w:t>
      </w:r>
      <w:r w:rsidRPr="008C7CE7">
        <w:t>HTML</w:t>
      </w:r>
      <w:r w:rsidR="009037DA">
        <w:t xml:space="preserve"> </w:t>
      </w:r>
      <w:r w:rsidRPr="008C7CE7">
        <w:t>response</w:t>
      </w:r>
      <w:r w:rsidR="009037DA">
        <w:t xml:space="preserve"> </w:t>
      </w:r>
      <w:r w:rsidRPr="008C7CE7">
        <w:t>stream.</w:t>
      </w:r>
      <w:r w:rsidR="009037DA">
        <w:t xml:space="preserve">  </w:t>
      </w:r>
      <w:r w:rsidRPr="008C7CE7">
        <w:t>A</w:t>
      </w:r>
      <w:r w:rsidR="009037DA">
        <w:t xml:space="preserve"> </w:t>
      </w:r>
      <w:r w:rsidRPr="008C7CE7">
        <w:t>pointer</w:t>
      </w:r>
      <w:r w:rsidR="009037DA">
        <w:t xml:space="preserve"> </w:t>
      </w:r>
      <w:r w:rsidRPr="008C7CE7">
        <w:t>to</w:t>
      </w:r>
      <w:r w:rsidR="009037DA">
        <w:t xml:space="preserve"> </w:t>
      </w:r>
      <w:r w:rsidRPr="008C7CE7">
        <w:t>it</w:t>
      </w:r>
      <w:r w:rsidR="009037DA">
        <w:t xml:space="preserve"> </w:t>
      </w:r>
      <w:r w:rsidRPr="008C7CE7">
        <w:t>must</w:t>
      </w:r>
      <w:r w:rsidR="009037DA">
        <w:t xml:space="preserve"> </w:t>
      </w:r>
      <w:r w:rsidRPr="008C7CE7">
        <w:t>be</w:t>
      </w:r>
      <w:r w:rsidR="009037DA">
        <w:t xml:space="preserve"> </w:t>
      </w:r>
      <w:r w:rsidRPr="008C7CE7">
        <w:t>embedded</w:t>
      </w:r>
      <w:r w:rsidR="009037DA">
        <w:t xml:space="preserve"> </w:t>
      </w:r>
      <w:r w:rsidRPr="008C7CE7">
        <w:t>so</w:t>
      </w:r>
      <w:r w:rsidR="009037DA">
        <w:t xml:space="preserve"> </w:t>
      </w:r>
      <w:r w:rsidRPr="008C7CE7">
        <w:t>that</w:t>
      </w:r>
      <w:r w:rsidR="009037DA">
        <w:t xml:space="preserve"> </w:t>
      </w:r>
      <w:r w:rsidRPr="008C7CE7">
        <w:t>the</w:t>
      </w:r>
      <w:r w:rsidR="009037DA">
        <w:t xml:space="preserve"> </w:t>
      </w:r>
      <w:r w:rsidRPr="008C7CE7">
        <w:t>browser</w:t>
      </w:r>
      <w:r w:rsidR="009037DA">
        <w:t xml:space="preserve"> </w:t>
      </w:r>
      <w:r w:rsidRPr="008C7CE7">
        <w:t>can</w:t>
      </w:r>
      <w:r w:rsidR="009037DA">
        <w:t xml:space="preserve"> </w:t>
      </w:r>
      <w:r w:rsidRPr="008C7CE7">
        <w:t>subsequently</w:t>
      </w:r>
      <w:r w:rsidR="009037DA">
        <w:t xml:space="preserve"> </w:t>
      </w:r>
      <w:r w:rsidRPr="008C7CE7">
        <w:t>request</w:t>
      </w:r>
      <w:r w:rsidR="009037DA">
        <w:t xml:space="preserve"> </w:t>
      </w:r>
      <w:r w:rsidRPr="008C7CE7">
        <w:t>each</w:t>
      </w:r>
      <w:r w:rsidR="009037DA">
        <w:t xml:space="preserve"> </w:t>
      </w:r>
      <w:r w:rsidRPr="008C7CE7">
        <w:t>piece</w:t>
      </w:r>
      <w:r w:rsidR="009037DA">
        <w:t xml:space="preserve"> </w:t>
      </w:r>
      <w:r w:rsidRPr="008C7CE7">
        <w:t>of</w:t>
      </w:r>
      <w:r w:rsidR="009037DA">
        <w:t xml:space="preserve"> </w:t>
      </w:r>
      <w:r w:rsidRPr="008C7CE7">
        <w:t>binary</w:t>
      </w:r>
      <w:r w:rsidR="009037DA">
        <w:t xml:space="preserve"> </w:t>
      </w:r>
      <w:r w:rsidRPr="008C7CE7">
        <w:t>data</w:t>
      </w:r>
      <w:r w:rsidR="009037DA">
        <w:t xml:space="preserve"> </w:t>
      </w:r>
      <w:r w:rsidRPr="008C7CE7">
        <w:t>using</w:t>
      </w:r>
      <w:r w:rsidR="009037DA">
        <w:t xml:space="preserve"> </w:t>
      </w:r>
      <w:r w:rsidRPr="008C7CE7">
        <w:t>a</w:t>
      </w:r>
      <w:r w:rsidR="009037DA">
        <w:t xml:space="preserve"> </w:t>
      </w:r>
      <w:r w:rsidRPr="008C7CE7">
        <w:t>separate</w:t>
      </w:r>
      <w:r w:rsidR="009037DA">
        <w:t xml:space="preserve"> </w:t>
      </w:r>
      <w:r w:rsidRPr="008C7CE7">
        <w:t>HTTP</w:t>
      </w:r>
      <w:r w:rsidR="009037DA">
        <w:t xml:space="preserve"> </w:t>
      </w:r>
      <w:r w:rsidRPr="008C7CE7">
        <w:t>request.</w:t>
      </w:r>
      <w:r w:rsidR="009037DA">
        <w:t xml:space="preserve">  </w:t>
      </w:r>
      <w:r w:rsidRPr="008C7CE7">
        <w:t>For</w:t>
      </w:r>
      <w:r w:rsidR="009037DA">
        <w:t xml:space="preserve"> </w:t>
      </w:r>
      <w:r w:rsidRPr="008C7CE7">
        <w:t>tables</w:t>
      </w:r>
      <w:r w:rsidR="009037DA">
        <w:t xml:space="preserve"> </w:t>
      </w:r>
      <w:r w:rsidRPr="008C7CE7">
        <w:t>without</w:t>
      </w:r>
      <w:r w:rsidR="009037DA">
        <w:t xml:space="preserve"> </w:t>
      </w:r>
      <w:r w:rsidRPr="008C7CE7">
        <w:t>primary</w:t>
      </w:r>
      <w:r w:rsidR="009037DA">
        <w:t xml:space="preserve"> </w:t>
      </w:r>
      <w:r w:rsidRPr="008C7CE7">
        <w:t>keys,</w:t>
      </w:r>
      <w:r w:rsidR="009037DA">
        <w:t xml:space="preserve"> </w:t>
      </w:r>
      <w:r w:rsidRPr="008C7CE7">
        <w:t>there</w:t>
      </w:r>
      <w:r w:rsidR="009037DA">
        <w:t xml:space="preserve"> </w:t>
      </w:r>
      <w:r w:rsidRPr="008C7CE7">
        <w:t>is</w:t>
      </w:r>
      <w:r w:rsidR="009037DA">
        <w:t xml:space="preserve"> </w:t>
      </w:r>
      <w:r w:rsidRPr="008C7CE7">
        <w:t>no</w:t>
      </w:r>
      <w:r w:rsidR="009037DA">
        <w:t xml:space="preserve"> </w:t>
      </w:r>
      <w:r w:rsidRPr="008C7CE7">
        <w:t>way</w:t>
      </w:r>
      <w:r w:rsidR="009037DA">
        <w:t xml:space="preserve"> </w:t>
      </w:r>
      <w:r w:rsidRPr="008C7CE7">
        <w:t>to</w:t>
      </w:r>
      <w:r w:rsidR="009037DA">
        <w:t xml:space="preserve"> </w:t>
      </w:r>
      <w:r w:rsidRPr="008C7CE7">
        <w:t>create</w:t>
      </w:r>
      <w:r w:rsidR="009037DA">
        <w:t xml:space="preserve"> </w:t>
      </w:r>
      <w:r w:rsidRPr="008C7CE7">
        <w:t>a</w:t>
      </w:r>
      <w:r w:rsidR="009037DA">
        <w:t xml:space="preserve"> </w:t>
      </w:r>
      <w:r w:rsidRPr="008C7CE7">
        <w:t>unique</w:t>
      </w:r>
      <w:r w:rsidR="009037DA">
        <w:t xml:space="preserve"> </w:t>
      </w:r>
      <w:r w:rsidRPr="008C7CE7">
        <w:t>identifier</w:t>
      </w:r>
      <w:r w:rsidR="009037DA">
        <w:t xml:space="preserve"> </w:t>
      </w:r>
      <w:r w:rsidRPr="008C7CE7">
        <w:t>for</w:t>
      </w:r>
      <w:r w:rsidR="009037DA">
        <w:t xml:space="preserve"> </w:t>
      </w:r>
      <w:r w:rsidRPr="008C7CE7">
        <w:t>specific</w:t>
      </w:r>
      <w:r w:rsidR="009037DA">
        <w:t xml:space="preserve"> </w:t>
      </w:r>
      <w:r w:rsidRPr="008C7CE7">
        <w:t>binary</w:t>
      </w:r>
      <w:r w:rsidR="009037DA">
        <w:t xml:space="preserve"> </w:t>
      </w:r>
      <w:r w:rsidRPr="008C7CE7">
        <w:t>data</w:t>
      </w:r>
      <w:r w:rsidR="009037DA">
        <w:t xml:space="preserve"> </w:t>
      </w:r>
      <w:r w:rsidRPr="008C7CE7">
        <w:t>in</w:t>
      </w:r>
      <w:r w:rsidR="009037DA">
        <w:t xml:space="preserve"> </w:t>
      </w:r>
      <w:r w:rsidRPr="008C7CE7">
        <w:t>the</w:t>
      </w:r>
      <w:r w:rsidR="009037DA">
        <w:t xml:space="preserve"> </w:t>
      </w:r>
      <w:r w:rsidRPr="008C7CE7">
        <w:t>table.</w:t>
      </w:r>
      <w:r w:rsidR="009037DA">
        <w:t xml:space="preserve">  </w:t>
      </w:r>
      <w:r w:rsidRPr="008C7CE7">
        <w:t>Binary</w:t>
      </w:r>
      <w:r w:rsidR="009037DA">
        <w:t xml:space="preserve"> </w:t>
      </w:r>
      <w:r w:rsidRPr="008C7CE7">
        <w:t>data</w:t>
      </w:r>
      <w:r w:rsidR="009037DA">
        <w:t xml:space="preserve"> </w:t>
      </w:r>
      <w:r w:rsidRPr="008C7CE7">
        <w:t>is</w:t>
      </w:r>
      <w:r w:rsidR="009037DA">
        <w:t xml:space="preserve"> </w:t>
      </w:r>
      <w:r w:rsidRPr="008C7CE7">
        <w:t>programmatically</w:t>
      </w:r>
      <w:r w:rsidR="009037DA">
        <w:t xml:space="preserve"> </w:t>
      </w:r>
      <w:r w:rsidRPr="008C7CE7">
        <w:t>accessible</w:t>
      </w:r>
      <w:r w:rsidR="009037DA">
        <w:t xml:space="preserve"> </w:t>
      </w:r>
      <w:r w:rsidRPr="008C7CE7">
        <w:t>using</w:t>
      </w:r>
      <w:r w:rsidR="009037DA">
        <w:t xml:space="preserve"> </w:t>
      </w:r>
      <w:r w:rsidRPr="008C7CE7">
        <w:t>the</w:t>
      </w:r>
      <w:r w:rsidR="009037DA">
        <w:t xml:space="preserve"> </w:t>
      </w:r>
      <w:r w:rsidRPr="008C7CE7">
        <w:t>data</w:t>
      </w:r>
      <w:r w:rsidR="009037DA">
        <w:t xml:space="preserve"> </w:t>
      </w:r>
      <w:r w:rsidRPr="008C7CE7">
        <w:t>access</w:t>
      </w:r>
      <w:r w:rsidR="009037DA">
        <w:t xml:space="preserve"> </w:t>
      </w:r>
      <w:r w:rsidRPr="008C7CE7">
        <w:t>classes</w:t>
      </w:r>
      <w:r w:rsidR="009037DA">
        <w:t xml:space="preserve"> </w:t>
      </w:r>
      <w:r w:rsidRPr="008C7CE7">
        <w:t>for</w:t>
      </w:r>
      <w:r w:rsidR="009037DA">
        <w:t xml:space="preserve"> </w:t>
      </w:r>
      <w:r w:rsidRPr="008C7CE7">
        <w:t>such</w:t>
      </w:r>
      <w:r w:rsidR="009037DA">
        <w:t xml:space="preserve"> </w:t>
      </w:r>
      <w:r w:rsidRPr="008C7CE7">
        <w:t>tables,</w:t>
      </w:r>
      <w:r w:rsidR="009037DA">
        <w:t xml:space="preserve"> </w:t>
      </w:r>
      <w:r w:rsidRPr="008C7CE7">
        <w:t>but</w:t>
      </w:r>
      <w:r w:rsidR="009037DA">
        <w:t xml:space="preserve"> </w:t>
      </w:r>
      <w:r w:rsidRPr="008C7CE7">
        <w:t>are</w:t>
      </w:r>
      <w:r w:rsidR="009037DA">
        <w:t xml:space="preserve"> </w:t>
      </w:r>
      <w:r w:rsidRPr="008C7CE7">
        <w:t>not</w:t>
      </w:r>
      <w:r w:rsidR="009037DA">
        <w:t xml:space="preserve"> </w:t>
      </w:r>
      <w:r w:rsidRPr="008C7CE7">
        <w:t>displayable</w:t>
      </w:r>
      <w:r w:rsidR="009037DA">
        <w:t xml:space="preserve"> </w:t>
      </w:r>
      <w:r w:rsidRPr="008C7CE7">
        <w:t>or</w:t>
      </w:r>
      <w:r w:rsidR="009037DA">
        <w:t xml:space="preserve"> </w:t>
      </w:r>
      <w:r w:rsidRPr="008C7CE7">
        <w:t>downloadable</w:t>
      </w:r>
      <w:r w:rsidR="009037DA">
        <w:t xml:space="preserve"> </w:t>
      </w:r>
      <w:r w:rsidRPr="008C7CE7">
        <w:t>directly</w:t>
      </w:r>
      <w:r w:rsidR="009037DA">
        <w:t xml:space="preserve"> </w:t>
      </w:r>
      <w:r w:rsidRPr="008C7CE7">
        <w:t>from</w:t>
      </w:r>
      <w:r w:rsidR="009037DA">
        <w:t xml:space="preserve"> </w:t>
      </w:r>
      <w:r w:rsidRPr="008C7CE7">
        <w:t>a</w:t>
      </w:r>
      <w:r w:rsidR="009037DA">
        <w:t xml:space="preserve"> </w:t>
      </w:r>
      <w:r w:rsidRPr="008C7CE7">
        <w:t>page</w:t>
      </w:r>
      <w:r w:rsidR="009037DA">
        <w:t xml:space="preserve"> </w:t>
      </w:r>
      <w:r w:rsidRPr="008C7CE7">
        <w:t>without</w:t>
      </w:r>
      <w:r w:rsidR="009037DA">
        <w:t xml:space="preserve"> </w:t>
      </w:r>
      <w:r w:rsidRPr="008C7CE7">
        <w:t>application</w:t>
      </w:r>
      <w:r w:rsidR="009037DA">
        <w:t xml:space="preserve"> </w:t>
      </w:r>
      <w:r w:rsidRPr="008C7CE7">
        <w:t>customization.</w:t>
      </w:r>
    </w:p>
    <w:p w:rsidR="00085831" w:rsidRDefault="00085831" w:rsidP="00085831">
      <w:pPr>
        <w:pStyle w:val="Heading5"/>
      </w:pPr>
      <w:bookmarkStart w:id="555" w:name="_Toc46301793"/>
      <w:bookmarkStart w:id="556" w:name="_Toc46553182"/>
      <w:bookmarkStart w:id="557" w:name="_Ref48454447"/>
      <w:bookmarkStart w:id="558" w:name="_Toc53046291"/>
      <w:bookmarkStart w:id="559" w:name="_Toc74649063"/>
      <w:bookmarkStart w:id="560" w:name="_Toc78185130"/>
      <w:bookmarkStart w:id="561" w:name="_Toc82414547"/>
      <w:proofErr w:type="spellStart"/>
      <w:r>
        <w:t>Sql_variant</w:t>
      </w:r>
      <w:proofErr w:type="spellEnd"/>
      <w:r w:rsidR="009037DA">
        <w:t xml:space="preserve"> </w:t>
      </w:r>
      <w:r>
        <w:t>Support</w:t>
      </w:r>
      <w:r w:rsidR="009037DA">
        <w:t xml:space="preserve"> </w:t>
      </w:r>
      <w:r>
        <w:t>in</w:t>
      </w:r>
      <w:r w:rsidR="009037DA">
        <w:t xml:space="preserve"> </w:t>
      </w:r>
      <w:r>
        <w:t>Microsoft</w:t>
      </w:r>
      <w:r w:rsidR="009037DA">
        <w:t xml:space="preserve"> </w:t>
      </w:r>
      <w:r>
        <w:t>SQL</w:t>
      </w:r>
      <w:r w:rsidR="009037DA">
        <w:t xml:space="preserve"> </w:t>
      </w:r>
      <w:r>
        <w:t>Server</w:t>
      </w:r>
      <w:bookmarkEnd w:id="555"/>
      <w:bookmarkEnd w:id="556"/>
      <w:bookmarkEnd w:id="557"/>
      <w:bookmarkEnd w:id="558"/>
      <w:bookmarkEnd w:id="559"/>
      <w:bookmarkEnd w:id="560"/>
      <w:bookmarkEnd w:id="561"/>
    </w:p>
    <w:p w:rsidR="00085831" w:rsidRPr="008C7CE7" w:rsidRDefault="007048F2" w:rsidP="008C7CE7">
      <w:r w:rsidRPr="008C7CE7">
        <w:fldChar w:fldCharType="begin"/>
      </w:r>
      <w:r w:rsidR="00085831" w:rsidRPr="008C7CE7">
        <w:instrText>xe</w:instrText>
      </w:r>
      <w:r w:rsidR="009037DA">
        <w:instrText xml:space="preserve"> </w:instrText>
      </w:r>
      <w:r w:rsidR="00085831" w:rsidRPr="008C7CE7">
        <w:instrText>"SQL_Variant</w:instrText>
      </w:r>
      <w:r w:rsidR="009037DA">
        <w:instrText xml:space="preserve"> </w:instrText>
      </w:r>
      <w:r w:rsidR="00085831" w:rsidRPr="008C7CE7">
        <w:instrText>Support</w:instrText>
      </w:r>
      <w:r w:rsidR="009037DA">
        <w:instrText xml:space="preserve"> </w:instrText>
      </w:r>
      <w:r w:rsidR="00085831" w:rsidRPr="008C7CE7">
        <w:instrText>in</w:instrText>
      </w:r>
      <w:r w:rsidR="009037DA">
        <w:instrText xml:space="preserve"> </w:instrText>
      </w:r>
      <w:r w:rsidR="00085831" w:rsidRPr="008C7CE7">
        <w:instrText>Microsoft</w:instrText>
      </w:r>
      <w:r w:rsidR="009037DA">
        <w:instrText xml:space="preserve"> </w:instrText>
      </w:r>
      <w:r w:rsidR="00085831" w:rsidRPr="008C7CE7">
        <w:instrText>SQL</w:instrText>
      </w:r>
      <w:r w:rsidR="009037DA">
        <w:instrText xml:space="preserve"> </w:instrText>
      </w:r>
      <w:r w:rsidR="00085831" w:rsidRPr="008C7CE7">
        <w:instrText>Server"</w:instrText>
      </w:r>
      <w:r w:rsidRPr="008C7CE7">
        <w:fldChar w:fldCharType="end"/>
      </w:r>
      <w:r w:rsidRPr="008C7CE7">
        <w:fldChar w:fldCharType="begin"/>
      </w:r>
      <w:r w:rsidR="00085831" w:rsidRPr="008C7CE7">
        <w:instrText>xe</w:instrText>
      </w:r>
      <w:r w:rsidR="009037DA">
        <w:instrText xml:space="preserve"> </w:instrText>
      </w:r>
      <w:r w:rsidR="00085831" w:rsidRPr="008C7CE7">
        <w:instrText>"Microsoft</w:instrText>
      </w:r>
      <w:r w:rsidR="009037DA">
        <w:instrText xml:space="preserve"> </w:instrText>
      </w:r>
      <w:r w:rsidR="00996EB8">
        <w:instrText>SQL</w:instrText>
      </w:r>
      <w:r w:rsidR="009037DA">
        <w:instrText xml:space="preserve"> </w:instrText>
      </w:r>
      <w:r w:rsidR="00996EB8">
        <w:instrText>Server:SQL_variant</w:instrText>
      </w:r>
      <w:r w:rsidR="009037DA">
        <w:instrText xml:space="preserve"> </w:instrText>
      </w:r>
      <w:r w:rsidR="00996EB8">
        <w:instrText>support</w:instrText>
      </w:r>
      <w:r w:rsidR="00085831" w:rsidRPr="008C7CE7">
        <w:instrText>"</w:instrText>
      </w:r>
      <w:r w:rsidRPr="008C7CE7">
        <w:fldChar w:fldCharType="end"/>
      </w:r>
      <w:r w:rsidR="00085831" w:rsidRPr="008C7CE7">
        <w:t>The</w:t>
      </w:r>
      <w:r w:rsidR="009037DA">
        <w:t xml:space="preserve"> </w:t>
      </w:r>
      <w:proofErr w:type="spellStart"/>
      <w:r w:rsidR="00085831" w:rsidRPr="008C7CE7">
        <w:t>sql_variant</w:t>
      </w:r>
      <w:proofErr w:type="spellEnd"/>
      <w:r w:rsidR="009037DA">
        <w:t xml:space="preserve"> </w:t>
      </w:r>
      <w:r w:rsidR="00085831" w:rsidRPr="008C7CE7">
        <w:t>data</w:t>
      </w:r>
      <w:r w:rsidR="009037DA">
        <w:t xml:space="preserve"> </w:t>
      </w:r>
      <w:r w:rsidR="00085831" w:rsidRPr="008C7CE7">
        <w:t>type</w:t>
      </w:r>
      <w:r w:rsidR="009037DA">
        <w:t xml:space="preserve"> </w:t>
      </w:r>
      <w:r w:rsidR="00085831" w:rsidRPr="008C7CE7">
        <w:t>in</w:t>
      </w:r>
      <w:r w:rsidR="009037DA">
        <w:t xml:space="preserve"> </w:t>
      </w:r>
      <w:r w:rsidR="00085831" w:rsidRPr="008C7CE7">
        <w:t>Microsoft</w:t>
      </w:r>
      <w:r w:rsidR="009037DA">
        <w:t xml:space="preserve"> </w:t>
      </w:r>
      <w:r w:rsidR="00085831" w:rsidRPr="008C7CE7">
        <w:t>SQL</w:t>
      </w:r>
      <w:r w:rsidR="009037DA">
        <w:t xml:space="preserve"> </w:t>
      </w:r>
      <w:r w:rsidR="00085831" w:rsidRPr="008C7CE7">
        <w:t>Server</w:t>
      </w:r>
      <w:r w:rsidR="009037DA">
        <w:t xml:space="preserve"> </w:t>
      </w:r>
      <w:r w:rsidR="00085831" w:rsidRPr="008C7CE7">
        <w:t>is</w:t>
      </w:r>
      <w:r w:rsidR="009037DA">
        <w:t xml:space="preserve"> </w:t>
      </w:r>
      <w:r w:rsidR="00085831" w:rsidRPr="008C7CE7">
        <w:t>used</w:t>
      </w:r>
      <w:r w:rsidR="009037DA">
        <w:t xml:space="preserve"> </w:t>
      </w:r>
      <w:r w:rsidR="00085831" w:rsidRPr="008C7CE7">
        <w:t>to</w:t>
      </w:r>
      <w:r w:rsidR="009037DA">
        <w:t xml:space="preserve"> </w:t>
      </w:r>
      <w:r w:rsidR="00085831" w:rsidRPr="008C7CE7">
        <w:t>store</w:t>
      </w:r>
      <w:r w:rsidR="009037DA">
        <w:t xml:space="preserve"> </w:t>
      </w:r>
      <w:r w:rsidR="00085831" w:rsidRPr="008C7CE7">
        <w:t>data</w:t>
      </w:r>
      <w:r w:rsidR="009037DA">
        <w:t xml:space="preserve"> </w:t>
      </w:r>
      <w:r w:rsidR="00085831" w:rsidRPr="008C7CE7">
        <w:t>of</w:t>
      </w:r>
      <w:r w:rsidR="009037DA">
        <w:t xml:space="preserve"> </w:t>
      </w:r>
      <w:r w:rsidR="00085831" w:rsidRPr="008C7CE7">
        <w:t>various</w:t>
      </w:r>
      <w:r w:rsidR="009037DA">
        <w:t xml:space="preserve"> </w:t>
      </w:r>
      <w:r w:rsidR="00085831" w:rsidRPr="008C7CE7">
        <w:t>types.</w:t>
      </w:r>
      <w:r w:rsidR="009037DA">
        <w:t xml:space="preserve">  </w:t>
      </w:r>
      <w:r w:rsidR="00085831" w:rsidRPr="008C7CE7">
        <w:t>Iron</w:t>
      </w:r>
      <w:r w:rsidR="009037DA">
        <w:t xml:space="preserve"> </w:t>
      </w:r>
      <w:r w:rsidR="00085831" w:rsidRPr="008C7CE7">
        <w:t>Speed</w:t>
      </w:r>
      <w:r w:rsidR="009037DA">
        <w:t xml:space="preserve"> </w:t>
      </w:r>
      <w:r w:rsidR="00085831" w:rsidRPr="008C7CE7">
        <w:t>Designer</w:t>
      </w:r>
      <w:r w:rsidR="009037DA">
        <w:t xml:space="preserve"> </w:t>
      </w:r>
      <w:r w:rsidR="00085831" w:rsidRPr="008C7CE7">
        <w:t>treats</w:t>
      </w:r>
      <w:r w:rsidR="009037DA">
        <w:t xml:space="preserve"> </w:t>
      </w:r>
      <w:proofErr w:type="spellStart"/>
      <w:r w:rsidR="00085831" w:rsidRPr="008C7CE7">
        <w:t>sql_variant</w:t>
      </w:r>
      <w:proofErr w:type="spellEnd"/>
      <w:r w:rsidR="009037DA">
        <w:t xml:space="preserve"> </w:t>
      </w:r>
      <w:r w:rsidR="00085831" w:rsidRPr="008C7CE7">
        <w:t>fields</w:t>
      </w:r>
      <w:r w:rsidR="009037DA">
        <w:t xml:space="preserve"> </w:t>
      </w:r>
      <w:r w:rsidR="00085831" w:rsidRPr="008C7CE7">
        <w:t>as</w:t>
      </w:r>
      <w:r w:rsidR="009037DA">
        <w:t xml:space="preserve"> </w:t>
      </w:r>
      <w:r w:rsidR="00085831" w:rsidRPr="008C7CE7">
        <w:t>binary</w:t>
      </w:r>
      <w:r w:rsidR="009037DA">
        <w:t xml:space="preserve"> </w:t>
      </w:r>
      <w:r w:rsidR="00085831" w:rsidRPr="008C7CE7">
        <w:t>data.</w:t>
      </w:r>
    </w:p>
    <w:p w:rsidR="00085831" w:rsidRPr="008C7CE7" w:rsidRDefault="00085831" w:rsidP="008C7CE7">
      <w:proofErr w:type="spellStart"/>
      <w:proofErr w:type="gramStart"/>
      <w:r w:rsidRPr="008C7CE7">
        <w:t>sql_variant</w:t>
      </w:r>
      <w:proofErr w:type="spellEnd"/>
      <w:proofErr w:type="gramEnd"/>
      <w:r w:rsidR="009037DA">
        <w:t xml:space="preserve"> </w:t>
      </w:r>
      <w:r w:rsidRPr="008C7CE7">
        <w:t>is</w:t>
      </w:r>
      <w:r w:rsidR="009037DA">
        <w:t xml:space="preserve"> </w:t>
      </w:r>
      <w:r w:rsidRPr="008C7CE7">
        <w:t>useful</w:t>
      </w:r>
      <w:r w:rsidR="009037DA">
        <w:t xml:space="preserve"> </w:t>
      </w:r>
      <w:r w:rsidRPr="008C7CE7">
        <w:t>if</w:t>
      </w:r>
      <w:r w:rsidR="009037DA">
        <w:t xml:space="preserve"> </w:t>
      </w:r>
      <w:r w:rsidRPr="008C7CE7">
        <w:t>you</w:t>
      </w:r>
      <w:r w:rsidR="009037DA">
        <w:t xml:space="preserve"> </w:t>
      </w:r>
      <w:r w:rsidRPr="008C7CE7">
        <w:t>want</w:t>
      </w:r>
      <w:r w:rsidR="009037DA">
        <w:t xml:space="preserve"> </w:t>
      </w:r>
      <w:r w:rsidRPr="008C7CE7">
        <w:t>to</w:t>
      </w:r>
      <w:r w:rsidR="009037DA">
        <w:t xml:space="preserve"> </w:t>
      </w:r>
      <w:r w:rsidRPr="008C7CE7">
        <w:t>store</w:t>
      </w:r>
      <w:r w:rsidR="009037DA">
        <w:t xml:space="preserve"> </w:t>
      </w:r>
      <w:r w:rsidRPr="008C7CE7">
        <w:t>some</w:t>
      </w:r>
      <w:r w:rsidR="009037DA">
        <w:t xml:space="preserve"> </w:t>
      </w:r>
      <w:r w:rsidRPr="008C7CE7">
        <w:t>data</w:t>
      </w:r>
      <w:r w:rsidR="009037DA">
        <w:t xml:space="preserve"> </w:t>
      </w:r>
      <w:r w:rsidRPr="008C7CE7">
        <w:t>but</w:t>
      </w:r>
      <w:r w:rsidR="009037DA">
        <w:t xml:space="preserve"> </w:t>
      </w:r>
      <w:r w:rsidRPr="008C7CE7">
        <w:t>don't</w:t>
      </w:r>
      <w:r w:rsidR="009037DA">
        <w:t xml:space="preserve"> </w:t>
      </w:r>
      <w:r w:rsidRPr="008C7CE7">
        <w:t>care</w:t>
      </w:r>
      <w:r w:rsidR="009037DA">
        <w:t xml:space="preserve"> </w:t>
      </w:r>
      <w:r w:rsidRPr="008C7CE7">
        <w:t>about</w:t>
      </w:r>
      <w:r w:rsidR="009037DA">
        <w:t xml:space="preserve"> </w:t>
      </w:r>
      <w:r w:rsidRPr="008C7CE7">
        <w:t>the</w:t>
      </w:r>
      <w:r w:rsidR="009037DA">
        <w:t xml:space="preserve"> </w:t>
      </w:r>
      <w:r w:rsidRPr="008C7CE7">
        <w:t>type</w:t>
      </w:r>
      <w:r w:rsidR="009037DA">
        <w:t xml:space="preserve"> </w:t>
      </w:r>
      <w:r w:rsidRPr="008C7CE7">
        <w:t>of</w:t>
      </w:r>
      <w:r w:rsidR="009037DA">
        <w:t xml:space="preserve"> </w:t>
      </w:r>
      <w:r w:rsidRPr="008C7CE7">
        <w:t>the</w:t>
      </w:r>
      <w:r w:rsidR="009037DA">
        <w:t xml:space="preserve"> </w:t>
      </w:r>
      <w:r w:rsidRPr="008C7CE7">
        <w:t>source</w:t>
      </w:r>
      <w:r w:rsidR="009037DA">
        <w:t xml:space="preserve"> </w:t>
      </w:r>
      <w:r w:rsidRPr="008C7CE7">
        <w:t>data</w:t>
      </w:r>
      <w:r w:rsidR="009037DA">
        <w:t xml:space="preserve"> </w:t>
      </w:r>
      <w:r w:rsidRPr="008C7CE7">
        <w:t>and</w:t>
      </w:r>
      <w:r w:rsidR="009037DA">
        <w:t xml:space="preserve"> </w:t>
      </w:r>
      <w:r w:rsidRPr="008C7CE7">
        <w:t>don't</w:t>
      </w:r>
      <w:r w:rsidR="009037DA">
        <w:t xml:space="preserve"> </w:t>
      </w:r>
      <w:r w:rsidRPr="008C7CE7">
        <w:t>want</w:t>
      </w:r>
      <w:r w:rsidR="009037DA">
        <w:t xml:space="preserve"> </w:t>
      </w:r>
      <w:r w:rsidRPr="008C7CE7">
        <w:t>to</w:t>
      </w:r>
      <w:r w:rsidR="009037DA">
        <w:t xml:space="preserve"> </w:t>
      </w:r>
      <w:r w:rsidRPr="008C7CE7">
        <w:t>perform</w:t>
      </w:r>
      <w:r w:rsidR="009037DA">
        <w:t xml:space="preserve"> </w:t>
      </w:r>
      <w:r w:rsidRPr="008C7CE7">
        <w:t>any</w:t>
      </w:r>
      <w:r w:rsidR="009037DA">
        <w:t xml:space="preserve"> </w:t>
      </w:r>
      <w:r w:rsidRPr="008C7CE7">
        <w:t>explicit</w:t>
      </w:r>
      <w:r w:rsidR="009037DA">
        <w:t xml:space="preserve"> </w:t>
      </w:r>
      <w:r w:rsidRPr="008C7CE7">
        <w:t>type</w:t>
      </w:r>
      <w:r w:rsidR="009037DA">
        <w:t xml:space="preserve"> </w:t>
      </w:r>
      <w:r w:rsidRPr="008C7CE7">
        <w:t>conversion</w:t>
      </w:r>
      <w:r w:rsidR="009037DA">
        <w:t xml:space="preserve"> </w:t>
      </w:r>
      <w:r w:rsidRPr="008C7CE7">
        <w:t>when</w:t>
      </w:r>
      <w:r w:rsidR="009037DA">
        <w:t xml:space="preserve"> </w:t>
      </w:r>
      <w:r w:rsidRPr="008C7CE7">
        <w:t>setting</w:t>
      </w:r>
      <w:r w:rsidR="009037DA">
        <w:t xml:space="preserve"> </w:t>
      </w:r>
      <w:r w:rsidRPr="008C7CE7">
        <w:t>its</w:t>
      </w:r>
      <w:r w:rsidR="009037DA">
        <w:t xml:space="preserve"> </w:t>
      </w:r>
      <w:r w:rsidRPr="008C7CE7">
        <w:t>value.</w:t>
      </w:r>
      <w:r w:rsidR="009037DA">
        <w:t xml:space="preserve">  </w:t>
      </w:r>
      <w:r w:rsidRPr="008C7CE7">
        <w:t>If</w:t>
      </w:r>
      <w:r w:rsidR="009037DA">
        <w:t xml:space="preserve"> </w:t>
      </w:r>
      <w:r w:rsidRPr="008C7CE7">
        <w:t>you</w:t>
      </w:r>
      <w:r w:rsidR="009037DA">
        <w:t xml:space="preserve"> </w:t>
      </w:r>
      <w:r w:rsidRPr="008C7CE7">
        <w:t>have</w:t>
      </w:r>
      <w:r w:rsidR="009037DA">
        <w:t xml:space="preserve"> </w:t>
      </w:r>
      <w:r w:rsidRPr="008C7CE7">
        <w:t>other</w:t>
      </w:r>
      <w:r w:rsidR="009037DA">
        <w:t xml:space="preserve"> </w:t>
      </w:r>
      <w:r w:rsidRPr="008C7CE7">
        <w:t>fields</w:t>
      </w:r>
      <w:r w:rsidR="009037DA">
        <w:t xml:space="preserve"> </w:t>
      </w:r>
      <w:r w:rsidRPr="008C7CE7">
        <w:t>of</w:t>
      </w:r>
      <w:r w:rsidR="009037DA">
        <w:t xml:space="preserve"> </w:t>
      </w:r>
      <w:r w:rsidRPr="008C7CE7">
        <w:t>type</w:t>
      </w:r>
      <w:r w:rsidR="009037DA">
        <w:t xml:space="preserve"> </w:t>
      </w:r>
      <w:proofErr w:type="spellStart"/>
      <w:r w:rsidRPr="008C7CE7">
        <w:t>bigint</w:t>
      </w:r>
      <w:proofErr w:type="spellEnd"/>
      <w:r w:rsidRPr="008C7CE7">
        <w:t>,</w:t>
      </w:r>
      <w:r w:rsidR="009037DA">
        <w:t xml:space="preserve"> </w:t>
      </w:r>
      <w:proofErr w:type="spellStart"/>
      <w:r w:rsidRPr="008C7CE7">
        <w:t>datetime</w:t>
      </w:r>
      <w:proofErr w:type="spellEnd"/>
      <w:r w:rsidRPr="008C7CE7">
        <w:t>,</w:t>
      </w:r>
      <w:r w:rsidR="009037DA">
        <w:t xml:space="preserve"> </w:t>
      </w:r>
      <w:r w:rsidRPr="008C7CE7">
        <w:t>decimal,</w:t>
      </w:r>
      <w:r w:rsidR="009037DA">
        <w:t xml:space="preserve"> </w:t>
      </w:r>
      <w:proofErr w:type="spellStart"/>
      <w:r w:rsidRPr="008C7CE7">
        <w:t>varchar</w:t>
      </w:r>
      <w:proofErr w:type="spellEnd"/>
      <w:r w:rsidRPr="008C7CE7">
        <w:t>,</w:t>
      </w:r>
      <w:r w:rsidR="009037DA">
        <w:t xml:space="preserve"> </w:t>
      </w:r>
      <w:r w:rsidRPr="008C7CE7">
        <w:t>etc.,</w:t>
      </w:r>
      <w:r w:rsidR="009037DA">
        <w:t xml:space="preserve"> </w:t>
      </w:r>
      <w:r w:rsidRPr="008C7CE7">
        <w:t>you</w:t>
      </w:r>
      <w:r w:rsidR="009037DA">
        <w:t xml:space="preserve"> </w:t>
      </w:r>
      <w:r w:rsidRPr="008C7CE7">
        <w:t>can</w:t>
      </w:r>
      <w:r w:rsidR="009037DA">
        <w:t xml:space="preserve"> </w:t>
      </w:r>
      <w:r w:rsidRPr="008C7CE7">
        <w:t>store</w:t>
      </w:r>
      <w:r w:rsidR="009037DA">
        <w:t xml:space="preserve"> </w:t>
      </w:r>
      <w:r w:rsidRPr="008C7CE7">
        <w:t>their</w:t>
      </w:r>
      <w:r w:rsidR="009037DA">
        <w:t xml:space="preserve"> </w:t>
      </w:r>
      <w:r w:rsidRPr="008C7CE7">
        <w:t>values</w:t>
      </w:r>
      <w:r w:rsidR="009037DA">
        <w:t xml:space="preserve"> </w:t>
      </w:r>
      <w:r w:rsidRPr="008C7CE7">
        <w:t>in</w:t>
      </w:r>
      <w:r w:rsidR="009037DA">
        <w:t xml:space="preserve"> </w:t>
      </w:r>
      <w:proofErr w:type="spellStart"/>
      <w:r w:rsidRPr="008C7CE7">
        <w:t>sql_variant</w:t>
      </w:r>
      <w:proofErr w:type="spellEnd"/>
      <w:r w:rsidR="009037DA">
        <w:t xml:space="preserve"> </w:t>
      </w:r>
      <w:r w:rsidRPr="008C7CE7">
        <w:t>fields.</w:t>
      </w:r>
    </w:p>
    <w:p w:rsidR="00085831" w:rsidRPr="008C7CE7" w:rsidRDefault="00085831" w:rsidP="008C7CE7">
      <w:r w:rsidRPr="008C7CE7">
        <w:t>For</w:t>
      </w:r>
      <w:r w:rsidR="009037DA">
        <w:t xml:space="preserve"> </w:t>
      </w:r>
      <w:r w:rsidRPr="008C7CE7">
        <w:t>example,</w:t>
      </w:r>
      <w:r w:rsidR="009037DA">
        <w:t xml:space="preserve"> </w:t>
      </w:r>
      <w:r w:rsidRPr="008C7CE7">
        <w:t>suppose</w:t>
      </w:r>
      <w:r w:rsidR="009037DA">
        <w:t xml:space="preserve"> </w:t>
      </w:r>
      <w:r w:rsidRPr="008C7CE7">
        <w:t>you</w:t>
      </w:r>
      <w:r w:rsidR="009037DA">
        <w:t xml:space="preserve"> </w:t>
      </w:r>
      <w:r w:rsidRPr="008C7CE7">
        <w:t>have</w:t>
      </w:r>
      <w:r w:rsidR="009037DA">
        <w:t xml:space="preserve"> </w:t>
      </w:r>
      <w:r w:rsidRPr="008C7CE7">
        <w:t>a</w:t>
      </w:r>
      <w:r w:rsidR="009037DA">
        <w:t xml:space="preserve"> </w:t>
      </w:r>
      <w:r w:rsidRPr="008C7CE7">
        <w:t>table</w:t>
      </w:r>
      <w:r w:rsidR="009037DA">
        <w:t xml:space="preserve"> </w:t>
      </w:r>
      <w:r w:rsidRPr="008C7CE7">
        <w:t>called</w:t>
      </w:r>
      <w:r w:rsidR="009037DA">
        <w:t xml:space="preserve"> </w:t>
      </w:r>
      <w:proofErr w:type="spellStart"/>
      <w:r w:rsidRPr="008C7CE7">
        <w:t>VariantTest</w:t>
      </w:r>
      <w:proofErr w:type="spellEnd"/>
      <w:r w:rsidR="009037DA">
        <w:t xml:space="preserve"> </w:t>
      </w:r>
      <w:r w:rsidRPr="008C7CE7">
        <w:t>with</w:t>
      </w:r>
      <w:r w:rsidR="009037DA">
        <w:t xml:space="preserve"> </w:t>
      </w:r>
      <w:r w:rsidRPr="008C7CE7">
        <w:t>a</w:t>
      </w:r>
      <w:r w:rsidR="009037DA">
        <w:t xml:space="preserve"> </w:t>
      </w:r>
      <w:proofErr w:type="spellStart"/>
      <w:r w:rsidRPr="008C7CE7">
        <w:t>CreateDate</w:t>
      </w:r>
      <w:proofErr w:type="spellEnd"/>
      <w:r w:rsidR="009037DA">
        <w:t xml:space="preserve"> </w:t>
      </w:r>
      <w:r w:rsidRPr="008C7CE7">
        <w:t>field</w:t>
      </w:r>
      <w:r w:rsidR="009037DA">
        <w:t xml:space="preserve"> </w:t>
      </w:r>
      <w:r w:rsidRPr="008C7CE7">
        <w:t>of</w:t>
      </w:r>
      <w:r w:rsidR="009037DA">
        <w:t xml:space="preserve"> </w:t>
      </w:r>
      <w:r w:rsidRPr="008C7CE7">
        <w:t>type</w:t>
      </w:r>
      <w:r w:rsidR="009037DA">
        <w:t xml:space="preserve"> </w:t>
      </w:r>
      <w:proofErr w:type="spellStart"/>
      <w:r w:rsidRPr="008C7CE7">
        <w:t>datetime</w:t>
      </w:r>
      <w:proofErr w:type="spellEnd"/>
      <w:r w:rsidR="009037DA">
        <w:t xml:space="preserve"> </w:t>
      </w:r>
      <w:r w:rsidRPr="008C7CE7">
        <w:t>and</w:t>
      </w:r>
      <w:r w:rsidR="009037DA">
        <w:t xml:space="preserve"> </w:t>
      </w:r>
      <w:r w:rsidRPr="008C7CE7">
        <w:t>a</w:t>
      </w:r>
      <w:r w:rsidR="009037DA">
        <w:t xml:space="preserve"> </w:t>
      </w:r>
      <w:proofErr w:type="spellStart"/>
      <w:r w:rsidRPr="008C7CE7">
        <w:t>VariantDate</w:t>
      </w:r>
      <w:proofErr w:type="spellEnd"/>
      <w:r w:rsidR="009037DA">
        <w:t xml:space="preserve"> </w:t>
      </w:r>
      <w:r w:rsidRPr="008C7CE7">
        <w:t>field</w:t>
      </w:r>
      <w:r w:rsidR="009037DA">
        <w:t xml:space="preserve"> </w:t>
      </w:r>
      <w:r w:rsidRPr="008C7CE7">
        <w:t>of</w:t>
      </w:r>
      <w:r w:rsidR="009037DA">
        <w:t xml:space="preserve"> </w:t>
      </w:r>
      <w:r w:rsidRPr="008C7CE7">
        <w:t>type</w:t>
      </w:r>
      <w:r w:rsidR="009037DA">
        <w:t xml:space="preserve"> </w:t>
      </w:r>
      <w:proofErr w:type="spellStart"/>
      <w:r w:rsidRPr="008C7CE7">
        <w:t>sql_variant</w:t>
      </w:r>
      <w:proofErr w:type="spellEnd"/>
      <w:r w:rsidRPr="008C7CE7">
        <w:t>.</w:t>
      </w:r>
      <w:r w:rsidR="009037DA">
        <w:t xml:space="preserve">  </w:t>
      </w:r>
      <w:r w:rsidRPr="008C7CE7">
        <w:t>You</w:t>
      </w:r>
      <w:r w:rsidR="009037DA">
        <w:t xml:space="preserve"> </w:t>
      </w:r>
      <w:r w:rsidRPr="008C7CE7">
        <w:t>can</w:t>
      </w:r>
      <w:r w:rsidR="009037DA">
        <w:t xml:space="preserve"> </w:t>
      </w:r>
      <w:r w:rsidRPr="008C7CE7">
        <w:t>do</w:t>
      </w:r>
      <w:r w:rsidR="009037DA">
        <w:t xml:space="preserve"> </w:t>
      </w:r>
      <w:r w:rsidRPr="008C7CE7">
        <w:t>things</w:t>
      </w:r>
      <w:r w:rsidR="009037DA">
        <w:t xml:space="preserve"> </w:t>
      </w:r>
      <w:r w:rsidRPr="008C7CE7">
        <w:t>like:</w:t>
      </w:r>
    </w:p>
    <w:p w:rsidR="00085831" w:rsidRDefault="00085831" w:rsidP="00085831">
      <w:pPr>
        <w:pStyle w:val="Example-Code"/>
      </w:pPr>
      <w:r>
        <w:t>UPDATE</w:t>
      </w:r>
      <w:r w:rsidR="009037DA">
        <w:t xml:space="preserve"> </w:t>
      </w:r>
      <w:proofErr w:type="spellStart"/>
      <w:r>
        <w:t>VariantTest</w:t>
      </w:r>
      <w:proofErr w:type="spellEnd"/>
    </w:p>
    <w:p w:rsidR="00085831" w:rsidRDefault="00085831" w:rsidP="00085831">
      <w:pPr>
        <w:pStyle w:val="Example-Code"/>
      </w:pPr>
      <w:r>
        <w:t>SET</w:t>
      </w:r>
      <w:r w:rsidR="009037DA">
        <w:t xml:space="preserve"> </w:t>
      </w:r>
      <w:proofErr w:type="spellStart"/>
      <w:r>
        <w:t>VariantDate</w:t>
      </w:r>
      <w:proofErr w:type="spellEnd"/>
      <w:r w:rsidR="009037DA">
        <w:t xml:space="preserve"> </w:t>
      </w:r>
      <w:r>
        <w:t>=</w:t>
      </w:r>
      <w:r w:rsidR="009037DA">
        <w:t xml:space="preserve"> </w:t>
      </w:r>
      <w:proofErr w:type="spellStart"/>
      <w:r>
        <w:t>CreateDate</w:t>
      </w:r>
      <w:proofErr w:type="spellEnd"/>
    </w:p>
    <w:p w:rsidR="00085831" w:rsidRPr="008C7CE7" w:rsidRDefault="00085831" w:rsidP="008C7CE7">
      <w:r w:rsidRPr="008C7CE7">
        <w:t>When</w:t>
      </w:r>
      <w:r w:rsidR="009037DA">
        <w:t xml:space="preserve"> </w:t>
      </w:r>
      <w:r w:rsidRPr="008C7CE7">
        <w:t>you</w:t>
      </w:r>
      <w:r w:rsidR="009037DA">
        <w:t xml:space="preserve"> </w:t>
      </w:r>
      <w:r w:rsidRPr="008C7CE7">
        <w:t>read</w:t>
      </w:r>
      <w:r w:rsidR="009037DA">
        <w:t xml:space="preserve"> </w:t>
      </w:r>
      <w:r w:rsidRPr="008C7CE7">
        <w:t>values</w:t>
      </w:r>
      <w:r w:rsidR="009037DA">
        <w:t xml:space="preserve"> </w:t>
      </w:r>
      <w:r w:rsidRPr="008C7CE7">
        <w:t>from</w:t>
      </w:r>
      <w:r w:rsidR="009037DA">
        <w:t xml:space="preserve"> </w:t>
      </w:r>
      <w:r w:rsidRPr="008C7CE7">
        <w:t>a</w:t>
      </w:r>
      <w:r w:rsidR="009037DA">
        <w:t xml:space="preserve"> </w:t>
      </w:r>
      <w:proofErr w:type="spellStart"/>
      <w:r w:rsidRPr="008C7CE7">
        <w:t>sql_variant</w:t>
      </w:r>
      <w:proofErr w:type="spellEnd"/>
      <w:r w:rsidR="009037DA">
        <w:t xml:space="preserve"> </w:t>
      </w:r>
      <w:r w:rsidRPr="008C7CE7">
        <w:t>field,</w:t>
      </w:r>
      <w:r w:rsidR="009037DA">
        <w:t xml:space="preserve"> </w:t>
      </w:r>
      <w:r w:rsidRPr="008C7CE7">
        <w:t>it</w:t>
      </w:r>
      <w:r w:rsidR="009037DA">
        <w:t xml:space="preserve"> </w:t>
      </w:r>
      <w:r w:rsidRPr="008C7CE7">
        <w:t>is</w:t>
      </w:r>
      <w:r w:rsidR="009037DA">
        <w:t xml:space="preserve"> </w:t>
      </w:r>
      <w:r w:rsidRPr="008C7CE7">
        <w:t>treated</w:t>
      </w:r>
      <w:r w:rsidR="009037DA">
        <w:t xml:space="preserve"> </w:t>
      </w:r>
      <w:r w:rsidRPr="008C7CE7">
        <w:t>as</w:t>
      </w:r>
      <w:r w:rsidR="009037DA">
        <w:t xml:space="preserve"> </w:t>
      </w:r>
      <w:r w:rsidRPr="008C7CE7">
        <w:t>binary</w:t>
      </w:r>
      <w:r w:rsidR="009037DA">
        <w:t xml:space="preserve"> </w:t>
      </w:r>
      <w:r w:rsidRPr="008C7CE7">
        <w:t>data.</w:t>
      </w:r>
      <w:r w:rsidR="009037DA">
        <w:t xml:space="preserve">  </w:t>
      </w:r>
      <w:r w:rsidRPr="008C7CE7">
        <w:t>You</w:t>
      </w:r>
      <w:r w:rsidR="009037DA">
        <w:t xml:space="preserve"> </w:t>
      </w:r>
      <w:r w:rsidRPr="008C7CE7">
        <w:t>can</w:t>
      </w:r>
      <w:r w:rsidR="009037DA">
        <w:t xml:space="preserve"> </w:t>
      </w:r>
      <w:r w:rsidRPr="008C7CE7">
        <w:t>easily</w:t>
      </w:r>
      <w:r w:rsidR="009037DA">
        <w:t xml:space="preserve"> </w:t>
      </w:r>
      <w:r w:rsidRPr="008C7CE7">
        <w:t>convert</w:t>
      </w:r>
      <w:r w:rsidR="009037DA">
        <w:t xml:space="preserve"> </w:t>
      </w:r>
      <w:r w:rsidRPr="008C7CE7">
        <w:t>it</w:t>
      </w:r>
      <w:r w:rsidR="009037DA">
        <w:t xml:space="preserve"> </w:t>
      </w:r>
      <w:r w:rsidRPr="008C7CE7">
        <w:t>to</w:t>
      </w:r>
      <w:r w:rsidR="009037DA">
        <w:t xml:space="preserve"> </w:t>
      </w:r>
      <w:r w:rsidRPr="008C7CE7">
        <w:t>a</w:t>
      </w:r>
      <w:r w:rsidR="009037DA">
        <w:t xml:space="preserve"> </w:t>
      </w:r>
      <w:r w:rsidRPr="008C7CE7">
        <w:t>string,</w:t>
      </w:r>
      <w:r w:rsidR="009037DA">
        <w:t xml:space="preserve"> </w:t>
      </w:r>
      <w:r w:rsidRPr="008C7CE7">
        <w:t>but</w:t>
      </w:r>
      <w:r w:rsidR="009037DA">
        <w:t xml:space="preserve"> </w:t>
      </w:r>
      <w:r w:rsidRPr="008C7CE7">
        <w:t>if</w:t>
      </w:r>
      <w:r w:rsidR="009037DA">
        <w:t xml:space="preserve"> </w:t>
      </w:r>
      <w:r w:rsidRPr="008C7CE7">
        <w:t>you</w:t>
      </w:r>
      <w:r w:rsidR="009037DA">
        <w:t xml:space="preserve"> </w:t>
      </w:r>
      <w:r w:rsidRPr="008C7CE7">
        <w:t>know</w:t>
      </w:r>
      <w:r w:rsidR="009037DA">
        <w:t xml:space="preserve"> </w:t>
      </w:r>
      <w:r w:rsidRPr="008C7CE7">
        <w:t>that</w:t>
      </w:r>
      <w:r w:rsidR="009037DA">
        <w:t xml:space="preserve"> </w:t>
      </w:r>
      <w:r w:rsidRPr="008C7CE7">
        <w:t>it's</w:t>
      </w:r>
      <w:r w:rsidR="009037DA">
        <w:t xml:space="preserve"> </w:t>
      </w:r>
      <w:r w:rsidRPr="008C7CE7">
        <w:t>really</w:t>
      </w:r>
      <w:r w:rsidR="009037DA">
        <w:t xml:space="preserve"> </w:t>
      </w:r>
      <w:proofErr w:type="spellStart"/>
      <w:r w:rsidRPr="008C7CE7">
        <w:t>datetime</w:t>
      </w:r>
      <w:proofErr w:type="spellEnd"/>
      <w:r w:rsidR="009037DA">
        <w:t xml:space="preserve"> </w:t>
      </w:r>
      <w:r w:rsidRPr="008C7CE7">
        <w:t>data</w:t>
      </w:r>
      <w:r w:rsidR="009037DA">
        <w:t xml:space="preserve"> </w:t>
      </w:r>
      <w:r w:rsidRPr="008C7CE7">
        <w:t>and</w:t>
      </w:r>
      <w:r w:rsidR="009037DA">
        <w:t xml:space="preserve"> </w:t>
      </w:r>
      <w:r w:rsidRPr="008C7CE7">
        <w:t>you</w:t>
      </w:r>
      <w:r w:rsidR="009037DA">
        <w:t xml:space="preserve"> </w:t>
      </w:r>
      <w:r w:rsidRPr="008C7CE7">
        <w:t>want</w:t>
      </w:r>
      <w:r w:rsidR="009037DA">
        <w:t xml:space="preserve"> </w:t>
      </w:r>
      <w:r w:rsidRPr="008C7CE7">
        <w:t>to</w:t>
      </w:r>
      <w:r w:rsidR="009037DA">
        <w:t xml:space="preserve"> </w:t>
      </w:r>
      <w:r w:rsidRPr="008C7CE7">
        <w:t>treat</w:t>
      </w:r>
      <w:r w:rsidR="009037DA">
        <w:t xml:space="preserve"> </w:t>
      </w:r>
      <w:r w:rsidRPr="008C7CE7">
        <w:t>it</w:t>
      </w:r>
      <w:r w:rsidR="009037DA">
        <w:t xml:space="preserve"> </w:t>
      </w:r>
      <w:r w:rsidRPr="008C7CE7">
        <w:t>as</w:t>
      </w:r>
      <w:r w:rsidR="009037DA">
        <w:t xml:space="preserve"> </w:t>
      </w:r>
      <w:r w:rsidRPr="008C7CE7">
        <w:t>such,</w:t>
      </w:r>
      <w:r w:rsidR="009037DA">
        <w:t xml:space="preserve"> </w:t>
      </w:r>
      <w:r w:rsidRPr="008C7CE7">
        <w:t>then</w:t>
      </w:r>
      <w:r w:rsidR="009037DA">
        <w:t xml:space="preserve"> </w:t>
      </w:r>
      <w:r w:rsidRPr="008C7CE7">
        <w:t>the</w:t>
      </w:r>
      <w:r w:rsidR="009037DA">
        <w:t xml:space="preserve"> </w:t>
      </w:r>
      <w:r w:rsidRPr="008C7CE7">
        <w:t>burden</w:t>
      </w:r>
      <w:r w:rsidR="009037DA">
        <w:t xml:space="preserve"> </w:t>
      </w:r>
      <w:r w:rsidRPr="008C7CE7">
        <w:t>is</w:t>
      </w:r>
      <w:r w:rsidR="009037DA">
        <w:t xml:space="preserve"> </w:t>
      </w:r>
      <w:r w:rsidRPr="008C7CE7">
        <w:t>on</w:t>
      </w:r>
      <w:r w:rsidR="009037DA">
        <w:t xml:space="preserve"> </w:t>
      </w:r>
      <w:r w:rsidRPr="008C7CE7">
        <w:t>you</w:t>
      </w:r>
      <w:r w:rsidR="009037DA">
        <w:t xml:space="preserve"> </w:t>
      </w:r>
      <w:r w:rsidRPr="008C7CE7">
        <w:t>to</w:t>
      </w:r>
      <w:r w:rsidR="009037DA">
        <w:t xml:space="preserve"> </w:t>
      </w:r>
      <w:r w:rsidRPr="008C7CE7">
        <w:t>explicitly</w:t>
      </w:r>
      <w:r w:rsidR="009037DA">
        <w:t xml:space="preserve"> </w:t>
      </w:r>
      <w:r w:rsidRPr="008C7CE7">
        <w:t>convert</w:t>
      </w:r>
      <w:r w:rsidR="009037DA">
        <w:t xml:space="preserve"> </w:t>
      </w:r>
      <w:r w:rsidRPr="008C7CE7">
        <w:t>it</w:t>
      </w:r>
      <w:r w:rsidR="009037DA">
        <w:t xml:space="preserve"> </w:t>
      </w:r>
      <w:r w:rsidRPr="008C7CE7">
        <w:t>back</w:t>
      </w:r>
      <w:r w:rsidR="009037DA">
        <w:t xml:space="preserve"> </w:t>
      </w:r>
      <w:r w:rsidRPr="008C7CE7">
        <w:t>to</w:t>
      </w:r>
      <w:r w:rsidR="009037DA">
        <w:t xml:space="preserve"> </w:t>
      </w:r>
      <w:proofErr w:type="spellStart"/>
      <w:r w:rsidRPr="008C7CE7">
        <w:t>datetime</w:t>
      </w:r>
      <w:proofErr w:type="spellEnd"/>
      <w:r w:rsidR="009037DA">
        <w:t xml:space="preserve"> </w:t>
      </w:r>
      <w:r w:rsidRPr="008C7CE7">
        <w:t>data.</w:t>
      </w:r>
      <w:r w:rsidR="009037DA">
        <w:t xml:space="preserve">  </w:t>
      </w:r>
      <w:r w:rsidRPr="008C7CE7">
        <w:t>For</w:t>
      </w:r>
      <w:r w:rsidR="009037DA">
        <w:t xml:space="preserve"> </w:t>
      </w:r>
      <w:r w:rsidRPr="008C7CE7">
        <w:t>example,</w:t>
      </w:r>
      <w:r w:rsidR="009037DA">
        <w:t xml:space="preserve"> </w:t>
      </w:r>
      <w:r w:rsidRPr="008C7CE7">
        <w:t>to</w:t>
      </w:r>
      <w:r w:rsidR="009037DA">
        <w:t xml:space="preserve"> </w:t>
      </w:r>
      <w:r w:rsidRPr="008C7CE7">
        <w:t>copy</w:t>
      </w:r>
      <w:r w:rsidR="009037DA">
        <w:t xml:space="preserve"> </w:t>
      </w:r>
      <w:r w:rsidRPr="008C7CE7">
        <w:t>from</w:t>
      </w:r>
      <w:r w:rsidR="009037DA">
        <w:t xml:space="preserve"> </w:t>
      </w:r>
      <w:r w:rsidRPr="008C7CE7">
        <w:t>a</w:t>
      </w:r>
      <w:r w:rsidR="009037DA">
        <w:t xml:space="preserve"> </w:t>
      </w:r>
      <w:proofErr w:type="spellStart"/>
      <w:r w:rsidRPr="008C7CE7">
        <w:t>sql_binary</w:t>
      </w:r>
      <w:proofErr w:type="spellEnd"/>
      <w:r w:rsidR="009037DA">
        <w:t xml:space="preserve"> </w:t>
      </w:r>
      <w:r w:rsidRPr="008C7CE7">
        <w:t>back</w:t>
      </w:r>
      <w:r w:rsidR="009037DA">
        <w:t xml:space="preserve"> </w:t>
      </w:r>
      <w:r w:rsidRPr="008C7CE7">
        <w:t>into</w:t>
      </w:r>
      <w:r w:rsidR="009037DA">
        <w:t xml:space="preserve"> </w:t>
      </w:r>
      <w:r w:rsidRPr="008C7CE7">
        <w:t>a</w:t>
      </w:r>
      <w:r w:rsidR="009037DA">
        <w:t xml:space="preserve"> </w:t>
      </w:r>
      <w:proofErr w:type="spellStart"/>
      <w:r w:rsidRPr="008C7CE7">
        <w:t>datetime</w:t>
      </w:r>
      <w:proofErr w:type="spellEnd"/>
      <w:r w:rsidRPr="008C7CE7">
        <w:t>,</w:t>
      </w:r>
      <w:r w:rsidR="009037DA">
        <w:t xml:space="preserve"> </w:t>
      </w:r>
      <w:r w:rsidRPr="008C7CE7">
        <w:t>you</w:t>
      </w:r>
      <w:r w:rsidR="009037DA">
        <w:t xml:space="preserve"> </w:t>
      </w:r>
      <w:r w:rsidRPr="008C7CE7">
        <w:t>would</w:t>
      </w:r>
      <w:r w:rsidR="009037DA">
        <w:t xml:space="preserve"> </w:t>
      </w:r>
      <w:r w:rsidRPr="008C7CE7">
        <w:t>have</w:t>
      </w:r>
      <w:r w:rsidR="009037DA">
        <w:t xml:space="preserve"> </w:t>
      </w:r>
      <w:r w:rsidRPr="008C7CE7">
        <w:t>to</w:t>
      </w:r>
      <w:r w:rsidR="009037DA">
        <w:t xml:space="preserve"> </w:t>
      </w:r>
      <w:r w:rsidRPr="008C7CE7">
        <w:t>do:</w:t>
      </w:r>
    </w:p>
    <w:p w:rsidR="00085831" w:rsidRDefault="00085831" w:rsidP="00085831">
      <w:pPr>
        <w:pStyle w:val="Example-Code"/>
      </w:pPr>
      <w:r>
        <w:t>UPDATE</w:t>
      </w:r>
      <w:r w:rsidR="009037DA">
        <w:t xml:space="preserve"> </w:t>
      </w:r>
      <w:proofErr w:type="spellStart"/>
      <w:r>
        <w:t>VariantTest</w:t>
      </w:r>
      <w:proofErr w:type="spellEnd"/>
    </w:p>
    <w:p w:rsidR="00085831" w:rsidRDefault="00085831" w:rsidP="00085831">
      <w:pPr>
        <w:pStyle w:val="Example-Code"/>
      </w:pPr>
      <w:r>
        <w:t>SET</w:t>
      </w:r>
      <w:r w:rsidR="009037DA">
        <w:t xml:space="preserve"> </w:t>
      </w:r>
      <w:proofErr w:type="spellStart"/>
      <w:r>
        <w:t>CreateDate</w:t>
      </w:r>
      <w:proofErr w:type="spellEnd"/>
      <w:r w:rsidR="009037DA">
        <w:t xml:space="preserve"> </w:t>
      </w:r>
      <w:r>
        <w:t>=</w:t>
      </w:r>
      <w:r w:rsidR="009037DA">
        <w:t xml:space="preserve"> </w:t>
      </w:r>
      <w:proofErr w:type="gramStart"/>
      <w:r>
        <w:t>CONVERT(</w:t>
      </w:r>
      <w:proofErr w:type="spellStart"/>
      <w:proofErr w:type="gramEnd"/>
      <w:r>
        <w:t>datetime</w:t>
      </w:r>
      <w:proofErr w:type="spellEnd"/>
      <w:r>
        <w:t>,</w:t>
      </w:r>
      <w:r w:rsidR="009037DA">
        <w:t xml:space="preserve"> </w:t>
      </w:r>
      <w:proofErr w:type="spellStart"/>
      <w:r>
        <w:t>VariantDate</w:t>
      </w:r>
      <w:proofErr w:type="spellEnd"/>
      <w:r>
        <w:t>)</w:t>
      </w:r>
    </w:p>
    <w:p w:rsidR="00085831" w:rsidRDefault="00085831" w:rsidP="008C7CE7">
      <w:r w:rsidRPr="008C7CE7">
        <w:t>In</w:t>
      </w:r>
      <w:r w:rsidR="009037DA">
        <w:t xml:space="preserve"> </w:t>
      </w:r>
      <w:r w:rsidR="00D16F4E" w:rsidRPr="008C7CE7">
        <w:t>this</w:t>
      </w:r>
      <w:r w:rsidR="009037DA">
        <w:t xml:space="preserve"> </w:t>
      </w:r>
      <w:r w:rsidRPr="008C7CE7">
        <w:t>example,</w:t>
      </w:r>
      <w:r w:rsidR="009037DA">
        <w:t xml:space="preserve"> </w:t>
      </w:r>
      <w:r w:rsidRPr="008C7CE7">
        <w:t>Iron</w:t>
      </w:r>
      <w:r w:rsidR="009037DA">
        <w:t xml:space="preserve"> </w:t>
      </w:r>
      <w:r w:rsidRPr="008C7CE7">
        <w:t>Speed</w:t>
      </w:r>
      <w:r w:rsidR="009037DA">
        <w:t xml:space="preserve"> </w:t>
      </w:r>
      <w:r w:rsidRPr="008C7CE7">
        <w:t>Designer</w:t>
      </w:r>
      <w:r w:rsidR="009037DA">
        <w:t xml:space="preserve"> </w:t>
      </w:r>
      <w:r w:rsidRPr="008C7CE7">
        <w:t>treats</w:t>
      </w:r>
      <w:r w:rsidR="009037DA">
        <w:t xml:space="preserve"> </w:t>
      </w:r>
      <w:r w:rsidRPr="008C7CE7">
        <w:t>the</w:t>
      </w:r>
      <w:r w:rsidR="009037DA">
        <w:t xml:space="preserve"> </w:t>
      </w:r>
      <w:proofErr w:type="spellStart"/>
      <w:r w:rsidR="00D16F4E" w:rsidRPr="008C7CE7">
        <w:t>VariantTest.</w:t>
      </w:r>
      <w:r w:rsidRPr="008C7CE7">
        <w:t>VariantDate</w:t>
      </w:r>
      <w:proofErr w:type="spellEnd"/>
      <w:r w:rsidR="009037DA">
        <w:t xml:space="preserve"> </w:t>
      </w:r>
      <w:r w:rsidRPr="008C7CE7">
        <w:t>field</w:t>
      </w:r>
      <w:r w:rsidR="009037DA">
        <w:t xml:space="preserve"> </w:t>
      </w:r>
      <w:r w:rsidRPr="008C7CE7">
        <w:t>as</w:t>
      </w:r>
      <w:r w:rsidR="009037DA">
        <w:t xml:space="preserve"> </w:t>
      </w:r>
      <w:r w:rsidRPr="008C7CE7">
        <w:t>binary</w:t>
      </w:r>
      <w:r w:rsidR="009037DA">
        <w:t xml:space="preserve"> </w:t>
      </w:r>
      <w:r w:rsidRPr="008C7CE7">
        <w:t>data</w:t>
      </w:r>
      <w:r w:rsidR="00D16F4E" w:rsidRPr="008C7CE7">
        <w:t>,</w:t>
      </w:r>
      <w:r w:rsidR="009037DA">
        <w:t xml:space="preserve"> </w:t>
      </w:r>
      <w:r w:rsidRPr="008C7CE7">
        <w:t>exactly</w:t>
      </w:r>
      <w:r w:rsidR="009037DA">
        <w:t xml:space="preserve"> </w:t>
      </w:r>
      <w:r w:rsidRPr="008C7CE7">
        <w:t>as</w:t>
      </w:r>
      <w:r w:rsidR="009037DA">
        <w:t xml:space="preserve"> </w:t>
      </w:r>
      <w:r w:rsidRPr="008C7CE7">
        <w:t>if</w:t>
      </w:r>
      <w:r w:rsidR="009037DA">
        <w:t xml:space="preserve"> </w:t>
      </w:r>
      <w:r w:rsidRPr="008C7CE7">
        <w:t>it</w:t>
      </w:r>
      <w:r w:rsidR="009037DA">
        <w:t xml:space="preserve"> </w:t>
      </w:r>
      <w:r w:rsidRPr="008C7CE7">
        <w:t>were</w:t>
      </w:r>
      <w:r w:rsidR="009037DA">
        <w:t xml:space="preserve"> </w:t>
      </w:r>
      <w:r w:rsidRPr="008C7CE7">
        <w:t>a</w:t>
      </w:r>
      <w:r w:rsidR="009037DA">
        <w:t xml:space="preserve"> </w:t>
      </w:r>
      <w:r w:rsidRPr="008C7CE7">
        <w:t>field</w:t>
      </w:r>
      <w:r w:rsidR="009037DA">
        <w:t xml:space="preserve"> </w:t>
      </w:r>
      <w:r w:rsidRPr="008C7CE7">
        <w:t>of</w:t>
      </w:r>
      <w:r w:rsidR="009037DA">
        <w:t xml:space="preserve"> </w:t>
      </w:r>
      <w:r w:rsidRPr="008C7CE7">
        <w:t>type</w:t>
      </w:r>
      <w:r w:rsidR="009037DA">
        <w:t xml:space="preserve"> </w:t>
      </w:r>
      <w:r w:rsidRPr="008C7CE7">
        <w:t>"binary"</w:t>
      </w:r>
      <w:r w:rsidR="009037DA">
        <w:t xml:space="preserve"> </w:t>
      </w:r>
      <w:r w:rsidRPr="008C7CE7">
        <w:t>(which</w:t>
      </w:r>
      <w:r w:rsidR="009037DA">
        <w:t xml:space="preserve"> </w:t>
      </w:r>
      <w:r w:rsidRPr="008C7CE7">
        <w:t>Iron</w:t>
      </w:r>
      <w:r w:rsidR="009037DA">
        <w:t xml:space="preserve"> </w:t>
      </w:r>
      <w:r w:rsidRPr="008C7CE7">
        <w:t>Speed</w:t>
      </w:r>
      <w:r w:rsidR="009037DA">
        <w:t xml:space="preserve"> </w:t>
      </w:r>
      <w:r w:rsidRPr="008C7CE7">
        <w:t>Designer</w:t>
      </w:r>
      <w:r w:rsidR="009037DA">
        <w:t xml:space="preserve"> </w:t>
      </w:r>
      <w:r w:rsidRPr="008C7CE7">
        <w:t>also</w:t>
      </w:r>
      <w:r w:rsidR="009037DA">
        <w:t xml:space="preserve"> </w:t>
      </w:r>
      <w:r w:rsidRPr="008C7CE7">
        <w:t>supports).</w:t>
      </w:r>
      <w:r w:rsidR="009037DA">
        <w:t xml:space="preserve">  </w:t>
      </w:r>
      <w:r w:rsidRPr="008C7CE7">
        <w:t>In</w:t>
      </w:r>
      <w:r w:rsidR="009037DA">
        <w:t xml:space="preserve"> </w:t>
      </w:r>
      <w:r w:rsidRPr="008C7CE7">
        <w:t>Iron</w:t>
      </w:r>
      <w:r w:rsidR="009037DA">
        <w:t xml:space="preserve"> </w:t>
      </w:r>
      <w:r w:rsidRPr="008C7CE7">
        <w:t>Speed</w:t>
      </w:r>
      <w:r w:rsidR="009037DA">
        <w:t xml:space="preserve"> </w:t>
      </w:r>
      <w:r w:rsidRPr="008C7CE7">
        <w:t>Designer,</w:t>
      </w:r>
      <w:r w:rsidR="009037DA">
        <w:t xml:space="preserve"> </w:t>
      </w:r>
      <w:r w:rsidRPr="008C7CE7">
        <w:t>you</w:t>
      </w:r>
      <w:r w:rsidR="009037DA">
        <w:t xml:space="preserve"> </w:t>
      </w:r>
      <w:r w:rsidRPr="008C7CE7">
        <w:t>can</w:t>
      </w:r>
      <w:r w:rsidR="009037DA">
        <w:t xml:space="preserve"> </w:t>
      </w:r>
      <w:r w:rsidRPr="008C7CE7">
        <w:t>change</w:t>
      </w:r>
      <w:r w:rsidR="009037DA">
        <w:t xml:space="preserve"> </w:t>
      </w:r>
      <w:r w:rsidRPr="008C7CE7">
        <w:t>the</w:t>
      </w:r>
      <w:r w:rsidR="009037DA">
        <w:t xml:space="preserve"> </w:t>
      </w:r>
      <w:r w:rsidRPr="008C7CE7">
        <w:t>validation</w:t>
      </w:r>
      <w:r w:rsidR="009037DA">
        <w:t xml:space="preserve"> </w:t>
      </w:r>
      <w:r w:rsidRPr="008C7CE7">
        <w:t>type</w:t>
      </w:r>
      <w:r w:rsidR="009037DA">
        <w:t xml:space="preserve"> </w:t>
      </w:r>
      <w:r w:rsidRPr="008C7CE7">
        <w:t>to</w:t>
      </w:r>
      <w:r w:rsidR="009037DA">
        <w:t xml:space="preserve"> </w:t>
      </w:r>
      <w:r w:rsidRPr="008C7CE7">
        <w:t>a</w:t>
      </w:r>
      <w:r w:rsidR="009037DA">
        <w:t xml:space="preserve"> </w:t>
      </w:r>
      <w:r w:rsidRPr="008C7CE7">
        <w:t>Date,</w:t>
      </w:r>
      <w:r w:rsidR="009037DA">
        <w:t xml:space="preserve"> </w:t>
      </w:r>
      <w:r w:rsidRPr="008C7CE7">
        <w:t>String,</w:t>
      </w:r>
      <w:r w:rsidR="009037DA">
        <w:t xml:space="preserve"> </w:t>
      </w:r>
      <w:r w:rsidRPr="008C7CE7">
        <w:t>Decimal,</w:t>
      </w:r>
      <w:r w:rsidR="009037DA">
        <w:t xml:space="preserve"> </w:t>
      </w:r>
      <w:r w:rsidRPr="008C7CE7">
        <w:t>US</w:t>
      </w:r>
      <w:r w:rsidR="009037DA">
        <w:t xml:space="preserve"> </w:t>
      </w:r>
      <w:r w:rsidRPr="008C7CE7">
        <w:t>State,</w:t>
      </w:r>
      <w:r w:rsidR="009037DA">
        <w:t xml:space="preserve"> </w:t>
      </w:r>
      <w:r w:rsidRPr="008C7CE7">
        <w:t>or</w:t>
      </w:r>
      <w:r w:rsidR="009037DA">
        <w:t xml:space="preserve"> </w:t>
      </w:r>
      <w:r w:rsidRPr="008C7CE7">
        <w:t>as</w:t>
      </w:r>
      <w:r w:rsidR="009037DA">
        <w:t xml:space="preserve"> </w:t>
      </w:r>
      <w:r w:rsidRPr="008C7CE7">
        <w:t>any</w:t>
      </w:r>
      <w:r w:rsidR="009037DA">
        <w:t xml:space="preserve"> </w:t>
      </w:r>
      <w:r w:rsidRPr="008C7CE7">
        <w:t>other</w:t>
      </w:r>
      <w:r w:rsidR="009037DA">
        <w:t xml:space="preserve"> </w:t>
      </w:r>
      <w:r w:rsidRPr="008C7CE7">
        <w:t>supported</w:t>
      </w:r>
      <w:r w:rsidR="009037DA">
        <w:t xml:space="preserve"> </w:t>
      </w:r>
      <w:r w:rsidRPr="008C7CE7">
        <w:t>data</w:t>
      </w:r>
      <w:r w:rsidR="009037DA">
        <w:t xml:space="preserve"> </w:t>
      </w:r>
      <w:r w:rsidRPr="008C7CE7">
        <w:t>type.</w:t>
      </w:r>
    </w:p>
    <w:p w:rsidR="00996EB8" w:rsidRDefault="00996EB8" w:rsidP="00996EB8">
      <w:pPr>
        <w:pStyle w:val="Heading5"/>
      </w:pPr>
      <w:r>
        <w:t>XML</w:t>
      </w:r>
      <w:r w:rsidR="009037DA">
        <w:t xml:space="preserve"> </w:t>
      </w:r>
      <w:r w:rsidR="00045997">
        <w:t>Data</w:t>
      </w:r>
      <w:r w:rsidR="009037DA">
        <w:t xml:space="preserve"> </w:t>
      </w:r>
      <w:r w:rsidR="00045997">
        <w:t>Type</w:t>
      </w:r>
      <w:r w:rsidR="009037DA">
        <w:t xml:space="preserve"> </w:t>
      </w:r>
      <w:r>
        <w:t>Support</w:t>
      </w:r>
      <w:r w:rsidR="009037DA">
        <w:t xml:space="preserve"> </w:t>
      </w:r>
      <w:r>
        <w:t>in</w:t>
      </w:r>
      <w:r w:rsidR="009037DA">
        <w:t xml:space="preserve"> </w:t>
      </w:r>
      <w:r>
        <w:t>Microsoft</w:t>
      </w:r>
      <w:r w:rsidR="009037DA">
        <w:t xml:space="preserve"> </w:t>
      </w:r>
      <w:r>
        <w:t>SQL</w:t>
      </w:r>
      <w:r w:rsidR="009037DA">
        <w:t xml:space="preserve"> </w:t>
      </w:r>
      <w:r>
        <w:t>Server</w:t>
      </w:r>
    </w:p>
    <w:p w:rsidR="00996EB8" w:rsidRDefault="00996EB8" w:rsidP="00996EB8">
      <w:r w:rsidRPr="008C7CE7">
        <w:fldChar w:fldCharType="begin"/>
      </w:r>
      <w:r w:rsidRPr="008C7CE7">
        <w:instrText>xe</w:instrText>
      </w:r>
      <w:r w:rsidR="009037DA">
        <w:instrText xml:space="preserve"> </w:instrText>
      </w:r>
      <w:r w:rsidRPr="008C7CE7">
        <w:instrText>"</w:instrText>
      </w:r>
      <w:r>
        <w:instrText>XML</w:instrText>
      </w:r>
      <w:r w:rsidR="009037DA">
        <w:instrText xml:space="preserve"> </w:instrText>
      </w:r>
      <w:r w:rsidRPr="008C7CE7">
        <w:instrText>Support</w:instrText>
      </w:r>
      <w:r w:rsidR="009037DA">
        <w:instrText xml:space="preserve"> </w:instrText>
      </w:r>
      <w:r w:rsidRPr="008C7CE7">
        <w:instrText>in</w:instrText>
      </w:r>
      <w:r w:rsidR="009037DA">
        <w:instrText xml:space="preserve"> </w:instrText>
      </w:r>
      <w:r w:rsidRPr="008C7CE7">
        <w:instrText>Microsoft</w:instrText>
      </w:r>
      <w:r w:rsidR="009037DA">
        <w:instrText xml:space="preserve"> </w:instrText>
      </w:r>
      <w:r w:rsidRPr="008C7CE7">
        <w:instrText>SQL</w:instrText>
      </w:r>
      <w:r w:rsidR="009037DA">
        <w:instrText xml:space="preserve"> </w:instrText>
      </w:r>
      <w:r w:rsidRPr="008C7CE7">
        <w:instrText>Server"</w:instrText>
      </w:r>
      <w:r w:rsidRPr="008C7CE7">
        <w:fldChar w:fldCharType="end"/>
      </w:r>
      <w:r w:rsidRPr="008C7CE7">
        <w:fldChar w:fldCharType="begin"/>
      </w:r>
      <w:r w:rsidRPr="008C7CE7">
        <w:instrText>xe</w:instrText>
      </w:r>
      <w:r w:rsidR="009037DA">
        <w:instrText xml:space="preserve"> </w:instrText>
      </w:r>
      <w:r w:rsidRPr="008C7CE7">
        <w:instrText>"Microsoft</w:instrText>
      </w:r>
      <w:r w:rsidR="009037DA">
        <w:instrText xml:space="preserve"> </w:instrText>
      </w:r>
      <w:r w:rsidRPr="008C7CE7">
        <w:instrText>SQL</w:instrText>
      </w:r>
      <w:r w:rsidR="009037DA">
        <w:instrText xml:space="preserve"> </w:instrText>
      </w:r>
      <w:r w:rsidRPr="008C7CE7">
        <w:instrText>Server:</w:instrText>
      </w:r>
      <w:r>
        <w:instrText>XML</w:instrText>
      </w:r>
      <w:r w:rsidR="009037DA">
        <w:instrText xml:space="preserve"> </w:instrText>
      </w:r>
      <w:r>
        <w:instrText>support</w:instrText>
      </w:r>
      <w:r w:rsidRPr="008C7CE7">
        <w:instrText>"</w:instrText>
      </w:r>
      <w:r w:rsidRPr="008C7CE7">
        <w:fldChar w:fldCharType="end"/>
      </w:r>
      <w:r>
        <w:t>The</w:t>
      </w:r>
      <w:r w:rsidR="009037DA">
        <w:t xml:space="preserve"> </w:t>
      </w:r>
      <w:r>
        <w:t>XML</w:t>
      </w:r>
      <w:r w:rsidR="009037DA">
        <w:t xml:space="preserve"> </w:t>
      </w:r>
      <w:r>
        <w:t>data</w:t>
      </w:r>
      <w:r w:rsidR="009037DA">
        <w:t xml:space="preserve"> </w:t>
      </w:r>
      <w:r>
        <w:t>type</w:t>
      </w:r>
      <w:r w:rsidR="009037DA">
        <w:t xml:space="preserve"> </w:t>
      </w:r>
      <w:r>
        <w:t>is</w:t>
      </w:r>
      <w:r w:rsidR="009037DA">
        <w:t xml:space="preserve"> </w:t>
      </w:r>
      <w:r>
        <w:t>mapped</w:t>
      </w:r>
      <w:r w:rsidR="009037DA">
        <w:t xml:space="preserve"> </w:t>
      </w:r>
      <w:r>
        <w:t>to</w:t>
      </w:r>
      <w:r w:rsidR="009037DA">
        <w:t xml:space="preserve"> </w:t>
      </w:r>
      <w:r>
        <w:t>a</w:t>
      </w:r>
      <w:r w:rsidR="009037DA">
        <w:t xml:space="preserve"> </w:t>
      </w:r>
      <w:r>
        <w:t>Very</w:t>
      </w:r>
      <w:r w:rsidR="009037DA">
        <w:t xml:space="preserve"> </w:t>
      </w:r>
      <w:r>
        <w:t>Large</w:t>
      </w:r>
      <w:r w:rsidR="009037DA">
        <w:t xml:space="preserve"> </w:t>
      </w:r>
      <w:r>
        <w:t>String</w:t>
      </w:r>
      <w:r w:rsidR="009037DA">
        <w:t xml:space="preserve"> </w:t>
      </w:r>
      <w:r>
        <w:t>data</w:t>
      </w:r>
      <w:r w:rsidR="009037DA">
        <w:t xml:space="preserve"> </w:t>
      </w:r>
      <w:r>
        <w:t>type</w:t>
      </w:r>
      <w:r w:rsidR="009037DA">
        <w:t xml:space="preserve"> </w:t>
      </w:r>
      <w:r>
        <w:t>in</w:t>
      </w:r>
      <w:r w:rsidR="009037DA">
        <w:t xml:space="preserve"> </w:t>
      </w:r>
      <w:r>
        <w:t>Iron</w:t>
      </w:r>
      <w:r w:rsidR="009037DA">
        <w:t xml:space="preserve"> </w:t>
      </w:r>
      <w:r>
        <w:t>Speed</w:t>
      </w:r>
      <w:r w:rsidR="009037DA">
        <w:t xml:space="preserve"> </w:t>
      </w:r>
      <w:r>
        <w:t>Designer.</w:t>
      </w:r>
      <w:r w:rsidR="009037DA">
        <w:t xml:space="preserve">  </w:t>
      </w:r>
      <w:r>
        <w:t>While</w:t>
      </w:r>
      <w:r w:rsidR="009037DA">
        <w:t xml:space="preserve"> </w:t>
      </w:r>
      <w:r>
        <w:t>no</w:t>
      </w:r>
      <w:r w:rsidR="009037DA">
        <w:t xml:space="preserve"> </w:t>
      </w:r>
      <w:r>
        <w:t>XML</w:t>
      </w:r>
      <w:r w:rsidR="009037DA">
        <w:t xml:space="preserve"> </w:t>
      </w:r>
      <w:r>
        <w:t>validation</w:t>
      </w:r>
      <w:r w:rsidR="009037DA">
        <w:t xml:space="preserve"> </w:t>
      </w:r>
      <w:r>
        <w:t>is</w:t>
      </w:r>
      <w:r w:rsidR="009037DA">
        <w:t xml:space="preserve"> </w:t>
      </w:r>
      <w:r>
        <w:t>done</w:t>
      </w:r>
      <w:r w:rsidR="009037DA">
        <w:t xml:space="preserve"> </w:t>
      </w:r>
      <w:r>
        <w:t>by</w:t>
      </w:r>
      <w:r w:rsidR="009037DA">
        <w:t xml:space="preserve"> </w:t>
      </w:r>
      <w:r>
        <w:t>the</w:t>
      </w:r>
      <w:r w:rsidR="009037DA">
        <w:t xml:space="preserve"> </w:t>
      </w:r>
      <w:r w:rsidR="005E6439">
        <w:t>application</w:t>
      </w:r>
      <w:r>
        <w:t>,</w:t>
      </w:r>
      <w:r w:rsidR="009037DA">
        <w:t xml:space="preserve"> </w:t>
      </w:r>
      <w:r>
        <w:t>you</w:t>
      </w:r>
      <w:r w:rsidR="009037DA">
        <w:t xml:space="preserve"> </w:t>
      </w:r>
      <w:r>
        <w:t>can</w:t>
      </w:r>
      <w:r w:rsidR="009037DA">
        <w:t xml:space="preserve"> </w:t>
      </w:r>
      <w:r>
        <w:t>enter</w:t>
      </w:r>
      <w:r w:rsidR="009037DA">
        <w:t xml:space="preserve"> </w:t>
      </w:r>
      <w:r>
        <w:t>XML</w:t>
      </w:r>
      <w:r w:rsidR="009037DA">
        <w:t xml:space="preserve"> </w:t>
      </w:r>
      <w:r>
        <w:t>in</w:t>
      </w:r>
      <w:r w:rsidR="009037DA">
        <w:t xml:space="preserve"> </w:t>
      </w:r>
      <w:r w:rsidR="00253CF3">
        <w:t>text box</w:t>
      </w:r>
      <w:r>
        <w:t>es</w:t>
      </w:r>
      <w:r w:rsidR="009037DA">
        <w:t xml:space="preserve"> </w:t>
      </w:r>
      <w:r>
        <w:t>and</w:t>
      </w:r>
      <w:r w:rsidR="009037DA">
        <w:t xml:space="preserve"> </w:t>
      </w:r>
      <w:r>
        <w:t>it</w:t>
      </w:r>
      <w:r w:rsidR="009037DA">
        <w:t xml:space="preserve"> </w:t>
      </w:r>
      <w:r>
        <w:t>is</w:t>
      </w:r>
      <w:r w:rsidR="009037DA">
        <w:t xml:space="preserve"> </w:t>
      </w:r>
      <w:r>
        <w:t>saved</w:t>
      </w:r>
      <w:r w:rsidR="009037DA">
        <w:t xml:space="preserve"> </w:t>
      </w:r>
      <w:r>
        <w:t>appropriately.</w:t>
      </w:r>
      <w:r w:rsidR="009037DA">
        <w:t xml:space="preserve">  </w:t>
      </w:r>
      <w:r>
        <w:t>You</w:t>
      </w:r>
      <w:r w:rsidR="009037DA">
        <w:t xml:space="preserve"> </w:t>
      </w:r>
      <w:r>
        <w:t>can,</w:t>
      </w:r>
      <w:r w:rsidR="009037DA">
        <w:t xml:space="preserve"> </w:t>
      </w:r>
      <w:r>
        <w:t>if</w:t>
      </w:r>
      <w:r w:rsidR="009037DA">
        <w:t xml:space="preserve"> </w:t>
      </w:r>
      <w:r>
        <w:t>you</w:t>
      </w:r>
      <w:r w:rsidR="009037DA">
        <w:t xml:space="preserve"> </w:t>
      </w:r>
      <w:r>
        <w:t>like,</w:t>
      </w:r>
      <w:r w:rsidR="009037DA">
        <w:t xml:space="preserve"> </w:t>
      </w:r>
      <w:r>
        <w:t>request</w:t>
      </w:r>
      <w:r w:rsidR="009037DA">
        <w:t xml:space="preserve"> </w:t>
      </w:r>
      <w:r>
        <w:t>XML</w:t>
      </w:r>
      <w:r w:rsidR="009037DA">
        <w:t xml:space="preserve"> </w:t>
      </w:r>
      <w:r>
        <w:t>validation</w:t>
      </w:r>
      <w:r w:rsidR="009037DA">
        <w:t xml:space="preserve"> </w:t>
      </w:r>
      <w:r>
        <w:t>in</w:t>
      </w:r>
      <w:r w:rsidR="009037DA">
        <w:t xml:space="preserve"> </w:t>
      </w:r>
      <w:r>
        <w:t>the</w:t>
      </w:r>
      <w:r w:rsidR="009037DA">
        <w:t xml:space="preserve"> </w:t>
      </w:r>
      <w:r>
        <w:t>database.</w:t>
      </w:r>
      <w:r w:rsidR="009037DA">
        <w:t xml:space="preserve">  </w:t>
      </w:r>
      <w:r>
        <w:t>If</w:t>
      </w:r>
      <w:r w:rsidR="009037DA">
        <w:t xml:space="preserve"> </w:t>
      </w:r>
      <w:r>
        <w:t>you</w:t>
      </w:r>
      <w:r w:rsidR="009037DA">
        <w:t xml:space="preserve"> </w:t>
      </w:r>
      <w:r>
        <w:t>do,</w:t>
      </w:r>
      <w:r w:rsidR="009037DA">
        <w:t xml:space="preserve"> </w:t>
      </w:r>
      <w:r>
        <w:t>you</w:t>
      </w:r>
      <w:r w:rsidR="009037DA">
        <w:t xml:space="preserve"> </w:t>
      </w:r>
      <w:r>
        <w:t>specify</w:t>
      </w:r>
      <w:r w:rsidR="009037DA">
        <w:t xml:space="preserve"> </w:t>
      </w:r>
      <w:r>
        <w:t>an</w:t>
      </w:r>
      <w:r w:rsidR="009037DA">
        <w:t xml:space="preserve"> </w:t>
      </w:r>
      <w:r>
        <w:t>XML</w:t>
      </w:r>
      <w:r w:rsidR="009037DA">
        <w:t xml:space="preserve"> </w:t>
      </w:r>
      <w:r>
        <w:t>schema</w:t>
      </w:r>
      <w:r w:rsidR="009037DA">
        <w:t xml:space="preserve"> </w:t>
      </w:r>
      <w:r>
        <w:t>and</w:t>
      </w:r>
      <w:r w:rsidR="009037DA">
        <w:t xml:space="preserve"> </w:t>
      </w:r>
      <w:r>
        <w:t>your</w:t>
      </w:r>
      <w:r w:rsidR="009037DA">
        <w:t xml:space="preserve"> </w:t>
      </w:r>
      <w:r>
        <w:t>XML</w:t>
      </w:r>
      <w:r w:rsidR="009037DA">
        <w:t xml:space="preserve"> </w:t>
      </w:r>
      <w:r>
        <w:t>will</w:t>
      </w:r>
      <w:r w:rsidR="009037DA">
        <w:t xml:space="preserve"> </w:t>
      </w:r>
      <w:r>
        <w:t>be</w:t>
      </w:r>
      <w:r w:rsidR="009037DA">
        <w:t xml:space="preserve"> </w:t>
      </w:r>
      <w:r>
        <w:t>validated</w:t>
      </w:r>
      <w:r w:rsidR="009037DA">
        <w:t xml:space="preserve"> </w:t>
      </w:r>
      <w:r>
        <w:t>against</w:t>
      </w:r>
      <w:r w:rsidR="009037DA">
        <w:t xml:space="preserve"> </w:t>
      </w:r>
      <w:r>
        <w:t>that</w:t>
      </w:r>
      <w:r w:rsidR="009037DA">
        <w:t xml:space="preserve"> </w:t>
      </w:r>
      <w:r>
        <w:t>schema</w:t>
      </w:r>
      <w:r w:rsidR="009037DA">
        <w:t xml:space="preserve"> </w:t>
      </w:r>
      <w:r>
        <w:t>by</w:t>
      </w:r>
      <w:r w:rsidR="009037DA">
        <w:t xml:space="preserve"> </w:t>
      </w:r>
      <w:r>
        <w:t>your</w:t>
      </w:r>
      <w:r w:rsidR="009037DA">
        <w:t xml:space="preserve"> </w:t>
      </w:r>
      <w:r>
        <w:t>database,</w:t>
      </w:r>
      <w:r w:rsidR="009037DA">
        <w:t xml:space="preserve"> </w:t>
      </w:r>
      <w:r>
        <w:t>and</w:t>
      </w:r>
      <w:r w:rsidR="009037DA">
        <w:t xml:space="preserve"> </w:t>
      </w:r>
      <w:r>
        <w:t>an</w:t>
      </w:r>
      <w:r w:rsidR="009037DA">
        <w:t xml:space="preserve"> </w:t>
      </w:r>
      <w:r>
        <w:t>error</w:t>
      </w:r>
      <w:r w:rsidR="009037DA">
        <w:t xml:space="preserve"> </w:t>
      </w:r>
      <w:r>
        <w:t>message</w:t>
      </w:r>
      <w:r w:rsidR="009037DA">
        <w:t xml:space="preserve"> </w:t>
      </w:r>
      <w:r>
        <w:t>is</w:t>
      </w:r>
      <w:r w:rsidR="009037DA">
        <w:t xml:space="preserve"> </w:t>
      </w:r>
      <w:r>
        <w:t>reported</w:t>
      </w:r>
      <w:r w:rsidR="009037DA">
        <w:t xml:space="preserve"> </w:t>
      </w:r>
      <w:r>
        <w:t>if</w:t>
      </w:r>
      <w:r w:rsidR="009037DA">
        <w:t xml:space="preserve"> </w:t>
      </w:r>
      <w:r>
        <w:t>your</w:t>
      </w:r>
      <w:r w:rsidR="009037DA">
        <w:t xml:space="preserve"> </w:t>
      </w:r>
      <w:r>
        <w:t>XML</w:t>
      </w:r>
      <w:r w:rsidR="009037DA">
        <w:t xml:space="preserve"> </w:t>
      </w:r>
      <w:r>
        <w:t>does</w:t>
      </w:r>
      <w:r w:rsidR="009037DA">
        <w:t xml:space="preserve"> </w:t>
      </w:r>
      <w:r>
        <w:t>not</w:t>
      </w:r>
      <w:r w:rsidR="009037DA">
        <w:t xml:space="preserve"> </w:t>
      </w:r>
      <w:r>
        <w:t>map</w:t>
      </w:r>
      <w:r w:rsidR="009037DA">
        <w:t xml:space="preserve"> </w:t>
      </w:r>
      <w:r>
        <w:t>properly.</w:t>
      </w:r>
    </w:p>
    <w:p w:rsidR="00045997" w:rsidRDefault="00045997" w:rsidP="00045997">
      <w:pPr>
        <w:pStyle w:val="Heading5"/>
      </w:pPr>
      <w:r>
        <w:t>Unicode</w:t>
      </w:r>
      <w:r w:rsidR="009037DA">
        <w:t xml:space="preserve"> </w:t>
      </w:r>
      <w:r>
        <w:t>(UTF-8)</w:t>
      </w:r>
      <w:r w:rsidR="009037DA">
        <w:t xml:space="preserve"> </w:t>
      </w:r>
      <w:r>
        <w:t>Text</w:t>
      </w:r>
      <w:r w:rsidR="009037DA">
        <w:t xml:space="preserve"> </w:t>
      </w:r>
      <w:r>
        <w:t>Storage</w:t>
      </w:r>
      <w:r w:rsidR="009037DA">
        <w:t xml:space="preserve"> </w:t>
      </w:r>
      <w:r>
        <w:t>in</w:t>
      </w:r>
      <w:r w:rsidR="009037DA">
        <w:t xml:space="preserve"> </w:t>
      </w:r>
      <w:r>
        <w:t>Microsoft</w:t>
      </w:r>
      <w:r w:rsidR="009037DA">
        <w:t xml:space="preserve"> </w:t>
      </w:r>
      <w:r>
        <w:t>SQL</w:t>
      </w:r>
      <w:r w:rsidR="009037DA">
        <w:t xml:space="preserve"> </w:t>
      </w:r>
      <w:r>
        <w:t>Server</w:t>
      </w:r>
    </w:p>
    <w:p w:rsidR="00F94A59" w:rsidRPr="00F94A59" w:rsidRDefault="00F94A59" w:rsidP="00F94A59">
      <w:r>
        <w:t>In</w:t>
      </w:r>
      <w:r w:rsidR="009037DA">
        <w:t xml:space="preserve"> </w:t>
      </w:r>
      <w:r>
        <w:t>Microsoft</w:t>
      </w:r>
      <w:r w:rsidR="009037DA">
        <w:t xml:space="preserve"> </w:t>
      </w:r>
      <w:r>
        <w:t>SQL</w:t>
      </w:r>
      <w:r w:rsidR="009037DA">
        <w:t xml:space="preserve"> </w:t>
      </w:r>
      <w:r>
        <w:t>Server,</w:t>
      </w:r>
      <w:r w:rsidR="009037DA">
        <w:t xml:space="preserve"> </w:t>
      </w:r>
      <w:r>
        <w:t>these</w:t>
      </w:r>
      <w:r w:rsidR="009037DA">
        <w:t xml:space="preserve"> </w:t>
      </w:r>
      <w:r>
        <w:t>data</w:t>
      </w:r>
      <w:r w:rsidR="009037DA">
        <w:t xml:space="preserve"> </w:t>
      </w:r>
      <w:r>
        <w:t>types</w:t>
      </w:r>
      <w:r w:rsidR="009037DA">
        <w:t xml:space="preserve"> </w:t>
      </w:r>
      <w:r>
        <w:t>support</w:t>
      </w:r>
      <w:r w:rsidR="009037DA">
        <w:t xml:space="preserve"> </w:t>
      </w:r>
      <w:r>
        <w:t>Unicode</w:t>
      </w:r>
      <w:r w:rsidR="009037DA">
        <w:t xml:space="preserve"> </w:t>
      </w:r>
      <w:r>
        <w:t>data</w:t>
      </w:r>
      <w:r w:rsidR="009037DA">
        <w:t xml:space="preserve"> </w:t>
      </w:r>
      <w:r>
        <w:t>storage:</w:t>
      </w:r>
    </w:p>
    <w:p w:rsidR="00F94A59" w:rsidRDefault="00F94A59" w:rsidP="00475C7A">
      <w:pPr>
        <w:numPr>
          <w:ilvl w:val="0"/>
          <w:numId w:val="28"/>
        </w:numPr>
      </w:pPr>
      <w:proofErr w:type="spellStart"/>
      <w:r>
        <w:t>nchar</w:t>
      </w:r>
      <w:proofErr w:type="spellEnd"/>
    </w:p>
    <w:p w:rsidR="00F94A59" w:rsidRDefault="00F94A59" w:rsidP="00475C7A">
      <w:pPr>
        <w:numPr>
          <w:ilvl w:val="0"/>
          <w:numId w:val="28"/>
        </w:numPr>
      </w:pPr>
      <w:proofErr w:type="spellStart"/>
      <w:r>
        <w:t>ntext</w:t>
      </w:r>
      <w:proofErr w:type="spellEnd"/>
    </w:p>
    <w:p w:rsidR="00F94A59" w:rsidRDefault="00F94A59" w:rsidP="00475C7A">
      <w:pPr>
        <w:numPr>
          <w:ilvl w:val="0"/>
          <w:numId w:val="28"/>
        </w:numPr>
      </w:pPr>
      <w:proofErr w:type="spellStart"/>
      <w:r>
        <w:t>nvarchar</w:t>
      </w:r>
      <w:proofErr w:type="spellEnd"/>
    </w:p>
    <w:p w:rsidR="00F94A59" w:rsidRDefault="00F94A59" w:rsidP="00F94A59">
      <w:r>
        <w:t>Note:</w:t>
      </w:r>
      <w:r w:rsidR="009037DA">
        <w:t xml:space="preserve"> </w:t>
      </w:r>
      <w:r>
        <w:t>The</w:t>
      </w:r>
      <w:r w:rsidR="009037DA">
        <w:t xml:space="preserve"> </w:t>
      </w:r>
      <w:r>
        <w:t>‘N’</w:t>
      </w:r>
      <w:r w:rsidR="009037DA">
        <w:t xml:space="preserve"> </w:t>
      </w:r>
      <w:r>
        <w:t>prefix</w:t>
      </w:r>
      <w:r w:rsidR="009037DA">
        <w:t xml:space="preserve"> </w:t>
      </w:r>
      <w:r>
        <w:t>for</w:t>
      </w:r>
      <w:r w:rsidR="009037DA">
        <w:t xml:space="preserve"> </w:t>
      </w:r>
      <w:r>
        <w:t>these</w:t>
      </w:r>
      <w:r w:rsidR="009037DA">
        <w:t xml:space="preserve"> </w:t>
      </w:r>
      <w:r>
        <w:t>data</w:t>
      </w:r>
      <w:r w:rsidR="009037DA">
        <w:t xml:space="preserve"> </w:t>
      </w:r>
      <w:r>
        <w:t>types</w:t>
      </w:r>
      <w:r w:rsidR="009037DA">
        <w:t xml:space="preserve"> </w:t>
      </w:r>
      <w:r>
        <w:t>is</w:t>
      </w:r>
      <w:r w:rsidR="009037DA">
        <w:t xml:space="preserve"> </w:t>
      </w:r>
      <w:r>
        <w:t>the</w:t>
      </w:r>
      <w:r w:rsidR="009037DA">
        <w:t xml:space="preserve"> </w:t>
      </w:r>
      <w:r>
        <w:t>SQL-92</w:t>
      </w:r>
      <w:r w:rsidR="009037DA">
        <w:t xml:space="preserve"> </w:t>
      </w:r>
      <w:r>
        <w:t>standard</w:t>
      </w:r>
      <w:r w:rsidR="009037DA">
        <w:t xml:space="preserve"> </w:t>
      </w:r>
      <w:r>
        <w:t>for</w:t>
      </w:r>
      <w:r w:rsidR="009037DA">
        <w:t xml:space="preserve"> </w:t>
      </w:r>
      <w:r>
        <w:t>National</w:t>
      </w:r>
      <w:r w:rsidR="009037DA">
        <w:t xml:space="preserve"> </w:t>
      </w:r>
      <w:r>
        <w:t>(Unicode)</w:t>
      </w:r>
      <w:r w:rsidR="009037DA">
        <w:t xml:space="preserve"> </w:t>
      </w:r>
      <w:r>
        <w:t>data</w:t>
      </w:r>
      <w:r w:rsidR="009037DA">
        <w:t xml:space="preserve"> </w:t>
      </w:r>
      <w:r>
        <w:t>types.</w:t>
      </w:r>
      <w:r w:rsidR="009037DA">
        <w:t xml:space="preserve">  </w:t>
      </w:r>
      <w:r>
        <w:t>Unicode</w:t>
      </w:r>
      <w:r w:rsidR="009037DA">
        <w:t xml:space="preserve"> </w:t>
      </w:r>
      <w:r>
        <w:t>string</w:t>
      </w:r>
      <w:r w:rsidR="009037DA">
        <w:t xml:space="preserve"> </w:t>
      </w:r>
      <w:r>
        <w:t>constants</w:t>
      </w:r>
      <w:r w:rsidR="009037DA">
        <w:t xml:space="preserve"> </w:t>
      </w:r>
      <w:r>
        <w:t>that</w:t>
      </w:r>
      <w:r w:rsidR="009037DA">
        <w:t xml:space="preserve"> </w:t>
      </w:r>
      <w:r>
        <w:t>appear</w:t>
      </w:r>
      <w:r w:rsidR="009037DA">
        <w:t xml:space="preserve"> </w:t>
      </w:r>
      <w:r>
        <w:t>in</w:t>
      </w:r>
      <w:r w:rsidR="009037DA">
        <w:t xml:space="preserve"> </w:t>
      </w:r>
      <w:r>
        <w:t>code</w:t>
      </w:r>
      <w:r w:rsidR="009037DA">
        <w:t xml:space="preserve"> </w:t>
      </w:r>
      <w:r>
        <w:t>executed</w:t>
      </w:r>
      <w:r w:rsidR="009037DA">
        <w:t xml:space="preserve"> </w:t>
      </w:r>
      <w:r>
        <w:t>on</w:t>
      </w:r>
      <w:r w:rsidR="009037DA">
        <w:t xml:space="preserve"> </w:t>
      </w:r>
      <w:r>
        <w:t>the</w:t>
      </w:r>
      <w:r w:rsidR="009037DA">
        <w:t xml:space="preserve"> </w:t>
      </w:r>
      <w:r>
        <w:t>server,</w:t>
      </w:r>
      <w:r w:rsidR="009037DA">
        <w:t xml:space="preserve"> </w:t>
      </w:r>
      <w:r>
        <w:t>such</w:t>
      </w:r>
      <w:r w:rsidR="009037DA">
        <w:t xml:space="preserve"> </w:t>
      </w:r>
      <w:r>
        <w:t>as</w:t>
      </w:r>
      <w:r w:rsidR="009037DA">
        <w:t xml:space="preserve"> </w:t>
      </w:r>
      <w:r>
        <w:t>in</w:t>
      </w:r>
      <w:r w:rsidR="009037DA">
        <w:t xml:space="preserve"> </w:t>
      </w:r>
      <w:r>
        <w:t>stored</w:t>
      </w:r>
      <w:r w:rsidR="009037DA">
        <w:t xml:space="preserve"> </w:t>
      </w:r>
      <w:r>
        <w:t>procedures</w:t>
      </w:r>
      <w:r w:rsidR="009037DA">
        <w:t xml:space="preserve"> </w:t>
      </w:r>
      <w:r>
        <w:t>and</w:t>
      </w:r>
      <w:r w:rsidR="009037DA">
        <w:t xml:space="preserve"> </w:t>
      </w:r>
      <w:r>
        <w:t>triggers,</w:t>
      </w:r>
      <w:r w:rsidR="009037DA">
        <w:t xml:space="preserve"> </w:t>
      </w:r>
      <w:r>
        <w:t>must</w:t>
      </w:r>
      <w:r w:rsidR="009037DA">
        <w:t xml:space="preserve"> </w:t>
      </w:r>
      <w:r>
        <w:t>be</w:t>
      </w:r>
      <w:r w:rsidR="009037DA">
        <w:t xml:space="preserve"> </w:t>
      </w:r>
      <w:r>
        <w:t>preceded</w:t>
      </w:r>
      <w:r w:rsidR="009037DA">
        <w:t xml:space="preserve"> </w:t>
      </w:r>
      <w:r>
        <w:t>by</w:t>
      </w:r>
      <w:r w:rsidR="009037DA">
        <w:t xml:space="preserve"> </w:t>
      </w:r>
      <w:r>
        <w:t>the</w:t>
      </w:r>
      <w:r w:rsidR="009037DA">
        <w:t xml:space="preserve"> </w:t>
      </w:r>
      <w:r>
        <w:t>capital</w:t>
      </w:r>
      <w:r w:rsidR="009037DA">
        <w:t xml:space="preserve"> </w:t>
      </w:r>
      <w:r>
        <w:t>letter</w:t>
      </w:r>
      <w:r w:rsidR="009037DA">
        <w:t xml:space="preserve"> </w:t>
      </w:r>
      <w:r>
        <w:t>‘N’.</w:t>
      </w:r>
      <w:r w:rsidR="009037DA">
        <w:t xml:space="preserve">  </w:t>
      </w:r>
      <w:r>
        <w:t>Without</w:t>
      </w:r>
      <w:r w:rsidR="009037DA">
        <w:t xml:space="preserve"> </w:t>
      </w:r>
      <w:r>
        <w:t>the</w:t>
      </w:r>
      <w:r w:rsidR="009037DA">
        <w:t xml:space="preserve"> </w:t>
      </w:r>
      <w:r>
        <w:t>‘N’</w:t>
      </w:r>
      <w:r w:rsidR="009037DA">
        <w:t xml:space="preserve"> </w:t>
      </w:r>
      <w:r>
        <w:t>prefix,</w:t>
      </w:r>
      <w:r w:rsidR="009037DA">
        <w:t xml:space="preserve"> </w:t>
      </w:r>
      <w:r>
        <w:t>the</w:t>
      </w:r>
      <w:r w:rsidR="009037DA">
        <w:t xml:space="preserve"> </w:t>
      </w:r>
      <w:r>
        <w:t>string</w:t>
      </w:r>
      <w:r w:rsidR="009037DA">
        <w:t xml:space="preserve"> </w:t>
      </w:r>
      <w:r>
        <w:t>is</w:t>
      </w:r>
      <w:r w:rsidR="009037DA">
        <w:t xml:space="preserve"> </w:t>
      </w:r>
      <w:r>
        <w:t>converted</w:t>
      </w:r>
      <w:r w:rsidR="009037DA">
        <w:t xml:space="preserve"> </w:t>
      </w:r>
      <w:r>
        <w:t>to</w:t>
      </w:r>
      <w:r w:rsidR="009037DA">
        <w:t xml:space="preserve"> </w:t>
      </w:r>
      <w:r>
        <w:t>the</w:t>
      </w:r>
      <w:r w:rsidR="009037DA">
        <w:t xml:space="preserve"> </w:t>
      </w:r>
      <w:r>
        <w:t>default</w:t>
      </w:r>
      <w:r w:rsidR="009037DA">
        <w:t xml:space="preserve"> </w:t>
      </w:r>
      <w:r>
        <w:t>code</w:t>
      </w:r>
      <w:r w:rsidR="009037DA">
        <w:t xml:space="preserve"> </w:t>
      </w:r>
      <w:r>
        <w:t>page</w:t>
      </w:r>
      <w:r w:rsidR="009037DA">
        <w:t xml:space="preserve"> </w:t>
      </w:r>
      <w:r>
        <w:t>of</w:t>
      </w:r>
      <w:r w:rsidR="009037DA">
        <w:t xml:space="preserve"> </w:t>
      </w:r>
      <w:r>
        <w:t>the</w:t>
      </w:r>
      <w:r w:rsidR="009037DA">
        <w:t xml:space="preserve"> </w:t>
      </w:r>
      <w:r>
        <w:t>database,</w:t>
      </w:r>
      <w:r w:rsidR="009037DA">
        <w:t xml:space="preserve"> </w:t>
      </w:r>
      <w:r>
        <w:t>which</w:t>
      </w:r>
      <w:r w:rsidR="009037DA">
        <w:t xml:space="preserve"> </w:t>
      </w:r>
      <w:r>
        <w:t>may</w:t>
      </w:r>
      <w:r w:rsidR="009037DA">
        <w:t xml:space="preserve"> </w:t>
      </w:r>
      <w:r>
        <w:t>not</w:t>
      </w:r>
      <w:r w:rsidR="009037DA">
        <w:t xml:space="preserve"> </w:t>
      </w:r>
      <w:r>
        <w:t>recognize</w:t>
      </w:r>
      <w:r w:rsidR="009037DA">
        <w:t xml:space="preserve"> </w:t>
      </w:r>
      <w:r>
        <w:t>certain</w:t>
      </w:r>
      <w:r w:rsidR="009037DA">
        <w:t xml:space="preserve"> </w:t>
      </w:r>
      <w:r>
        <w:t>characters.</w:t>
      </w:r>
    </w:p>
    <w:p w:rsidR="009D4CCD" w:rsidRPr="009D4CCD" w:rsidRDefault="009D4CCD" w:rsidP="009D4CCD">
      <w:pPr>
        <w:pStyle w:val="Heading5"/>
      </w:pPr>
      <w:r w:rsidRPr="009D4CCD">
        <w:t>Geometry and Geography Data Type Support in Microsoft SQL Server</w:t>
      </w:r>
    </w:p>
    <w:p w:rsidR="009D4CCD" w:rsidRPr="009D4CCD" w:rsidRDefault="009D4CCD" w:rsidP="009D4CCD">
      <w:bookmarkStart w:id="562" w:name="The_XML_data_type_is"/>
      <w:bookmarkEnd w:id="562"/>
      <w:r w:rsidRPr="009D4CCD">
        <w:t>The geometry and geography data types of SQL Server 2008 are mapped to the Very Large String da</w:t>
      </w:r>
      <w:r>
        <w:t xml:space="preserve">ta type in Iron Speed Designer. </w:t>
      </w:r>
      <w:r w:rsidRPr="009D4CCD">
        <w:t xml:space="preserve"> While no validation is done by the </w:t>
      </w:r>
      <w:r w:rsidR="005E6439">
        <w:t>application</w:t>
      </w:r>
      <w:r w:rsidRPr="009D4CCD">
        <w:t xml:space="preserve"> for these data types, you can enter tagged text in </w:t>
      </w:r>
      <w:r w:rsidR="00253CF3">
        <w:t>text box</w:t>
      </w:r>
      <w:r w:rsidRPr="009D4CCD">
        <w:t>es and it is validated by the database when saved.</w:t>
      </w:r>
    </w:p>
    <w:p w:rsidR="009D4CCD" w:rsidRPr="009D4CCD" w:rsidRDefault="009D4CCD" w:rsidP="009D4CCD">
      <w:r w:rsidRPr="009D4CCD">
        <w:t>Tagged text must conform to the Open Geospatial Consortium (OGC) Well-Known Text (WKT) representation.</w:t>
      </w:r>
    </w:p>
    <w:p w:rsidR="009D4CCD" w:rsidRPr="009D4CCD" w:rsidRDefault="009D4CCD" w:rsidP="009D4CCD">
      <w:r w:rsidRPr="009D4CCD">
        <w:t>Valid WKT Tags:</w:t>
      </w:r>
    </w:p>
    <w:p w:rsidR="009D4CCD" w:rsidRPr="009D4CCD" w:rsidRDefault="009D4CCD" w:rsidP="009D4CCD">
      <w:r w:rsidRPr="009D4CCD">
        <w:t>POINT</w:t>
      </w:r>
    </w:p>
    <w:p w:rsidR="009D4CCD" w:rsidRPr="009D4CCD" w:rsidRDefault="009D4CCD" w:rsidP="009D4CCD">
      <w:r w:rsidRPr="009D4CCD">
        <w:t>LINESTRING</w:t>
      </w:r>
    </w:p>
    <w:p w:rsidR="009D4CCD" w:rsidRPr="009D4CCD" w:rsidRDefault="009D4CCD" w:rsidP="009D4CCD">
      <w:r w:rsidRPr="009D4CCD">
        <w:t>POLYGON</w:t>
      </w:r>
    </w:p>
    <w:p w:rsidR="009D4CCD" w:rsidRPr="009D4CCD" w:rsidRDefault="009D4CCD" w:rsidP="009D4CCD">
      <w:r w:rsidRPr="009D4CCD">
        <w:t>MULTIPOINT</w:t>
      </w:r>
    </w:p>
    <w:p w:rsidR="009D4CCD" w:rsidRPr="009D4CCD" w:rsidRDefault="009D4CCD" w:rsidP="009D4CCD">
      <w:r w:rsidRPr="009D4CCD">
        <w:t>MULTILINESTRING</w:t>
      </w:r>
    </w:p>
    <w:p w:rsidR="009D4CCD" w:rsidRPr="009D4CCD" w:rsidRDefault="009D4CCD" w:rsidP="009D4CCD">
      <w:r w:rsidRPr="009D4CCD">
        <w:t>MULTIPOLYGON</w:t>
      </w:r>
    </w:p>
    <w:p w:rsidR="009D4CCD" w:rsidRPr="009D4CCD" w:rsidRDefault="009D4CCD" w:rsidP="009D4CCD">
      <w:r w:rsidRPr="009D4CCD">
        <w:t>GEOMETRYCOLLECTION</w:t>
      </w:r>
    </w:p>
    <w:p w:rsidR="009D4CCD" w:rsidRPr="009D4CCD" w:rsidRDefault="009D4CCD" w:rsidP="009D4CCD"/>
    <w:p w:rsidR="009D4CCD" w:rsidRPr="009D4CCD" w:rsidRDefault="009D4CCD" w:rsidP="009D4CCD">
      <w:r w:rsidRPr="009D4CCD">
        <w:t>Geometry Examples:</w:t>
      </w:r>
    </w:p>
    <w:p w:rsidR="009D4CCD" w:rsidRPr="009D4CCD" w:rsidRDefault="009D4CCD" w:rsidP="009D4CCD">
      <w:r w:rsidRPr="009D4CCD">
        <w:t>POINT (100 100)</w:t>
      </w:r>
    </w:p>
    <w:p w:rsidR="009D4CCD" w:rsidRPr="009D4CCD" w:rsidRDefault="009D4CCD" w:rsidP="009D4CCD">
      <w:r w:rsidRPr="009D4CCD">
        <w:t>LINESTRING (100 100, 200 200)</w:t>
      </w:r>
    </w:p>
    <w:p w:rsidR="009D4CCD" w:rsidRPr="009D4CCD" w:rsidRDefault="009D4CCD" w:rsidP="009D4CCD">
      <w:r w:rsidRPr="009D4CCD">
        <w:t>POLYGON ((0 0, 0 2, 2 2, 2 0, 0 0))</w:t>
      </w:r>
    </w:p>
    <w:p w:rsidR="009D4CCD" w:rsidRPr="009D4CCD" w:rsidRDefault="009D4CCD" w:rsidP="009D4CCD">
      <w:r w:rsidRPr="009D4CCD">
        <w:t xml:space="preserve">MULTIPOINT ((100 100), (200 200)) </w:t>
      </w:r>
    </w:p>
    <w:p w:rsidR="009D4CCD" w:rsidRPr="009D4CCD" w:rsidRDefault="009D4CCD" w:rsidP="009D4CCD">
      <w:r w:rsidRPr="009D4CCD">
        <w:t>MULTILINESTRING ((100 100, 200 200), (3 4, 7 8, 10 10))</w:t>
      </w:r>
    </w:p>
    <w:p w:rsidR="009D4CCD" w:rsidRPr="009D4CCD" w:rsidRDefault="009D4CCD" w:rsidP="009D4CCD">
      <w:r w:rsidRPr="009D4CCD">
        <w:t>MULTIPOLYGON (((5 5, 10 5, 10 10, 5 5)), ((10 10, 100 10, 200 200, 30 30, 10 10)))</w:t>
      </w:r>
    </w:p>
    <w:p w:rsidR="009D4CCD" w:rsidRPr="009D4CCD" w:rsidRDefault="009D4CCD" w:rsidP="009D4CCD">
      <w:r w:rsidRPr="009D4CCD">
        <w:t xml:space="preserve">GEOMETRYCOLLECTION </w:t>
      </w:r>
      <w:proofErr w:type="gramStart"/>
      <w:r w:rsidRPr="009D4CCD">
        <w:t>( POLYGON</w:t>
      </w:r>
      <w:proofErr w:type="gramEnd"/>
      <w:r w:rsidRPr="009D4CCD">
        <w:t>((5 5, 10 5, 10 10, 5 5)), POINT(10 10) )</w:t>
      </w:r>
    </w:p>
    <w:p w:rsidR="009D4CCD" w:rsidRPr="009D4CCD" w:rsidRDefault="009D4CCD" w:rsidP="009D4CCD"/>
    <w:p w:rsidR="009D4CCD" w:rsidRPr="009D4CCD" w:rsidRDefault="009D4CCD" w:rsidP="009D4CCD">
      <w:r w:rsidRPr="009D4CCD">
        <w:t>Geography Examples:</w:t>
      </w:r>
    </w:p>
    <w:p w:rsidR="009D4CCD" w:rsidRPr="009D4CCD" w:rsidRDefault="009D4CCD" w:rsidP="009D4CCD">
      <w:r w:rsidRPr="009D4CCD">
        <w:t>POINT (-122.349 47.651)</w:t>
      </w:r>
    </w:p>
    <w:p w:rsidR="009D4CCD" w:rsidRPr="009D4CCD" w:rsidRDefault="009D4CCD" w:rsidP="009D4CCD">
      <w:r w:rsidRPr="009D4CCD">
        <w:t>LINESTRING (-122.36 47.656, -122.343 47.656)</w:t>
      </w:r>
    </w:p>
    <w:p w:rsidR="009D4CCD" w:rsidRPr="009D4CCD" w:rsidRDefault="009D4CCD" w:rsidP="009D4CCD">
      <w:r w:rsidRPr="009D4CCD">
        <w:t>POLYGON ((-122.358 47.653, -122.348 47.649, -122.348 47.658, -122.358 47.658, -122.358 47.653))</w:t>
      </w:r>
    </w:p>
    <w:p w:rsidR="009D4CCD" w:rsidRPr="009D4CCD" w:rsidRDefault="009D4CCD" w:rsidP="009D4CCD">
      <w:r w:rsidRPr="009D4CCD">
        <w:t>MULTIPOINT ((-122.36 47.656), (-122.343 47.656))</w:t>
      </w:r>
    </w:p>
    <w:p w:rsidR="009D4CCD" w:rsidRPr="009D4CCD" w:rsidRDefault="009D4CCD" w:rsidP="009D4CCD">
      <w:r w:rsidRPr="009D4CCD">
        <w:t>MULTILINESTRING ((-122.358 47.653, -122.348 47.649, -122.348 47.658, -122.358 47.658, -122.358 47.653), (-122.357 47.654, -122.357 47.657, -122.349 47.657, -122.349 47.65, -122.357 47.654))</w:t>
      </w:r>
    </w:p>
    <w:p w:rsidR="009D4CCD" w:rsidRPr="009D4CCD" w:rsidRDefault="009D4CCD" w:rsidP="009D4CCD">
      <w:r w:rsidRPr="009D4CCD">
        <w:t xml:space="preserve">MULTIPOLYGON (((-122.358 47.653, -122.348 47.649, -122.358 47.658, -122.358 47.653)), ((-122.341 47.656, -122.341 47.661, -122.351 47.661, -122.341 47.656))) </w:t>
      </w:r>
    </w:p>
    <w:p w:rsidR="009D4CCD" w:rsidRDefault="009D4CCD" w:rsidP="009D4CCD">
      <w:r w:rsidRPr="009D4CCD">
        <w:t>GEOMETRYCOLLECTION (POINT (-122.349 47.651), LINESTRING (-122.36 47.656, -122.343 47.656))</w:t>
      </w:r>
    </w:p>
    <w:p w:rsidR="00CB3F70" w:rsidRDefault="00CB3F70" w:rsidP="009D4CCD"/>
    <w:p w:rsidR="00CB3F70" w:rsidRPr="00CB3F70" w:rsidRDefault="00CB3F70" w:rsidP="00CB3F70">
      <w:r w:rsidRPr="00CB3F70">
        <w:t>When creating applications that use the spatial data types</w:t>
      </w:r>
      <w:r>
        <w:t>,</w:t>
      </w:r>
      <w:r w:rsidRPr="00CB3F70">
        <w:t xml:space="preserve"> the client machine must </w:t>
      </w:r>
      <w:r>
        <w:t>install</w:t>
      </w:r>
      <w:r w:rsidRPr="00CB3F70">
        <w:t xml:space="preserve"> some additional assemblies that are not included in the base .NET framework.</w:t>
      </w:r>
      <w:r>
        <w:t xml:space="preserve"> </w:t>
      </w:r>
      <w:r w:rsidRPr="00CB3F70">
        <w:t xml:space="preserve"> If not, errors may be raised about a missing </w:t>
      </w:r>
      <w:r>
        <w:t>the</w:t>
      </w:r>
      <w:r w:rsidRPr="00CB3F70">
        <w:t xml:space="preserve"> </w:t>
      </w:r>
      <w:proofErr w:type="spellStart"/>
      <w:r>
        <w:t>Microsoft.SqlServer.Types</w:t>
      </w:r>
      <w:proofErr w:type="spellEnd"/>
      <w:r w:rsidRPr="00CB3F70">
        <w:t xml:space="preserve"> compo</w:t>
      </w:r>
      <w:r>
        <w:t xml:space="preserve">nent. </w:t>
      </w:r>
      <w:r w:rsidRPr="00CB3F70">
        <w:t xml:space="preserve"> If </w:t>
      </w:r>
      <w:r>
        <w:t xml:space="preserve">Microsoft </w:t>
      </w:r>
      <w:r w:rsidRPr="00CB3F70">
        <w:t xml:space="preserve">SQL Server 2008 is not already installed on the client machine, make sure the following </w:t>
      </w:r>
      <w:r>
        <w:t>are</w:t>
      </w:r>
      <w:r w:rsidRPr="00CB3F70">
        <w:t xml:space="preserve"> installed:</w:t>
      </w:r>
    </w:p>
    <w:p w:rsidR="00CB3F70" w:rsidRPr="00CB3F70" w:rsidRDefault="00CB3F70" w:rsidP="00475C7A">
      <w:pPr>
        <w:numPr>
          <w:ilvl w:val="0"/>
          <w:numId w:val="35"/>
        </w:numPr>
      </w:pPr>
      <w:r>
        <w:t>SQLSysClrTypes.msi</w:t>
      </w:r>
      <w:r>
        <w:br/>
        <w:t xml:space="preserve">See </w:t>
      </w:r>
      <w:r w:rsidRPr="00CB3F70">
        <w:t>http://www.microsoft.com/downloads/details.aspx?FamilyId=C6C3E9EF-BA29-4A43-8D69-A2BED18FE73C&amp;displaylang=en for download instructions</w:t>
      </w:r>
      <w:r>
        <w:t>.</w:t>
      </w:r>
    </w:p>
    <w:p w:rsidR="00CB3F70" w:rsidRPr="00CB3F70" w:rsidRDefault="00CB3F70" w:rsidP="00475C7A">
      <w:pPr>
        <w:numPr>
          <w:ilvl w:val="0"/>
          <w:numId w:val="35"/>
        </w:numPr>
      </w:pPr>
      <w:r w:rsidRPr="00CB3F70">
        <w:t>CRT (C Run-Time Library</w:t>
      </w:r>
      <w:proofErr w:type="gramStart"/>
      <w:r w:rsidRPr="00CB3F70">
        <w:t>)</w:t>
      </w:r>
      <w:proofErr w:type="gramEnd"/>
      <w:r>
        <w:br/>
        <w:t>S</w:t>
      </w:r>
      <w:r w:rsidRPr="00CB3F70">
        <w:t>e</w:t>
      </w:r>
      <w:r>
        <w:t>e</w:t>
      </w:r>
      <w:r w:rsidRPr="00CB3F70">
        <w:t xml:space="preserve"> http://support.microsoft.com/kb/955850 for instructions</w:t>
      </w:r>
      <w:r>
        <w:t>.</w:t>
      </w:r>
    </w:p>
    <w:p w:rsidR="002774AB" w:rsidRDefault="002774AB" w:rsidP="002774AB">
      <w:pPr>
        <w:pStyle w:val="Heading3"/>
      </w:pPr>
      <w:bookmarkStart w:id="563" w:name="_Toc38781225"/>
      <w:bookmarkStart w:id="564" w:name="_Toc46318226"/>
      <w:bookmarkStart w:id="565" w:name="_Toc46552594"/>
      <w:bookmarkStart w:id="566" w:name="_Toc48382339"/>
      <w:bookmarkStart w:id="567" w:name="_Ref48388309"/>
      <w:bookmarkStart w:id="568" w:name="_Toc49837533"/>
      <w:bookmarkStart w:id="569" w:name="_Toc52951728"/>
      <w:bookmarkStart w:id="570" w:name="_Ref69817203"/>
      <w:bookmarkStart w:id="571" w:name="_Toc74465819"/>
      <w:bookmarkStart w:id="572" w:name="_Toc74555052"/>
      <w:bookmarkStart w:id="573" w:name="_Toc84157719"/>
      <w:bookmarkStart w:id="574" w:name="_Ref84401247"/>
      <w:bookmarkStart w:id="575" w:name="_Toc105587054"/>
      <w:bookmarkStart w:id="576" w:name="_Toc414885769"/>
      <w:r>
        <w:t>User-Defined</w:t>
      </w:r>
      <w:r w:rsidR="009037DA">
        <w:t xml:space="preserve"> </w:t>
      </w:r>
      <w:r>
        <w:t>Database</w:t>
      </w:r>
      <w:r w:rsidR="009037DA">
        <w:t xml:space="preserve"> </w:t>
      </w:r>
      <w:r>
        <w:t>Field</w:t>
      </w:r>
      <w:r w:rsidR="009037DA">
        <w:t xml:space="preserve"> </w:t>
      </w:r>
      <w:r>
        <w:t>Type</w:t>
      </w:r>
      <w:r w:rsidR="00FE04C3">
        <w:t>s</w:t>
      </w:r>
      <w:r w:rsidR="009037DA">
        <w:t xml:space="preserve"> </w:t>
      </w:r>
      <w:r w:rsidR="00FE04C3">
        <w:t>in</w:t>
      </w:r>
      <w:r w:rsidR="009037DA">
        <w:t xml:space="preserve"> </w:t>
      </w:r>
      <w:r w:rsidR="00FE04C3">
        <w:t>Microsoft</w:t>
      </w:r>
      <w:r w:rsidR="009037DA">
        <w:t xml:space="preserve"> </w:t>
      </w:r>
      <w:r w:rsidR="00FE04C3">
        <w:t>SQL</w:t>
      </w:r>
      <w:r w:rsidR="009037DA">
        <w:t xml:space="preserve"> </w:t>
      </w:r>
      <w:r w:rsidR="00FE04C3">
        <w:t>Server</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rsidR="002774AB" w:rsidRDefault="007048F2" w:rsidP="008C7CE7">
      <w:r w:rsidRPr="008C7CE7">
        <w:fldChar w:fldCharType="begin"/>
      </w:r>
      <w:r w:rsidR="002774AB" w:rsidRPr="008C7CE7">
        <w:instrText>xe</w:instrText>
      </w:r>
      <w:r w:rsidR="009037DA">
        <w:instrText xml:space="preserve"> </w:instrText>
      </w:r>
      <w:r w:rsidR="002774AB" w:rsidRPr="008C7CE7">
        <w:instrText>"User-Defined</w:instrText>
      </w:r>
      <w:r w:rsidR="009037DA">
        <w:instrText xml:space="preserve"> </w:instrText>
      </w:r>
      <w:r w:rsidR="002774AB" w:rsidRPr="008C7CE7">
        <w:instrText>Database</w:instrText>
      </w:r>
      <w:r w:rsidR="009037DA">
        <w:instrText xml:space="preserve"> </w:instrText>
      </w:r>
      <w:r w:rsidR="002774AB" w:rsidRPr="008C7CE7">
        <w:instrText>Field</w:instrText>
      </w:r>
      <w:r w:rsidR="009037DA">
        <w:instrText xml:space="preserve"> </w:instrText>
      </w:r>
      <w:r w:rsidR="002774AB" w:rsidRPr="008C7CE7">
        <w:instrText>Types"</w:instrText>
      </w:r>
      <w:r w:rsidRPr="008C7CE7">
        <w:fldChar w:fldCharType="end"/>
      </w:r>
      <w:r w:rsidRPr="008C7CE7">
        <w:fldChar w:fldCharType="begin"/>
      </w:r>
      <w:r w:rsidR="002774AB" w:rsidRPr="008C7CE7">
        <w:instrText>xe</w:instrText>
      </w:r>
      <w:r w:rsidR="009037DA">
        <w:instrText xml:space="preserve"> </w:instrText>
      </w:r>
      <w:r w:rsidR="002774AB" w:rsidRPr="008C7CE7">
        <w:instrText>"Field</w:instrText>
      </w:r>
      <w:r w:rsidR="009037DA">
        <w:instrText xml:space="preserve"> </w:instrText>
      </w:r>
      <w:r w:rsidR="002774AB" w:rsidRPr="008C7CE7">
        <w:instrText>type:User-defined"</w:instrText>
      </w:r>
      <w:r w:rsidRPr="008C7CE7">
        <w:fldChar w:fldCharType="end"/>
      </w:r>
      <w:r w:rsidRPr="008C7CE7">
        <w:fldChar w:fldCharType="begin"/>
      </w:r>
      <w:r w:rsidR="003E7727">
        <w:instrText>xe</w:instrText>
      </w:r>
      <w:r w:rsidR="009037DA">
        <w:instrText xml:space="preserve"> </w:instrText>
      </w:r>
      <w:r w:rsidR="003E7727">
        <w:instrText>"Microsoft</w:instrText>
      </w:r>
      <w:r w:rsidR="009037DA">
        <w:instrText xml:space="preserve"> </w:instrText>
      </w:r>
      <w:r w:rsidR="003E7727">
        <w:instrText>SQL</w:instrText>
      </w:r>
      <w:r w:rsidR="009037DA">
        <w:instrText xml:space="preserve"> </w:instrText>
      </w:r>
      <w:r w:rsidR="003E7727">
        <w:instrText>Server:</w:instrText>
      </w:r>
      <w:r w:rsidR="002774AB" w:rsidRPr="008C7CE7">
        <w:instrText>User-defined</w:instrText>
      </w:r>
      <w:r w:rsidR="009037DA">
        <w:instrText xml:space="preserve"> </w:instrText>
      </w:r>
      <w:r w:rsidR="002774AB" w:rsidRPr="008C7CE7">
        <w:instrText>database</w:instrText>
      </w:r>
      <w:r w:rsidR="009037DA">
        <w:instrText xml:space="preserve"> </w:instrText>
      </w:r>
      <w:r w:rsidR="002774AB" w:rsidRPr="008C7CE7">
        <w:instrText>field</w:instrText>
      </w:r>
      <w:r w:rsidR="009037DA">
        <w:instrText xml:space="preserve"> </w:instrText>
      </w:r>
      <w:r w:rsidR="002774AB" w:rsidRPr="008C7CE7">
        <w:instrText>types"</w:instrText>
      </w:r>
      <w:r w:rsidRPr="008C7CE7">
        <w:fldChar w:fldCharType="end"/>
      </w:r>
      <w:r w:rsidR="002774AB" w:rsidRPr="008C7CE7">
        <w:t>Microsoft</w:t>
      </w:r>
      <w:r w:rsidR="009037DA">
        <w:t xml:space="preserve"> </w:t>
      </w:r>
      <w:r w:rsidR="002774AB" w:rsidRPr="008C7CE7">
        <w:t>SQL</w:t>
      </w:r>
      <w:r w:rsidR="009037DA">
        <w:t xml:space="preserve"> </w:t>
      </w:r>
      <w:r w:rsidR="002774AB" w:rsidRPr="008C7CE7">
        <w:t>Server</w:t>
      </w:r>
      <w:r w:rsidR="009037DA">
        <w:t xml:space="preserve"> </w:t>
      </w:r>
      <w:r w:rsidR="002774AB" w:rsidRPr="008C7CE7">
        <w:t>has</w:t>
      </w:r>
      <w:r w:rsidR="009037DA">
        <w:t xml:space="preserve"> </w:t>
      </w:r>
      <w:r w:rsidR="002774AB" w:rsidRPr="008C7CE7">
        <w:t>a</w:t>
      </w:r>
      <w:r w:rsidR="009037DA">
        <w:t xml:space="preserve"> </w:t>
      </w:r>
      <w:r w:rsidR="002774AB" w:rsidRPr="008C7CE7">
        <w:t>feature</w:t>
      </w:r>
      <w:r w:rsidR="009037DA">
        <w:t xml:space="preserve"> </w:t>
      </w:r>
      <w:r w:rsidR="002774AB" w:rsidRPr="008C7CE7">
        <w:t>called</w:t>
      </w:r>
      <w:r w:rsidR="009037DA">
        <w:t xml:space="preserve"> </w:t>
      </w:r>
      <w:r w:rsidR="002774AB" w:rsidRPr="008C7CE7">
        <w:t>user-defined</w:t>
      </w:r>
      <w:r w:rsidR="009037DA">
        <w:t xml:space="preserve"> </w:t>
      </w:r>
      <w:r w:rsidR="002774AB" w:rsidRPr="008C7CE7">
        <w:t>field</w:t>
      </w:r>
      <w:r w:rsidR="009037DA">
        <w:t xml:space="preserve"> </w:t>
      </w:r>
      <w:r w:rsidR="002774AB" w:rsidRPr="008C7CE7">
        <w:t>types.</w:t>
      </w:r>
      <w:r w:rsidR="009037DA">
        <w:t xml:space="preserve">  </w:t>
      </w:r>
      <w:r w:rsidR="002774AB" w:rsidRPr="008C7CE7">
        <w:t>User-defined</w:t>
      </w:r>
      <w:r w:rsidR="009037DA">
        <w:t xml:space="preserve"> </w:t>
      </w:r>
      <w:r w:rsidR="002774AB" w:rsidRPr="008C7CE7">
        <w:t>data</w:t>
      </w:r>
      <w:r w:rsidR="009037DA">
        <w:t xml:space="preserve"> </w:t>
      </w:r>
      <w:r w:rsidR="002774AB" w:rsidRPr="008C7CE7">
        <w:t>types</w:t>
      </w:r>
      <w:r w:rsidR="009037DA">
        <w:t xml:space="preserve"> </w:t>
      </w:r>
      <w:r w:rsidR="002774AB" w:rsidRPr="008C7CE7">
        <w:t>are</w:t>
      </w:r>
      <w:r w:rsidR="009037DA">
        <w:t xml:space="preserve"> </w:t>
      </w:r>
      <w:r w:rsidR="002774AB" w:rsidRPr="008C7CE7">
        <w:t>basically</w:t>
      </w:r>
      <w:r w:rsidR="009037DA">
        <w:t xml:space="preserve"> </w:t>
      </w:r>
      <w:r w:rsidR="002774AB" w:rsidRPr="008C7CE7">
        <w:t>aliases</w:t>
      </w:r>
      <w:r w:rsidR="009037DA">
        <w:t xml:space="preserve"> </w:t>
      </w:r>
      <w:r w:rsidR="002774AB" w:rsidRPr="008C7CE7">
        <w:t>for</w:t>
      </w:r>
      <w:r w:rsidR="009037DA">
        <w:t xml:space="preserve"> </w:t>
      </w:r>
      <w:r w:rsidR="002774AB" w:rsidRPr="008C7CE7">
        <w:t>the</w:t>
      </w:r>
      <w:r w:rsidR="009037DA">
        <w:t xml:space="preserve"> </w:t>
      </w:r>
      <w:r w:rsidR="002774AB" w:rsidRPr="008C7CE7">
        <w:t>underlying</w:t>
      </w:r>
      <w:r w:rsidR="009037DA">
        <w:t xml:space="preserve"> </w:t>
      </w:r>
      <w:r w:rsidR="002774AB" w:rsidRPr="008C7CE7">
        <w:t>Microsoft</w:t>
      </w:r>
      <w:r w:rsidR="009037DA">
        <w:t xml:space="preserve"> </w:t>
      </w:r>
      <w:r w:rsidR="002774AB" w:rsidRPr="008C7CE7">
        <w:t>SQL</w:t>
      </w:r>
      <w:r w:rsidR="009037DA">
        <w:t xml:space="preserve"> </w:t>
      </w:r>
      <w:r w:rsidR="002774AB" w:rsidRPr="008C7CE7">
        <w:t>Server</w:t>
      </w:r>
      <w:r w:rsidR="009037DA">
        <w:t xml:space="preserve"> </w:t>
      </w:r>
      <w:r w:rsidR="002774AB" w:rsidRPr="008C7CE7">
        <w:t>data</w:t>
      </w:r>
      <w:r w:rsidR="009037DA">
        <w:t xml:space="preserve"> </w:t>
      </w:r>
      <w:r w:rsidR="002774AB" w:rsidRPr="008C7CE7">
        <w:t>types.</w:t>
      </w:r>
      <w:r w:rsidR="009037DA">
        <w:t xml:space="preserve">  </w:t>
      </w:r>
      <w:r w:rsidR="002774AB" w:rsidRPr="008C7CE7">
        <w:t>Iron</w:t>
      </w:r>
      <w:r w:rsidR="009037DA">
        <w:t xml:space="preserve"> </w:t>
      </w:r>
      <w:r w:rsidR="002774AB" w:rsidRPr="008C7CE7">
        <w:t>Speed</w:t>
      </w:r>
      <w:r w:rsidR="009037DA">
        <w:t xml:space="preserve"> </w:t>
      </w:r>
      <w:r w:rsidR="002774AB" w:rsidRPr="008C7CE7">
        <w:t>Designer</w:t>
      </w:r>
      <w:r w:rsidR="009037DA">
        <w:t xml:space="preserve"> </w:t>
      </w:r>
      <w:r w:rsidR="002774AB" w:rsidRPr="008C7CE7">
        <w:t>treats</w:t>
      </w:r>
      <w:r w:rsidR="009037DA">
        <w:t xml:space="preserve"> </w:t>
      </w:r>
      <w:r w:rsidR="002774AB" w:rsidRPr="008C7CE7">
        <w:t>these</w:t>
      </w:r>
      <w:r w:rsidR="009037DA">
        <w:t xml:space="preserve"> </w:t>
      </w:r>
      <w:r w:rsidR="002774AB" w:rsidRPr="008C7CE7">
        <w:t>user-defined</w:t>
      </w:r>
      <w:r w:rsidR="009037DA">
        <w:t xml:space="preserve"> </w:t>
      </w:r>
      <w:r w:rsidR="002774AB" w:rsidRPr="008C7CE7">
        <w:t>field</w:t>
      </w:r>
      <w:r w:rsidR="009037DA">
        <w:t xml:space="preserve"> </w:t>
      </w:r>
      <w:r w:rsidR="002774AB" w:rsidRPr="008C7CE7">
        <w:t>types</w:t>
      </w:r>
      <w:r w:rsidR="009037DA">
        <w:t xml:space="preserve"> </w:t>
      </w:r>
      <w:r w:rsidR="002774AB" w:rsidRPr="008C7CE7">
        <w:t>as</w:t>
      </w:r>
      <w:r w:rsidR="009037DA">
        <w:t xml:space="preserve"> </w:t>
      </w:r>
      <w:r w:rsidR="002774AB" w:rsidRPr="008C7CE7">
        <w:t>the</w:t>
      </w:r>
      <w:r w:rsidR="009037DA">
        <w:t xml:space="preserve"> </w:t>
      </w:r>
      <w:r w:rsidR="002774AB" w:rsidRPr="008C7CE7">
        <w:t>underlying</w:t>
      </w:r>
      <w:r w:rsidR="009037DA">
        <w:t xml:space="preserve"> </w:t>
      </w:r>
      <w:r w:rsidR="002774AB" w:rsidRPr="008C7CE7">
        <w:t>Microsoft</w:t>
      </w:r>
      <w:r w:rsidR="009037DA">
        <w:t xml:space="preserve"> </w:t>
      </w:r>
      <w:r w:rsidR="002774AB" w:rsidRPr="008C7CE7">
        <w:t>SQL</w:t>
      </w:r>
      <w:r w:rsidR="009037DA">
        <w:t xml:space="preserve"> </w:t>
      </w:r>
      <w:r w:rsidR="002774AB" w:rsidRPr="008C7CE7">
        <w:t>Server</w:t>
      </w:r>
      <w:r w:rsidR="009037DA">
        <w:t xml:space="preserve"> </w:t>
      </w:r>
      <w:r w:rsidR="002774AB" w:rsidRPr="008C7CE7">
        <w:t>data</w:t>
      </w:r>
      <w:r w:rsidR="009037DA">
        <w:t xml:space="preserve"> </w:t>
      </w:r>
      <w:r w:rsidR="002774AB" w:rsidRPr="008C7CE7">
        <w:t>types.</w:t>
      </w:r>
      <w:r w:rsidR="009037DA">
        <w:t xml:space="preserve">  </w:t>
      </w:r>
      <w:r w:rsidR="002774AB" w:rsidRPr="008C7CE7">
        <w:t>For</w:t>
      </w:r>
      <w:r w:rsidR="009037DA">
        <w:t xml:space="preserve"> </w:t>
      </w:r>
      <w:r w:rsidR="002774AB" w:rsidRPr="008C7CE7">
        <w:t>example,</w:t>
      </w:r>
      <w:r w:rsidR="009037DA">
        <w:t xml:space="preserve"> </w:t>
      </w:r>
      <w:r w:rsidR="002774AB" w:rsidRPr="008C7CE7">
        <w:t>a</w:t>
      </w:r>
      <w:r w:rsidR="009037DA">
        <w:t xml:space="preserve"> </w:t>
      </w:r>
      <w:r w:rsidR="002774AB" w:rsidRPr="008C7CE7">
        <w:t>user-defined</w:t>
      </w:r>
      <w:r w:rsidR="009037DA">
        <w:t xml:space="preserve"> </w:t>
      </w:r>
      <w:r w:rsidR="002774AB" w:rsidRPr="008C7CE7">
        <w:t>data</w:t>
      </w:r>
      <w:r w:rsidR="009037DA">
        <w:t xml:space="preserve"> </w:t>
      </w:r>
      <w:r w:rsidR="002774AB" w:rsidRPr="008C7CE7">
        <w:t>type</w:t>
      </w:r>
      <w:r w:rsidR="009037DA">
        <w:t xml:space="preserve"> </w:t>
      </w:r>
      <w:r w:rsidR="002774AB" w:rsidRPr="008C7CE7">
        <w:t>called</w:t>
      </w:r>
      <w:r w:rsidR="009037DA">
        <w:t xml:space="preserve"> </w:t>
      </w:r>
      <w:proofErr w:type="spellStart"/>
      <w:r w:rsidR="002774AB" w:rsidRPr="008C7CE7">
        <w:t>BriansBigInt</w:t>
      </w:r>
      <w:proofErr w:type="spellEnd"/>
      <w:r w:rsidR="009037DA">
        <w:t xml:space="preserve"> </w:t>
      </w:r>
      <w:r w:rsidR="002774AB" w:rsidRPr="008C7CE7">
        <w:t>is</w:t>
      </w:r>
      <w:r w:rsidR="009037DA">
        <w:t xml:space="preserve"> </w:t>
      </w:r>
      <w:r w:rsidR="002774AB" w:rsidRPr="008C7CE7">
        <w:t>really</w:t>
      </w:r>
      <w:r w:rsidR="009037DA">
        <w:t xml:space="preserve"> </w:t>
      </w:r>
      <w:r w:rsidR="002774AB" w:rsidRPr="008C7CE7">
        <w:t>just</w:t>
      </w:r>
      <w:r w:rsidR="009037DA">
        <w:t xml:space="preserve"> </w:t>
      </w:r>
      <w:r w:rsidR="002774AB" w:rsidRPr="008C7CE7">
        <w:t>an</w:t>
      </w:r>
      <w:r w:rsidR="009037DA">
        <w:t xml:space="preserve"> </w:t>
      </w:r>
      <w:r w:rsidR="002774AB" w:rsidRPr="008C7CE7">
        <w:t>alias</w:t>
      </w:r>
      <w:r w:rsidR="009037DA">
        <w:t xml:space="preserve"> </w:t>
      </w:r>
      <w:r w:rsidR="002774AB" w:rsidRPr="008C7CE7">
        <w:t>for</w:t>
      </w:r>
      <w:r w:rsidR="009037DA">
        <w:t xml:space="preserve"> </w:t>
      </w:r>
      <w:r w:rsidR="002774AB" w:rsidRPr="008C7CE7">
        <w:t>the</w:t>
      </w:r>
      <w:r w:rsidR="009037DA">
        <w:t xml:space="preserve"> </w:t>
      </w:r>
      <w:r w:rsidR="002774AB" w:rsidRPr="008C7CE7">
        <w:t>underlying</w:t>
      </w:r>
      <w:r w:rsidR="009037DA">
        <w:t xml:space="preserve"> </w:t>
      </w:r>
      <w:r w:rsidR="002774AB" w:rsidRPr="008C7CE7">
        <w:t>“</w:t>
      </w:r>
      <w:proofErr w:type="spellStart"/>
      <w:r w:rsidR="002774AB" w:rsidRPr="008C7CE7">
        <w:t>bigint</w:t>
      </w:r>
      <w:proofErr w:type="spellEnd"/>
      <w:r w:rsidR="002774AB" w:rsidRPr="008C7CE7">
        <w:t>”</w:t>
      </w:r>
      <w:r w:rsidR="009037DA">
        <w:t xml:space="preserve"> </w:t>
      </w:r>
      <w:r w:rsidR="002774AB" w:rsidRPr="008C7CE7">
        <w:t>data</w:t>
      </w:r>
      <w:r w:rsidR="009037DA">
        <w:t xml:space="preserve"> </w:t>
      </w:r>
      <w:r w:rsidR="002774AB" w:rsidRPr="008C7CE7">
        <w:t>type.</w:t>
      </w:r>
      <w:r w:rsidR="009037DA">
        <w:t xml:space="preserve">  </w:t>
      </w:r>
      <w:r w:rsidR="002774AB" w:rsidRPr="008C7CE7">
        <w:t>When</w:t>
      </w:r>
      <w:r w:rsidR="009037DA">
        <w:t xml:space="preserve"> </w:t>
      </w:r>
      <w:r w:rsidR="002774AB" w:rsidRPr="008C7CE7">
        <w:t>Iron</w:t>
      </w:r>
      <w:r w:rsidR="009037DA">
        <w:t xml:space="preserve"> </w:t>
      </w:r>
      <w:r w:rsidR="002774AB" w:rsidRPr="008C7CE7">
        <w:t>Speed</w:t>
      </w:r>
      <w:r w:rsidR="009037DA">
        <w:t xml:space="preserve"> </w:t>
      </w:r>
      <w:r w:rsidR="002774AB" w:rsidRPr="008C7CE7">
        <w:t>Designer</w:t>
      </w:r>
      <w:r w:rsidR="009037DA">
        <w:t xml:space="preserve"> </w:t>
      </w:r>
      <w:r w:rsidR="002774AB" w:rsidRPr="008C7CE7">
        <w:t>queries</w:t>
      </w:r>
      <w:r w:rsidR="009037DA">
        <w:t xml:space="preserve"> </w:t>
      </w:r>
      <w:r w:rsidR="002774AB" w:rsidRPr="008C7CE7">
        <w:t>the</w:t>
      </w:r>
      <w:r w:rsidR="009037DA">
        <w:t xml:space="preserve"> </w:t>
      </w:r>
      <w:r w:rsidR="002774AB" w:rsidRPr="008C7CE7">
        <w:t>Microsoft</w:t>
      </w:r>
      <w:r w:rsidR="009037DA">
        <w:t xml:space="preserve"> </w:t>
      </w:r>
      <w:r w:rsidR="002774AB" w:rsidRPr="008C7CE7">
        <w:t>SQL</w:t>
      </w:r>
      <w:r w:rsidR="009037DA">
        <w:t xml:space="preserve"> </w:t>
      </w:r>
      <w:r w:rsidR="002774AB" w:rsidRPr="008C7CE7">
        <w:t>Server</w:t>
      </w:r>
      <w:r w:rsidR="009037DA">
        <w:t xml:space="preserve"> </w:t>
      </w:r>
      <w:r w:rsidR="002774AB" w:rsidRPr="008C7CE7">
        <w:t>to</w:t>
      </w:r>
      <w:r w:rsidR="009037DA">
        <w:t xml:space="preserve"> </w:t>
      </w:r>
      <w:r w:rsidR="002774AB" w:rsidRPr="008C7CE7">
        <w:t>read</w:t>
      </w:r>
      <w:r w:rsidR="009037DA">
        <w:t xml:space="preserve"> </w:t>
      </w:r>
      <w:r w:rsidR="002774AB" w:rsidRPr="008C7CE7">
        <w:t>the</w:t>
      </w:r>
      <w:r w:rsidR="009037DA">
        <w:t xml:space="preserve"> </w:t>
      </w:r>
      <w:r w:rsidR="002774AB" w:rsidRPr="008C7CE7">
        <w:t>table</w:t>
      </w:r>
      <w:r w:rsidR="009037DA">
        <w:t xml:space="preserve"> </w:t>
      </w:r>
      <w:r w:rsidR="002774AB" w:rsidRPr="008C7CE7">
        <w:t>schema,</w:t>
      </w:r>
      <w:r w:rsidR="009037DA">
        <w:t xml:space="preserve"> </w:t>
      </w:r>
      <w:r w:rsidR="002774AB" w:rsidRPr="008C7CE7">
        <w:t>Iron</w:t>
      </w:r>
      <w:r w:rsidR="009037DA">
        <w:t xml:space="preserve"> </w:t>
      </w:r>
      <w:r w:rsidR="002774AB" w:rsidRPr="008C7CE7">
        <w:t>Speed</w:t>
      </w:r>
      <w:r w:rsidR="009037DA">
        <w:t xml:space="preserve"> </w:t>
      </w:r>
      <w:r w:rsidR="002774AB" w:rsidRPr="008C7CE7">
        <w:t>Designer</w:t>
      </w:r>
      <w:r w:rsidR="009037DA">
        <w:t xml:space="preserve"> </w:t>
      </w:r>
      <w:r w:rsidR="002774AB" w:rsidRPr="008C7CE7">
        <w:t>sees</w:t>
      </w:r>
      <w:r w:rsidR="009037DA">
        <w:t xml:space="preserve"> </w:t>
      </w:r>
      <w:r w:rsidR="002774AB" w:rsidRPr="008C7CE7">
        <w:t>only</w:t>
      </w:r>
      <w:r w:rsidR="009037DA">
        <w:t xml:space="preserve"> </w:t>
      </w:r>
      <w:r w:rsidR="002774AB" w:rsidRPr="008C7CE7">
        <w:t>the</w:t>
      </w:r>
      <w:r w:rsidR="009037DA">
        <w:t xml:space="preserve"> </w:t>
      </w:r>
      <w:r w:rsidR="002774AB" w:rsidRPr="008C7CE7">
        <w:t>true</w:t>
      </w:r>
      <w:r w:rsidR="009037DA">
        <w:t xml:space="preserve"> </w:t>
      </w:r>
      <w:r w:rsidR="002774AB" w:rsidRPr="008C7CE7">
        <w:t>underlying</w:t>
      </w:r>
      <w:r w:rsidR="009037DA">
        <w:t xml:space="preserve"> </w:t>
      </w:r>
      <w:r w:rsidR="002774AB" w:rsidRPr="008C7CE7">
        <w:t>Microsoft</w:t>
      </w:r>
      <w:r w:rsidR="009037DA">
        <w:t xml:space="preserve"> </w:t>
      </w:r>
      <w:r w:rsidR="002774AB" w:rsidRPr="008C7CE7">
        <w:t>SQL</w:t>
      </w:r>
      <w:r w:rsidR="009037DA">
        <w:t xml:space="preserve"> </w:t>
      </w:r>
      <w:r w:rsidR="002774AB" w:rsidRPr="008C7CE7">
        <w:t>Server</w:t>
      </w:r>
      <w:r w:rsidR="009037DA">
        <w:t xml:space="preserve"> </w:t>
      </w:r>
      <w:r w:rsidR="002774AB" w:rsidRPr="008C7CE7">
        <w:t>data</w:t>
      </w:r>
      <w:r w:rsidR="009037DA">
        <w:t xml:space="preserve"> </w:t>
      </w:r>
      <w:r w:rsidR="002774AB" w:rsidRPr="008C7CE7">
        <w:t>types.</w:t>
      </w:r>
      <w:r w:rsidR="009037DA">
        <w:t xml:space="preserve">  </w:t>
      </w:r>
      <w:r w:rsidR="002774AB" w:rsidRPr="008C7CE7">
        <w:t>That</w:t>
      </w:r>
      <w:r w:rsidR="009037DA">
        <w:t xml:space="preserve"> </w:t>
      </w:r>
      <w:r w:rsidR="002774AB" w:rsidRPr="008C7CE7">
        <w:t>is,</w:t>
      </w:r>
      <w:r w:rsidR="009037DA">
        <w:t xml:space="preserve"> </w:t>
      </w:r>
      <w:r w:rsidR="002774AB" w:rsidRPr="008C7CE7">
        <w:t>Iron</w:t>
      </w:r>
      <w:r w:rsidR="009037DA">
        <w:t xml:space="preserve"> </w:t>
      </w:r>
      <w:r w:rsidR="002774AB" w:rsidRPr="008C7CE7">
        <w:t>Speed</w:t>
      </w:r>
      <w:r w:rsidR="009037DA">
        <w:t xml:space="preserve"> </w:t>
      </w:r>
      <w:r w:rsidR="002774AB" w:rsidRPr="008C7CE7">
        <w:t>Designer</w:t>
      </w:r>
      <w:r w:rsidR="009037DA">
        <w:t xml:space="preserve"> </w:t>
      </w:r>
      <w:r w:rsidR="002774AB" w:rsidRPr="008C7CE7">
        <w:t>only</w:t>
      </w:r>
      <w:r w:rsidR="009037DA">
        <w:t xml:space="preserve"> </w:t>
      </w:r>
      <w:r w:rsidR="002774AB" w:rsidRPr="008C7CE7">
        <w:t>sees</w:t>
      </w:r>
      <w:r w:rsidR="009037DA">
        <w:t xml:space="preserve"> </w:t>
      </w:r>
      <w:r w:rsidR="002774AB" w:rsidRPr="008C7CE7">
        <w:t>"</w:t>
      </w:r>
      <w:proofErr w:type="spellStart"/>
      <w:r w:rsidR="002774AB" w:rsidRPr="008C7CE7">
        <w:t>bigint</w:t>
      </w:r>
      <w:proofErr w:type="spellEnd"/>
      <w:r w:rsidR="002774AB" w:rsidRPr="008C7CE7">
        <w:t>",</w:t>
      </w:r>
      <w:r w:rsidR="009037DA">
        <w:t xml:space="preserve"> </w:t>
      </w:r>
      <w:r w:rsidR="002774AB" w:rsidRPr="008C7CE7">
        <w:t>not</w:t>
      </w:r>
      <w:r w:rsidR="009037DA">
        <w:t xml:space="preserve"> </w:t>
      </w:r>
      <w:r w:rsidR="002774AB" w:rsidRPr="008C7CE7">
        <w:t>"</w:t>
      </w:r>
      <w:proofErr w:type="spellStart"/>
      <w:r w:rsidR="002774AB" w:rsidRPr="008C7CE7">
        <w:t>BriansBigInt</w:t>
      </w:r>
      <w:proofErr w:type="spellEnd"/>
      <w:r w:rsidR="002774AB" w:rsidRPr="008C7CE7">
        <w:t>".</w:t>
      </w:r>
      <w:r w:rsidR="009037DA">
        <w:t xml:space="preserve">  </w:t>
      </w:r>
      <w:r w:rsidR="002774AB" w:rsidRPr="008C7CE7">
        <w:t>Accordingly,</w:t>
      </w:r>
      <w:r w:rsidR="009037DA">
        <w:t xml:space="preserve"> </w:t>
      </w:r>
      <w:r w:rsidR="002774AB" w:rsidRPr="008C7CE7">
        <w:t>this</w:t>
      </w:r>
      <w:r w:rsidR="009037DA">
        <w:t xml:space="preserve"> </w:t>
      </w:r>
      <w:r w:rsidR="002774AB" w:rsidRPr="008C7CE7">
        <w:t>allows</w:t>
      </w:r>
      <w:r w:rsidR="009037DA">
        <w:t xml:space="preserve"> </w:t>
      </w:r>
      <w:r w:rsidR="002774AB" w:rsidRPr="008C7CE7">
        <w:t>Iron</w:t>
      </w:r>
      <w:r w:rsidR="009037DA">
        <w:t xml:space="preserve"> </w:t>
      </w:r>
      <w:r w:rsidR="002774AB" w:rsidRPr="008C7CE7">
        <w:t>Speed</w:t>
      </w:r>
      <w:r w:rsidR="009037DA">
        <w:t xml:space="preserve"> </w:t>
      </w:r>
      <w:r w:rsidR="002774AB" w:rsidRPr="008C7CE7">
        <w:t>Designer</w:t>
      </w:r>
      <w:r w:rsidR="009037DA">
        <w:t xml:space="preserve"> </w:t>
      </w:r>
      <w:r w:rsidR="002774AB" w:rsidRPr="008C7CE7">
        <w:t>to</w:t>
      </w:r>
      <w:r w:rsidR="009037DA">
        <w:t xml:space="preserve"> </w:t>
      </w:r>
      <w:r w:rsidR="002774AB" w:rsidRPr="008C7CE7">
        <w:t>properly</w:t>
      </w:r>
      <w:r w:rsidR="009037DA">
        <w:t xml:space="preserve"> </w:t>
      </w:r>
      <w:r w:rsidR="002774AB" w:rsidRPr="008C7CE7">
        <w:t>handle</w:t>
      </w:r>
      <w:r w:rsidR="009037DA">
        <w:t xml:space="preserve"> </w:t>
      </w:r>
      <w:r w:rsidR="002774AB" w:rsidRPr="008C7CE7">
        <w:t>user-defined</w:t>
      </w:r>
      <w:r w:rsidR="009037DA">
        <w:t xml:space="preserve"> </w:t>
      </w:r>
      <w:r w:rsidR="002774AB" w:rsidRPr="008C7CE7">
        <w:t>field</w:t>
      </w:r>
      <w:r w:rsidR="009037DA">
        <w:t xml:space="preserve"> </w:t>
      </w:r>
      <w:r w:rsidR="002774AB" w:rsidRPr="008C7CE7">
        <w:t>types.</w:t>
      </w:r>
    </w:p>
    <w:p w:rsidR="00230249" w:rsidRDefault="00230249" w:rsidP="00230249">
      <w:pPr>
        <w:pStyle w:val="Heading3"/>
      </w:pPr>
      <w:bookmarkStart w:id="577" w:name="_Toc38781590"/>
      <w:bookmarkStart w:id="578" w:name="_Toc46301806"/>
      <w:bookmarkStart w:id="579" w:name="_Toc46553204"/>
      <w:bookmarkStart w:id="580" w:name="_Toc53046303"/>
      <w:bookmarkStart w:id="581" w:name="_Toc74649075"/>
      <w:bookmarkStart w:id="582" w:name="_Toc78185142"/>
      <w:bookmarkStart w:id="583" w:name="_Toc82414558"/>
      <w:bookmarkStart w:id="584" w:name="_Ref82433351"/>
      <w:bookmarkStart w:id="585" w:name="_Ref84672492"/>
      <w:bookmarkStart w:id="586" w:name="_Toc105587055"/>
      <w:bookmarkStart w:id="587" w:name="_Toc414885770"/>
      <w:bookmarkStart w:id="588" w:name="_Ref84159780"/>
      <w:bookmarkEnd w:id="554"/>
      <w:r>
        <w:t>Sorting</w:t>
      </w:r>
      <w:r w:rsidR="009037DA">
        <w:t xml:space="preserve"> </w:t>
      </w:r>
      <w:r>
        <w:t>Collation</w:t>
      </w:r>
      <w:r w:rsidR="009037DA">
        <w:t xml:space="preserve"> </w:t>
      </w:r>
      <w:r>
        <w:t>Sequence</w:t>
      </w:r>
      <w:bookmarkEnd w:id="577"/>
      <w:bookmarkEnd w:id="578"/>
      <w:bookmarkEnd w:id="579"/>
      <w:r w:rsidR="00FE04C3">
        <w:t>s</w:t>
      </w:r>
      <w:r w:rsidR="009037DA">
        <w:t xml:space="preserve"> </w:t>
      </w:r>
      <w:r w:rsidR="00FE04C3">
        <w:t>in</w:t>
      </w:r>
      <w:r w:rsidR="009037DA">
        <w:t xml:space="preserve"> </w:t>
      </w:r>
      <w:r w:rsidR="00FE04C3">
        <w:t>Microsoft</w:t>
      </w:r>
      <w:r w:rsidR="009037DA">
        <w:t xml:space="preserve"> </w:t>
      </w:r>
      <w:r w:rsidR="00FE04C3">
        <w:t>SQL</w:t>
      </w:r>
      <w:r w:rsidR="009037DA">
        <w:t xml:space="preserve"> </w:t>
      </w:r>
      <w:r w:rsidR="00FE04C3">
        <w:t>Server</w:t>
      </w:r>
      <w:bookmarkEnd w:id="580"/>
      <w:bookmarkEnd w:id="581"/>
      <w:bookmarkEnd w:id="582"/>
      <w:bookmarkEnd w:id="583"/>
      <w:bookmarkEnd w:id="584"/>
      <w:bookmarkEnd w:id="585"/>
      <w:bookmarkEnd w:id="586"/>
      <w:bookmarkEnd w:id="587"/>
    </w:p>
    <w:p w:rsidR="00230249" w:rsidRPr="008C7CE7" w:rsidRDefault="007048F2" w:rsidP="008C7CE7">
      <w:r w:rsidRPr="008C7CE7">
        <w:fldChar w:fldCharType="begin"/>
      </w:r>
      <w:r w:rsidR="00230249" w:rsidRPr="008C7CE7">
        <w:instrText>xe</w:instrText>
      </w:r>
      <w:r w:rsidR="009037DA">
        <w:instrText xml:space="preserve"> </w:instrText>
      </w:r>
      <w:r w:rsidR="00230249" w:rsidRPr="008C7CE7">
        <w:instrText>"Microsoft</w:instrText>
      </w:r>
      <w:r w:rsidR="009037DA">
        <w:instrText xml:space="preserve"> </w:instrText>
      </w:r>
      <w:r w:rsidR="00230249" w:rsidRPr="008C7CE7">
        <w:instrText>SQL</w:instrText>
      </w:r>
      <w:r w:rsidR="009037DA">
        <w:instrText xml:space="preserve"> </w:instrText>
      </w:r>
      <w:r w:rsidR="00230249" w:rsidRPr="008C7CE7">
        <w:instrText>Server</w:instrText>
      </w:r>
      <w:r w:rsidR="009037DA">
        <w:instrText xml:space="preserve"> </w:instrText>
      </w:r>
      <w:r w:rsidR="00230249" w:rsidRPr="008C7CE7">
        <w:instrText>Sorting</w:instrText>
      </w:r>
      <w:r w:rsidR="009037DA">
        <w:instrText xml:space="preserve"> </w:instrText>
      </w:r>
      <w:r w:rsidR="00230249" w:rsidRPr="008C7CE7">
        <w:instrText>Collation</w:instrText>
      </w:r>
      <w:r w:rsidR="009037DA">
        <w:instrText xml:space="preserve"> </w:instrText>
      </w:r>
      <w:r w:rsidR="00230249" w:rsidRPr="008C7CE7">
        <w:instrText>Sequences"</w:instrText>
      </w:r>
      <w:r w:rsidRPr="008C7CE7">
        <w:fldChar w:fldCharType="end"/>
      </w:r>
      <w:r w:rsidRPr="008C7CE7">
        <w:fldChar w:fldCharType="begin"/>
      </w:r>
      <w:r w:rsidR="00230249" w:rsidRPr="008C7CE7">
        <w:instrText>xe</w:instrText>
      </w:r>
      <w:r w:rsidR="009037DA">
        <w:instrText xml:space="preserve"> </w:instrText>
      </w:r>
      <w:r w:rsidR="00230249" w:rsidRPr="008C7CE7">
        <w:instrText>"Microsoft</w:instrText>
      </w:r>
      <w:r w:rsidR="009037DA">
        <w:instrText xml:space="preserve"> </w:instrText>
      </w:r>
      <w:r w:rsidR="00230249" w:rsidRPr="008C7CE7">
        <w:instrText>SQL</w:instrText>
      </w:r>
      <w:r w:rsidR="009037DA">
        <w:instrText xml:space="preserve"> </w:instrText>
      </w:r>
      <w:r w:rsidR="00230249" w:rsidRPr="008C7CE7">
        <w:instrText>Server:Collation</w:instrText>
      </w:r>
      <w:r w:rsidR="009037DA">
        <w:instrText xml:space="preserve"> </w:instrText>
      </w:r>
      <w:r w:rsidR="00230249" w:rsidRPr="008C7CE7">
        <w:instrText>sequences"</w:instrText>
      </w:r>
      <w:r w:rsidRPr="008C7CE7">
        <w:fldChar w:fldCharType="end"/>
      </w:r>
      <w:r w:rsidRPr="008C7CE7">
        <w:fldChar w:fldCharType="begin"/>
      </w:r>
      <w:r w:rsidR="00230249" w:rsidRPr="008C7CE7">
        <w:instrText>xe</w:instrText>
      </w:r>
      <w:r w:rsidR="009037DA">
        <w:instrText xml:space="preserve"> </w:instrText>
      </w:r>
      <w:r w:rsidR="00230249" w:rsidRPr="008C7CE7">
        <w:instrText>"Collation</w:instrText>
      </w:r>
      <w:r w:rsidR="009037DA">
        <w:instrText xml:space="preserve"> </w:instrText>
      </w:r>
      <w:r w:rsidR="00230249" w:rsidRPr="008C7CE7">
        <w:instrText>sequences:Microsoft</w:instrText>
      </w:r>
      <w:r w:rsidR="009037DA">
        <w:instrText xml:space="preserve"> </w:instrText>
      </w:r>
      <w:r w:rsidR="00230249" w:rsidRPr="008C7CE7">
        <w:instrText>SQL</w:instrText>
      </w:r>
      <w:r w:rsidR="009037DA">
        <w:instrText xml:space="preserve"> </w:instrText>
      </w:r>
      <w:r w:rsidR="00230249" w:rsidRPr="008C7CE7">
        <w:instrText>Server"</w:instrText>
      </w:r>
      <w:r w:rsidRPr="008C7CE7">
        <w:fldChar w:fldCharType="end"/>
      </w:r>
      <w:r w:rsidR="00230249" w:rsidRPr="008C7CE7">
        <w:t>When</w:t>
      </w:r>
      <w:r w:rsidR="009037DA">
        <w:t xml:space="preserve"> </w:t>
      </w:r>
      <w:r w:rsidR="00230249" w:rsidRPr="008C7CE7">
        <w:t>Iron</w:t>
      </w:r>
      <w:r w:rsidR="009037DA">
        <w:t xml:space="preserve"> </w:t>
      </w:r>
      <w:r w:rsidR="00230249" w:rsidRPr="008C7CE7">
        <w:t>Speed</w:t>
      </w:r>
      <w:r w:rsidR="009037DA">
        <w:t xml:space="preserve"> </w:t>
      </w:r>
      <w:r w:rsidR="00230249" w:rsidRPr="008C7CE7">
        <w:t>Designer</w:t>
      </w:r>
      <w:r w:rsidR="009037DA">
        <w:t xml:space="preserve"> </w:t>
      </w:r>
      <w:r w:rsidR="00D8250A">
        <w:t>creates</w:t>
      </w:r>
      <w:r w:rsidR="009037DA">
        <w:t xml:space="preserve"> </w:t>
      </w:r>
      <w:r w:rsidR="00230249" w:rsidRPr="008C7CE7">
        <w:t>a</w:t>
      </w:r>
      <w:r w:rsidR="009037DA">
        <w:t xml:space="preserve"> </w:t>
      </w:r>
      <w:r w:rsidR="00230249" w:rsidRPr="008C7CE7">
        <w:t>table</w:t>
      </w:r>
      <w:r w:rsidR="009037DA">
        <w:t xml:space="preserve"> </w:t>
      </w:r>
      <w:r w:rsidR="00230249" w:rsidRPr="008C7CE7">
        <w:t>grid</w:t>
      </w:r>
      <w:r w:rsidR="009037DA">
        <w:t xml:space="preserve"> </w:t>
      </w:r>
      <w:r w:rsidR="00230249" w:rsidRPr="008C7CE7">
        <w:t>with</w:t>
      </w:r>
      <w:r w:rsidR="009037DA">
        <w:t xml:space="preserve"> </w:t>
      </w:r>
      <w:r w:rsidR="00230249" w:rsidRPr="008C7CE7">
        <w:t>a</w:t>
      </w:r>
      <w:r w:rsidR="009037DA">
        <w:t xml:space="preserve"> </w:t>
      </w:r>
      <w:r w:rsidR="00230249" w:rsidRPr="008C7CE7">
        <w:t>clickable</w:t>
      </w:r>
      <w:r w:rsidR="009037DA">
        <w:t xml:space="preserve"> </w:t>
      </w:r>
      <w:r w:rsidR="00230249" w:rsidRPr="008C7CE7">
        <w:t>column,</w:t>
      </w:r>
      <w:r w:rsidR="009037DA">
        <w:t xml:space="preserve"> </w:t>
      </w:r>
      <w:r w:rsidR="00230249" w:rsidRPr="008C7CE7">
        <w:t>the</w:t>
      </w:r>
      <w:r w:rsidR="009037DA">
        <w:t xml:space="preserve"> </w:t>
      </w:r>
      <w:r w:rsidR="00230249" w:rsidRPr="008C7CE7">
        <w:t>appropriate</w:t>
      </w:r>
      <w:r w:rsidR="009037DA">
        <w:t xml:space="preserve"> </w:t>
      </w:r>
      <w:r w:rsidR="00230249" w:rsidRPr="008C7CE7">
        <w:t>SQL</w:t>
      </w:r>
      <w:r w:rsidR="009037DA">
        <w:t xml:space="preserve"> </w:t>
      </w:r>
      <w:r w:rsidR="00230249" w:rsidRPr="008C7CE7">
        <w:t>query</w:t>
      </w:r>
      <w:r w:rsidR="009037DA">
        <w:t xml:space="preserve"> </w:t>
      </w:r>
      <w:r w:rsidR="00230249" w:rsidRPr="008C7CE7">
        <w:t>performs</w:t>
      </w:r>
      <w:r w:rsidR="009037DA">
        <w:t xml:space="preserve"> </w:t>
      </w:r>
      <w:r w:rsidR="00230249" w:rsidRPr="008C7CE7">
        <w:t>the</w:t>
      </w:r>
      <w:r w:rsidR="009037DA">
        <w:t xml:space="preserve"> </w:t>
      </w:r>
      <w:r w:rsidR="00230249" w:rsidRPr="008C7CE7">
        <w:t>underlying</w:t>
      </w:r>
      <w:r w:rsidR="009037DA">
        <w:t xml:space="preserve"> </w:t>
      </w:r>
      <w:r w:rsidR="00230249" w:rsidRPr="008C7CE7">
        <w:t>database</w:t>
      </w:r>
      <w:r w:rsidR="009037DA">
        <w:t xml:space="preserve"> </w:t>
      </w:r>
      <w:r w:rsidR="00230249" w:rsidRPr="008C7CE7">
        <w:t>sorting</w:t>
      </w:r>
      <w:r w:rsidR="009037DA">
        <w:t xml:space="preserve"> </w:t>
      </w:r>
      <w:r w:rsidR="00230249" w:rsidRPr="008C7CE7">
        <w:t>operation.</w:t>
      </w:r>
      <w:r w:rsidR="009037DA">
        <w:t xml:space="preserve">  </w:t>
      </w:r>
      <w:r w:rsidR="00230249" w:rsidRPr="008C7CE7">
        <w:t>The</w:t>
      </w:r>
      <w:r w:rsidR="009037DA">
        <w:t xml:space="preserve"> </w:t>
      </w:r>
      <w:r w:rsidR="00230249" w:rsidRPr="008C7CE7">
        <w:t>sorting</w:t>
      </w:r>
      <w:r w:rsidR="009037DA">
        <w:t xml:space="preserve"> </w:t>
      </w:r>
      <w:r w:rsidR="00230249" w:rsidRPr="008C7CE7">
        <w:t>performed</w:t>
      </w:r>
      <w:r w:rsidR="009037DA">
        <w:t xml:space="preserve"> </w:t>
      </w:r>
      <w:r w:rsidR="00230249" w:rsidRPr="008C7CE7">
        <w:t>is</w:t>
      </w:r>
      <w:r w:rsidR="009037DA">
        <w:t xml:space="preserve"> </w:t>
      </w:r>
      <w:r w:rsidR="00230249" w:rsidRPr="008C7CE7">
        <w:t>generally</w:t>
      </w:r>
      <w:r w:rsidR="009037DA">
        <w:t xml:space="preserve"> </w:t>
      </w:r>
      <w:r w:rsidR="00230249" w:rsidRPr="008C7CE7">
        <w:t>alphabetic</w:t>
      </w:r>
      <w:r w:rsidR="009037DA">
        <w:t xml:space="preserve"> </w:t>
      </w:r>
      <w:r w:rsidR="00230249" w:rsidRPr="008C7CE7">
        <w:t>for</w:t>
      </w:r>
      <w:r w:rsidR="009037DA">
        <w:t xml:space="preserve"> </w:t>
      </w:r>
      <w:r w:rsidR="00230249" w:rsidRPr="008C7CE7">
        <w:t>most</w:t>
      </w:r>
      <w:r w:rsidR="009037DA">
        <w:t xml:space="preserve"> </w:t>
      </w:r>
      <w:r w:rsidR="00230249" w:rsidRPr="008C7CE7">
        <w:t>fields.</w:t>
      </w:r>
      <w:r w:rsidR="009037DA">
        <w:t xml:space="preserve">  </w:t>
      </w:r>
      <w:r w:rsidR="00230249" w:rsidRPr="008C7CE7">
        <w:t>The</w:t>
      </w:r>
      <w:r w:rsidR="009037DA">
        <w:t xml:space="preserve"> </w:t>
      </w:r>
      <w:r w:rsidR="00230249" w:rsidRPr="008C7CE7">
        <w:t>issue</w:t>
      </w:r>
      <w:r w:rsidR="009037DA">
        <w:t xml:space="preserve"> </w:t>
      </w:r>
      <w:r w:rsidR="00230249" w:rsidRPr="008C7CE7">
        <w:t>arises</w:t>
      </w:r>
      <w:r w:rsidR="009037DA">
        <w:t xml:space="preserve"> </w:t>
      </w:r>
      <w:r w:rsidR="00230249" w:rsidRPr="008C7CE7">
        <w:t>as</w:t>
      </w:r>
      <w:r w:rsidR="009037DA">
        <w:t xml:space="preserve"> </w:t>
      </w:r>
      <w:r w:rsidR="00230249" w:rsidRPr="008C7CE7">
        <w:t>to</w:t>
      </w:r>
      <w:r w:rsidR="009037DA">
        <w:t xml:space="preserve"> </w:t>
      </w:r>
      <w:r w:rsidR="00230249" w:rsidRPr="008C7CE7">
        <w:t>what</w:t>
      </w:r>
      <w:r w:rsidR="009037DA">
        <w:t xml:space="preserve"> </w:t>
      </w:r>
      <w:r w:rsidR="00230249" w:rsidRPr="008C7CE7">
        <w:t>the</w:t>
      </w:r>
      <w:r w:rsidR="009037DA">
        <w:t xml:space="preserve"> </w:t>
      </w:r>
      <w:r w:rsidR="00230249" w:rsidRPr="008C7CE7">
        <w:t>appropriate</w:t>
      </w:r>
      <w:r w:rsidR="009037DA">
        <w:t xml:space="preserve"> </w:t>
      </w:r>
      <w:r w:rsidR="00230249" w:rsidRPr="008C7CE7">
        <w:t>alphabetic</w:t>
      </w:r>
      <w:r w:rsidR="009037DA">
        <w:t xml:space="preserve"> </w:t>
      </w:r>
      <w:r w:rsidR="00230249" w:rsidRPr="008C7CE7">
        <w:t>sorting</w:t>
      </w:r>
      <w:r w:rsidR="009037DA">
        <w:t xml:space="preserve"> </w:t>
      </w:r>
      <w:r w:rsidR="00230249" w:rsidRPr="008C7CE7">
        <w:t>is</w:t>
      </w:r>
      <w:r w:rsidR="009037DA">
        <w:t xml:space="preserve"> </w:t>
      </w:r>
      <w:r w:rsidR="00230249" w:rsidRPr="008C7CE7">
        <w:t>for</w:t>
      </w:r>
      <w:r w:rsidR="009037DA">
        <w:t xml:space="preserve"> </w:t>
      </w:r>
      <w:r w:rsidR="00230249" w:rsidRPr="008C7CE7">
        <w:t>a</w:t>
      </w:r>
      <w:r w:rsidR="009037DA">
        <w:t xml:space="preserve"> </w:t>
      </w:r>
      <w:r w:rsidR="00230249" w:rsidRPr="008C7CE7">
        <w:t>given</w:t>
      </w:r>
      <w:r w:rsidR="009037DA">
        <w:t xml:space="preserve"> </w:t>
      </w:r>
      <w:r w:rsidR="00230249" w:rsidRPr="008C7CE7">
        <w:t>character</w:t>
      </w:r>
      <w:r w:rsidR="009037DA">
        <w:t xml:space="preserve"> </w:t>
      </w:r>
      <w:r w:rsidR="00230249" w:rsidRPr="008C7CE7">
        <w:t>set.</w:t>
      </w:r>
      <w:r w:rsidR="009037DA">
        <w:t xml:space="preserve">  </w:t>
      </w:r>
      <w:r w:rsidR="00230249" w:rsidRPr="008C7CE7">
        <w:t>For</w:t>
      </w:r>
      <w:r w:rsidR="009037DA">
        <w:t xml:space="preserve"> </w:t>
      </w:r>
      <w:r w:rsidR="00230249" w:rsidRPr="008C7CE7">
        <w:t>example,</w:t>
      </w:r>
      <w:r w:rsidR="009037DA">
        <w:t xml:space="preserve"> </w:t>
      </w:r>
      <w:r w:rsidR="00230249" w:rsidRPr="008C7CE7">
        <w:t>a</w:t>
      </w:r>
      <w:r w:rsidR="009037DA">
        <w:t xml:space="preserve"> </w:t>
      </w:r>
      <w:r w:rsidR="00230249" w:rsidRPr="008C7CE7">
        <w:t>result</w:t>
      </w:r>
      <w:r w:rsidR="009037DA">
        <w:t xml:space="preserve"> </w:t>
      </w:r>
      <w:r w:rsidR="00230249" w:rsidRPr="008C7CE7">
        <w:t>set</w:t>
      </w:r>
      <w:r w:rsidR="009037DA">
        <w:t xml:space="preserve"> </w:t>
      </w:r>
      <w:r w:rsidR="00230249" w:rsidRPr="008C7CE7">
        <w:t>may</w:t>
      </w:r>
      <w:r w:rsidR="009037DA">
        <w:t xml:space="preserve"> </w:t>
      </w:r>
      <w:r w:rsidR="00230249" w:rsidRPr="008C7CE7">
        <w:t>be</w:t>
      </w:r>
      <w:r w:rsidR="009037DA">
        <w:t xml:space="preserve"> </w:t>
      </w:r>
      <w:r w:rsidR="00230249" w:rsidRPr="008C7CE7">
        <w:t>sorted</w:t>
      </w:r>
      <w:r w:rsidR="009037DA">
        <w:t xml:space="preserve"> </w:t>
      </w:r>
      <w:r w:rsidR="00230249" w:rsidRPr="008C7CE7">
        <w:t>differently</w:t>
      </w:r>
      <w:r w:rsidR="009037DA">
        <w:t xml:space="preserve"> </w:t>
      </w:r>
      <w:r w:rsidR="00230249" w:rsidRPr="008C7CE7">
        <w:t>depending</w:t>
      </w:r>
      <w:r w:rsidR="009037DA">
        <w:t xml:space="preserve"> </w:t>
      </w:r>
      <w:r w:rsidR="00230249" w:rsidRPr="008C7CE7">
        <w:t>on</w:t>
      </w:r>
      <w:r w:rsidR="009037DA">
        <w:t xml:space="preserve"> </w:t>
      </w:r>
      <w:r w:rsidR="00230249" w:rsidRPr="008C7CE7">
        <w:t>the</w:t>
      </w:r>
      <w:r w:rsidR="009037DA">
        <w:t xml:space="preserve"> </w:t>
      </w:r>
      <w:r w:rsidR="00230249" w:rsidRPr="008C7CE7">
        <w:t>character</w:t>
      </w:r>
      <w:r w:rsidR="009037DA">
        <w:t xml:space="preserve"> </w:t>
      </w:r>
      <w:r w:rsidR="00230249" w:rsidRPr="008C7CE7">
        <w:t>set</w:t>
      </w:r>
      <w:r w:rsidR="009037DA">
        <w:t xml:space="preserve"> </w:t>
      </w:r>
      <w:r w:rsidR="00230249" w:rsidRPr="008C7CE7">
        <w:t>used</w:t>
      </w:r>
      <w:r w:rsidR="009037DA">
        <w:t xml:space="preserve"> </w:t>
      </w:r>
      <w:r w:rsidR="00230249" w:rsidRPr="008C7CE7">
        <w:t>for</w:t>
      </w:r>
      <w:r w:rsidR="009037DA">
        <w:t xml:space="preserve"> </w:t>
      </w:r>
      <w:r w:rsidR="00230249" w:rsidRPr="008C7CE7">
        <w:t>the</w:t>
      </w:r>
      <w:r w:rsidR="009037DA">
        <w:t xml:space="preserve"> </w:t>
      </w:r>
      <w:r w:rsidR="00230249" w:rsidRPr="008C7CE7">
        <w:t>sorting.</w:t>
      </w:r>
    </w:p>
    <w:p w:rsidR="00230249" w:rsidRPr="008C7CE7" w:rsidRDefault="00230249" w:rsidP="008C7CE7">
      <w:r w:rsidRPr="008C7CE7">
        <w:t>In</w:t>
      </w:r>
      <w:r w:rsidR="009037DA">
        <w:t xml:space="preserve"> </w:t>
      </w:r>
      <w:r w:rsidRPr="008C7CE7">
        <w:t>Microsoft</w:t>
      </w:r>
      <w:r w:rsidR="009037DA">
        <w:t xml:space="preserve"> </w:t>
      </w:r>
      <w:r w:rsidRPr="008C7CE7">
        <w:t>SQL</w:t>
      </w:r>
      <w:r w:rsidR="009037DA">
        <w:t xml:space="preserve"> </w:t>
      </w:r>
      <w:r w:rsidRPr="008C7CE7">
        <w:t>Server</w:t>
      </w:r>
      <w:r w:rsidR="009037DA">
        <w:t xml:space="preserve"> </w:t>
      </w:r>
      <w:r w:rsidRPr="008C7CE7">
        <w:t>2000,</w:t>
      </w:r>
      <w:r w:rsidR="009037DA">
        <w:t xml:space="preserve"> </w:t>
      </w:r>
      <w:r w:rsidRPr="008C7CE7">
        <w:t>collation</w:t>
      </w:r>
      <w:r w:rsidR="009037DA">
        <w:t xml:space="preserve"> </w:t>
      </w:r>
      <w:r w:rsidRPr="008C7CE7">
        <w:t>can</w:t>
      </w:r>
      <w:r w:rsidR="009037DA">
        <w:t xml:space="preserve"> </w:t>
      </w:r>
      <w:r w:rsidRPr="008C7CE7">
        <w:t>be</w:t>
      </w:r>
      <w:r w:rsidR="009037DA">
        <w:t xml:space="preserve"> </w:t>
      </w:r>
      <w:r w:rsidRPr="008C7CE7">
        <w:t>set</w:t>
      </w:r>
      <w:r w:rsidR="009037DA">
        <w:t xml:space="preserve"> </w:t>
      </w:r>
      <w:r w:rsidRPr="008C7CE7">
        <w:t>at</w:t>
      </w:r>
      <w:r w:rsidR="009037DA">
        <w:t xml:space="preserve"> </w:t>
      </w:r>
      <w:r w:rsidRPr="008C7CE7">
        <w:t>various</w:t>
      </w:r>
      <w:r w:rsidR="009037DA">
        <w:t xml:space="preserve"> </w:t>
      </w:r>
      <w:r w:rsidRPr="008C7CE7">
        <w:t>levels</w:t>
      </w:r>
      <w:r w:rsidR="009037DA">
        <w:t xml:space="preserve"> </w:t>
      </w:r>
      <w:r w:rsidRPr="008C7CE7">
        <w:t>–</w:t>
      </w:r>
      <w:r w:rsidR="009037DA">
        <w:t xml:space="preserve"> </w:t>
      </w:r>
      <w:r w:rsidRPr="008C7CE7">
        <w:t>the</w:t>
      </w:r>
      <w:r w:rsidR="009037DA">
        <w:t xml:space="preserve"> </w:t>
      </w:r>
      <w:r w:rsidRPr="008C7CE7">
        <w:t>database</w:t>
      </w:r>
      <w:r w:rsidR="009037DA">
        <w:t xml:space="preserve"> </w:t>
      </w:r>
      <w:r w:rsidRPr="008C7CE7">
        <w:t>level,</w:t>
      </w:r>
      <w:r w:rsidR="009037DA">
        <w:t xml:space="preserve"> </w:t>
      </w:r>
      <w:r w:rsidRPr="008C7CE7">
        <w:t>the</w:t>
      </w:r>
      <w:r w:rsidR="009037DA">
        <w:t xml:space="preserve"> </w:t>
      </w:r>
      <w:r w:rsidRPr="008C7CE7">
        <w:t>table</w:t>
      </w:r>
      <w:r w:rsidR="009037DA">
        <w:t xml:space="preserve"> </w:t>
      </w:r>
      <w:r w:rsidRPr="008C7CE7">
        <w:t>level</w:t>
      </w:r>
      <w:r w:rsidR="009037DA">
        <w:t xml:space="preserve"> </w:t>
      </w:r>
      <w:r w:rsidRPr="008C7CE7">
        <w:t>and</w:t>
      </w:r>
      <w:r w:rsidR="009037DA">
        <w:t xml:space="preserve"> </w:t>
      </w:r>
      <w:r w:rsidRPr="008C7CE7">
        <w:t>the</w:t>
      </w:r>
      <w:r w:rsidR="009037DA">
        <w:t xml:space="preserve"> </w:t>
      </w:r>
      <w:r w:rsidRPr="008C7CE7">
        <w:t>field</w:t>
      </w:r>
      <w:r w:rsidR="009037DA">
        <w:t xml:space="preserve"> </w:t>
      </w:r>
      <w:r w:rsidRPr="008C7CE7">
        <w:t>level.</w:t>
      </w:r>
      <w:r w:rsidR="009037DA">
        <w:t xml:space="preserve">  </w:t>
      </w:r>
      <w:r w:rsidRPr="008C7CE7">
        <w:t>There</w:t>
      </w:r>
      <w:r w:rsidR="009037DA">
        <w:t xml:space="preserve"> </w:t>
      </w:r>
      <w:r w:rsidRPr="008C7CE7">
        <w:t>is</w:t>
      </w:r>
      <w:r w:rsidR="009037DA">
        <w:t xml:space="preserve"> </w:t>
      </w:r>
      <w:r w:rsidRPr="008C7CE7">
        <w:t>an</w:t>
      </w:r>
      <w:r w:rsidR="009037DA">
        <w:t xml:space="preserve"> </w:t>
      </w:r>
      <w:r w:rsidRPr="008C7CE7">
        <w:t>implied</w:t>
      </w:r>
      <w:r w:rsidR="009037DA">
        <w:t xml:space="preserve"> </w:t>
      </w:r>
      <w:r w:rsidRPr="008C7CE7">
        <w:t>inheritance</w:t>
      </w:r>
      <w:r w:rsidR="009037DA">
        <w:t xml:space="preserve"> </w:t>
      </w:r>
      <w:r w:rsidRPr="008C7CE7">
        <w:t>relationship</w:t>
      </w:r>
      <w:r w:rsidR="009037DA">
        <w:t xml:space="preserve"> </w:t>
      </w:r>
      <w:r w:rsidRPr="008C7CE7">
        <w:t>among</w:t>
      </w:r>
      <w:r w:rsidR="009037DA">
        <w:t xml:space="preserve"> </w:t>
      </w:r>
      <w:r w:rsidRPr="008C7CE7">
        <w:t>these.</w:t>
      </w:r>
      <w:r w:rsidR="009037DA">
        <w:t xml:space="preserve">  </w:t>
      </w:r>
      <w:r w:rsidRPr="008C7CE7">
        <w:t>For</w:t>
      </w:r>
      <w:r w:rsidR="009037DA">
        <w:t xml:space="preserve"> </w:t>
      </w:r>
      <w:r w:rsidRPr="008C7CE7">
        <w:t>example,</w:t>
      </w:r>
      <w:r w:rsidR="009037DA">
        <w:t xml:space="preserve"> </w:t>
      </w:r>
      <w:r w:rsidRPr="008C7CE7">
        <w:t>if</w:t>
      </w:r>
      <w:r w:rsidR="009037DA">
        <w:t xml:space="preserve"> </w:t>
      </w:r>
      <w:r w:rsidRPr="008C7CE7">
        <w:t>field</w:t>
      </w:r>
      <w:r w:rsidR="009037DA">
        <w:t xml:space="preserve"> </w:t>
      </w:r>
      <w:r w:rsidRPr="008C7CE7">
        <w:t>level</w:t>
      </w:r>
      <w:r w:rsidR="009037DA">
        <w:t xml:space="preserve"> </w:t>
      </w:r>
      <w:r w:rsidRPr="008C7CE7">
        <w:t>collation</w:t>
      </w:r>
      <w:r w:rsidR="009037DA">
        <w:t xml:space="preserve"> </w:t>
      </w:r>
      <w:r w:rsidRPr="008C7CE7">
        <w:t>is</w:t>
      </w:r>
      <w:r w:rsidR="009037DA">
        <w:t xml:space="preserve"> </w:t>
      </w:r>
      <w:r w:rsidRPr="008C7CE7">
        <w:t>not</w:t>
      </w:r>
      <w:r w:rsidR="009037DA">
        <w:t xml:space="preserve"> </w:t>
      </w:r>
      <w:r w:rsidRPr="008C7CE7">
        <w:t>defined,</w:t>
      </w:r>
      <w:r w:rsidR="009037DA">
        <w:t xml:space="preserve"> </w:t>
      </w:r>
      <w:r w:rsidRPr="008C7CE7">
        <w:t>the</w:t>
      </w:r>
      <w:r w:rsidR="009037DA">
        <w:t xml:space="preserve"> </w:t>
      </w:r>
      <w:r w:rsidRPr="008C7CE7">
        <w:t>table-level</w:t>
      </w:r>
      <w:r w:rsidR="009037DA">
        <w:t xml:space="preserve"> </w:t>
      </w:r>
      <w:r w:rsidRPr="008C7CE7">
        <w:t>collation</w:t>
      </w:r>
      <w:r w:rsidR="009037DA">
        <w:t xml:space="preserve"> </w:t>
      </w:r>
      <w:r w:rsidRPr="008C7CE7">
        <w:t>is</w:t>
      </w:r>
      <w:r w:rsidR="009037DA">
        <w:t xml:space="preserve"> </w:t>
      </w:r>
      <w:r w:rsidRPr="008C7CE7">
        <w:t>used.</w:t>
      </w:r>
      <w:r w:rsidR="009037DA">
        <w:t xml:space="preserve">  </w:t>
      </w:r>
      <w:r w:rsidRPr="008C7CE7">
        <w:t>If</w:t>
      </w:r>
      <w:r w:rsidR="009037DA">
        <w:t xml:space="preserve"> </w:t>
      </w:r>
      <w:r w:rsidRPr="008C7CE7">
        <w:t>the</w:t>
      </w:r>
      <w:r w:rsidR="009037DA">
        <w:t xml:space="preserve"> </w:t>
      </w:r>
      <w:r w:rsidRPr="008C7CE7">
        <w:t>table</w:t>
      </w:r>
      <w:r w:rsidR="009037DA">
        <w:t xml:space="preserve"> </w:t>
      </w:r>
      <w:r w:rsidRPr="008C7CE7">
        <w:t>collation</w:t>
      </w:r>
      <w:r w:rsidR="009037DA">
        <w:t xml:space="preserve"> </w:t>
      </w:r>
      <w:r w:rsidRPr="008C7CE7">
        <w:t>is</w:t>
      </w:r>
      <w:r w:rsidR="009037DA">
        <w:t xml:space="preserve"> </w:t>
      </w:r>
      <w:r w:rsidRPr="008C7CE7">
        <w:t>not</w:t>
      </w:r>
      <w:r w:rsidR="009037DA">
        <w:t xml:space="preserve"> </w:t>
      </w:r>
      <w:r w:rsidRPr="008C7CE7">
        <w:t>defined,</w:t>
      </w:r>
      <w:r w:rsidR="009037DA">
        <w:t xml:space="preserve"> </w:t>
      </w:r>
      <w:r w:rsidRPr="008C7CE7">
        <w:t>it</w:t>
      </w:r>
      <w:r w:rsidR="009037DA">
        <w:t xml:space="preserve"> </w:t>
      </w:r>
      <w:r w:rsidRPr="008C7CE7">
        <w:t>will</w:t>
      </w:r>
      <w:r w:rsidR="009037DA">
        <w:t xml:space="preserve"> </w:t>
      </w:r>
      <w:r w:rsidRPr="008C7CE7">
        <w:t>inherit</w:t>
      </w:r>
      <w:r w:rsidR="009037DA">
        <w:t xml:space="preserve"> </w:t>
      </w:r>
      <w:r w:rsidRPr="008C7CE7">
        <w:t>from</w:t>
      </w:r>
      <w:r w:rsidR="009037DA">
        <w:t xml:space="preserve"> </w:t>
      </w:r>
      <w:r w:rsidRPr="008C7CE7">
        <w:t>the</w:t>
      </w:r>
      <w:r w:rsidR="009037DA">
        <w:t xml:space="preserve"> </w:t>
      </w:r>
      <w:r w:rsidRPr="008C7CE7">
        <w:t>database.</w:t>
      </w:r>
    </w:p>
    <w:p w:rsidR="00230249" w:rsidRPr="008C7CE7" w:rsidRDefault="00230249" w:rsidP="008C7CE7">
      <w:r w:rsidRPr="008C7CE7">
        <w:t>In</w:t>
      </w:r>
      <w:r w:rsidR="009037DA">
        <w:t xml:space="preserve"> </w:t>
      </w:r>
      <w:r w:rsidRPr="008C7CE7">
        <w:t>an</w:t>
      </w:r>
      <w:r w:rsidR="009037DA">
        <w:t xml:space="preserve"> </w:t>
      </w:r>
      <w:r w:rsidRPr="008C7CE7">
        <w:t>English</w:t>
      </w:r>
      <w:r w:rsidR="009037DA">
        <w:t xml:space="preserve"> </w:t>
      </w:r>
      <w:r w:rsidRPr="008C7CE7">
        <w:t>language</w:t>
      </w:r>
      <w:r w:rsidR="009037DA">
        <w:t xml:space="preserve"> </w:t>
      </w:r>
      <w:r w:rsidRPr="008C7CE7">
        <w:t>environment,</w:t>
      </w:r>
      <w:r w:rsidR="009037DA">
        <w:t xml:space="preserve"> </w:t>
      </w:r>
      <w:r w:rsidRPr="008C7CE7">
        <w:t>SQL</w:t>
      </w:r>
      <w:r w:rsidR="009037DA">
        <w:t xml:space="preserve"> </w:t>
      </w:r>
      <w:r w:rsidRPr="008C7CE7">
        <w:t>queries</w:t>
      </w:r>
      <w:r w:rsidR="009037DA">
        <w:t xml:space="preserve"> </w:t>
      </w:r>
      <w:r w:rsidR="00AF7AC6">
        <w:t>created</w:t>
      </w:r>
      <w:r w:rsidR="009037DA">
        <w:t xml:space="preserve"> </w:t>
      </w:r>
      <w:r w:rsidRPr="008C7CE7">
        <w:t>by</w:t>
      </w:r>
      <w:r w:rsidR="009037DA">
        <w:t xml:space="preserve"> </w:t>
      </w:r>
      <w:r w:rsidRPr="008C7CE7">
        <w:t>Iron</w:t>
      </w:r>
      <w:r w:rsidR="009037DA">
        <w:t xml:space="preserve"> </w:t>
      </w:r>
      <w:r w:rsidRPr="008C7CE7">
        <w:t>Speed</w:t>
      </w:r>
      <w:r w:rsidR="009037DA">
        <w:t xml:space="preserve"> </w:t>
      </w:r>
      <w:r w:rsidRPr="008C7CE7">
        <w:t>Designer</w:t>
      </w:r>
      <w:r w:rsidR="009037DA">
        <w:t xml:space="preserve"> </w:t>
      </w:r>
      <w:r w:rsidRPr="008C7CE7">
        <w:t>sort</w:t>
      </w:r>
      <w:r w:rsidR="009037DA">
        <w:t xml:space="preserve"> </w:t>
      </w:r>
      <w:r w:rsidRPr="008C7CE7">
        <w:t>properly</w:t>
      </w:r>
      <w:r w:rsidR="009037DA">
        <w:t xml:space="preserve"> </w:t>
      </w:r>
      <w:r w:rsidRPr="008C7CE7">
        <w:t>with</w:t>
      </w:r>
      <w:r w:rsidR="009037DA">
        <w:t xml:space="preserve"> </w:t>
      </w:r>
      <w:r w:rsidRPr="008C7CE7">
        <w:t>all</w:t>
      </w:r>
      <w:r w:rsidR="009037DA">
        <w:t xml:space="preserve"> </w:t>
      </w:r>
      <w:r w:rsidRPr="008C7CE7">
        <w:t>Microsoft</w:t>
      </w:r>
      <w:r w:rsidR="009037DA">
        <w:t xml:space="preserve"> </w:t>
      </w:r>
      <w:r w:rsidRPr="008C7CE7">
        <w:t>SQL</w:t>
      </w:r>
      <w:r w:rsidR="009037DA">
        <w:t xml:space="preserve"> </w:t>
      </w:r>
      <w:r w:rsidRPr="008C7CE7">
        <w:t>Server</w:t>
      </w:r>
      <w:r w:rsidR="009037DA">
        <w:t xml:space="preserve"> </w:t>
      </w:r>
      <w:r w:rsidRPr="008C7CE7">
        <w:t>collation</w:t>
      </w:r>
      <w:r w:rsidR="009037DA">
        <w:t xml:space="preserve"> </w:t>
      </w:r>
      <w:r w:rsidRPr="008C7CE7">
        <w:t>sequences,</w:t>
      </w:r>
      <w:r w:rsidR="009037DA">
        <w:t xml:space="preserve"> </w:t>
      </w:r>
      <w:r w:rsidRPr="008C7CE7">
        <w:t>including</w:t>
      </w:r>
      <w:r w:rsidR="009037DA">
        <w:t xml:space="preserve"> </w:t>
      </w:r>
      <w:r w:rsidRPr="008C7CE7">
        <w:t>these:</w:t>
      </w:r>
    </w:p>
    <w:p w:rsidR="00230249" w:rsidRPr="008C7CE7" w:rsidRDefault="00230249" w:rsidP="008C7CE7">
      <w:pPr>
        <w:numPr>
          <w:ilvl w:val="0"/>
          <w:numId w:val="17"/>
        </w:numPr>
      </w:pPr>
      <w:r w:rsidRPr="008C7CE7">
        <w:t>SQL_Latin1_General_CP1_CI_AS</w:t>
      </w:r>
    </w:p>
    <w:p w:rsidR="00230249" w:rsidRPr="008C7CE7" w:rsidRDefault="00230249" w:rsidP="008C7CE7">
      <w:pPr>
        <w:numPr>
          <w:ilvl w:val="0"/>
          <w:numId w:val="17"/>
        </w:numPr>
      </w:pPr>
      <w:r w:rsidRPr="008C7CE7">
        <w:t>Latin1_General_BIN</w:t>
      </w:r>
    </w:p>
    <w:p w:rsidR="00230249" w:rsidRPr="008C7CE7" w:rsidRDefault="00230249" w:rsidP="008C7CE7">
      <w:pPr>
        <w:numPr>
          <w:ilvl w:val="0"/>
          <w:numId w:val="17"/>
        </w:numPr>
      </w:pPr>
      <w:proofErr w:type="spellStart"/>
      <w:r w:rsidRPr="008C7CE7">
        <w:t>Korean_Wansung_CI_AS</w:t>
      </w:r>
      <w:proofErr w:type="spellEnd"/>
    </w:p>
    <w:tbl>
      <w:tblPr>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0A0" w:firstRow="1" w:lastRow="0" w:firstColumn="1" w:lastColumn="0" w:noHBand="0" w:noVBand="0"/>
      </w:tblPr>
      <w:tblGrid>
        <w:gridCol w:w="2942"/>
        <w:gridCol w:w="1461"/>
        <w:gridCol w:w="2473"/>
      </w:tblGrid>
      <w:tr w:rsidR="00230249" w:rsidTr="0077736B">
        <w:trPr>
          <w:tblHeader/>
        </w:trPr>
        <w:tc>
          <w:tcPr>
            <w:tcW w:w="2942" w:type="dxa"/>
            <w:tcBorders>
              <w:top w:val="single" w:sz="8" w:space="0" w:color="FFFFFF"/>
              <w:left w:val="single" w:sz="8" w:space="0" w:color="FFFFFF"/>
              <w:bottom w:val="single" w:sz="8" w:space="0" w:color="FFFFFF"/>
              <w:right w:val="single" w:sz="8" w:space="0" w:color="FFFFFF"/>
            </w:tcBorders>
            <w:shd w:val="clear" w:color="auto" w:fill="808080"/>
          </w:tcPr>
          <w:p w:rsidR="00230249" w:rsidRDefault="00230249" w:rsidP="00230249">
            <w:pPr>
              <w:pStyle w:val="TableHeading"/>
            </w:pPr>
            <w:r>
              <w:t>Microsoft</w:t>
            </w:r>
            <w:r w:rsidR="009037DA">
              <w:t xml:space="preserve"> </w:t>
            </w:r>
            <w:r>
              <w:t>SQL</w:t>
            </w:r>
            <w:r w:rsidR="009037DA">
              <w:t xml:space="preserve"> </w:t>
            </w:r>
            <w:r>
              <w:t>Server</w:t>
            </w:r>
            <w:r w:rsidR="009037DA">
              <w:t xml:space="preserve"> </w:t>
            </w:r>
            <w:r>
              <w:t>2000</w:t>
            </w:r>
            <w:r>
              <w:br/>
              <w:t>Collation</w:t>
            </w:r>
            <w:r w:rsidR="009037DA">
              <w:t xml:space="preserve"> </w:t>
            </w:r>
            <w:r>
              <w:t>Support</w:t>
            </w:r>
          </w:p>
        </w:tc>
        <w:tc>
          <w:tcPr>
            <w:tcW w:w="1461" w:type="dxa"/>
            <w:tcBorders>
              <w:top w:val="single" w:sz="8" w:space="0" w:color="FFFFFF"/>
              <w:left w:val="single" w:sz="8" w:space="0" w:color="FFFFFF"/>
              <w:bottom w:val="single" w:sz="8" w:space="0" w:color="FFFFFF"/>
              <w:right w:val="single" w:sz="8" w:space="0" w:color="FFFFFF"/>
            </w:tcBorders>
            <w:shd w:val="clear" w:color="auto" w:fill="808080"/>
          </w:tcPr>
          <w:p w:rsidR="00230249" w:rsidRDefault="00230249" w:rsidP="00230249">
            <w:pPr>
              <w:pStyle w:val="TableHeading"/>
            </w:pPr>
            <w:r>
              <w:t>In-line</w:t>
            </w:r>
            <w:r w:rsidR="009037DA">
              <w:t xml:space="preserve"> </w:t>
            </w:r>
            <w:r>
              <w:t>SQL</w:t>
            </w:r>
          </w:p>
        </w:tc>
        <w:tc>
          <w:tcPr>
            <w:tcW w:w="2473" w:type="dxa"/>
            <w:tcBorders>
              <w:top w:val="single" w:sz="8" w:space="0" w:color="FFFFFF"/>
              <w:left w:val="single" w:sz="8" w:space="0" w:color="FFFFFF"/>
              <w:bottom w:val="single" w:sz="8" w:space="0" w:color="FFFFFF"/>
              <w:right w:val="single" w:sz="8" w:space="0" w:color="FFFFFF"/>
            </w:tcBorders>
            <w:shd w:val="clear" w:color="auto" w:fill="808080"/>
          </w:tcPr>
          <w:p w:rsidR="00230249" w:rsidRDefault="00230249" w:rsidP="00230249">
            <w:pPr>
              <w:pStyle w:val="TableHeading"/>
            </w:pPr>
            <w:r>
              <w:t>Stored</w:t>
            </w:r>
            <w:r w:rsidR="009037DA">
              <w:t xml:space="preserve"> </w:t>
            </w:r>
            <w:r>
              <w:t>Procedure</w:t>
            </w:r>
            <w:r w:rsidR="009037DA">
              <w:t xml:space="preserve"> </w:t>
            </w:r>
            <w:r>
              <w:t>SQL</w:t>
            </w:r>
          </w:p>
        </w:tc>
      </w:tr>
      <w:tr w:rsidR="00230249" w:rsidRPr="008C7CE7" w:rsidTr="0077736B">
        <w:tc>
          <w:tcPr>
            <w:tcW w:w="2942"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8C7CE7">
            <w:r w:rsidRPr="008C7CE7">
              <w:t>Database</w:t>
            </w:r>
            <w:r w:rsidR="009037DA">
              <w:t xml:space="preserve"> </w:t>
            </w:r>
            <w:r w:rsidRPr="008C7CE7">
              <w:t>level</w:t>
            </w:r>
            <w:r w:rsidR="009037DA">
              <w:t xml:space="preserve"> </w:t>
            </w:r>
            <w:r w:rsidRPr="008C7CE7">
              <w:t>collation</w:t>
            </w:r>
          </w:p>
        </w:tc>
        <w:tc>
          <w:tcPr>
            <w:tcW w:w="1461"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c>
          <w:tcPr>
            <w:tcW w:w="2473"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r>
      <w:tr w:rsidR="00230249" w:rsidRPr="008C7CE7" w:rsidTr="0077736B">
        <w:tc>
          <w:tcPr>
            <w:tcW w:w="2942"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8C7CE7">
            <w:r w:rsidRPr="008C7CE7">
              <w:t>Table</w:t>
            </w:r>
            <w:r w:rsidR="009037DA">
              <w:t xml:space="preserve"> </w:t>
            </w:r>
            <w:r w:rsidRPr="008C7CE7">
              <w:t>level</w:t>
            </w:r>
            <w:r w:rsidR="009037DA">
              <w:t xml:space="preserve"> </w:t>
            </w:r>
            <w:r w:rsidRPr="008C7CE7">
              <w:t>collation</w:t>
            </w:r>
          </w:p>
        </w:tc>
        <w:tc>
          <w:tcPr>
            <w:tcW w:w="1461"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c>
          <w:tcPr>
            <w:tcW w:w="2473"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r>
      <w:tr w:rsidR="00230249" w:rsidRPr="008C7CE7" w:rsidTr="0077736B">
        <w:tc>
          <w:tcPr>
            <w:tcW w:w="2942"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8C7CE7">
            <w:r w:rsidRPr="008C7CE7">
              <w:t>Field</w:t>
            </w:r>
            <w:r w:rsidR="009037DA">
              <w:t xml:space="preserve"> </w:t>
            </w:r>
            <w:r w:rsidRPr="008C7CE7">
              <w:t>level</w:t>
            </w:r>
            <w:r w:rsidR="009037DA">
              <w:t xml:space="preserve"> </w:t>
            </w:r>
            <w:r w:rsidRPr="008C7CE7">
              <w:t>collation</w:t>
            </w:r>
          </w:p>
        </w:tc>
        <w:tc>
          <w:tcPr>
            <w:tcW w:w="1461"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c>
          <w:tcPr>
            <w:tcW w:w="2473"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r>
    </w:tbl>
    <w:p w:rsidR="00230249" w:rsidRPr="00574333" w:rsidRDefault="00230249" w:rsidP="00574333"/>
    <w:tbl>
      <w:tblPr>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0A0" w:firstRow="1" w:lastRow="0" w:firstColumn="1" w:lastColumn="0" w:noHBand="0" w:noVBand="0"/>
      </w:tblPr>
      <w:tblGrid>
        <w:gridCol w:w="2608"/>
        <w:gridCol w:w="1461"/>
        <w:gridCol w:w="2473"/>
      </w:tblGrid>
      <w:tr w:rsidR="00230249" w:rsidTr="0077736B">
        <w:trPr>
          <w:tblHeader/>
        </w:trPr>
        <w:tc>
          <w:tcPr>
            <w:tcW w:w="2608" w:type="dxa"/>
            <w:tcBorders>
              <w:top w:val="single" w:sz="8" w:space="0" w:color="FFFFFF"/>
              <w:left w:val="single" w:sz="8" w:space="0" w:color="FFFFFF"/>
              <w:bottom w:val="single" w:sz="8" w:space="0" w:color="FFFFFF"/>
              <w:right w:val="single" w:sz="8" w:space="0" w:color="FFFFFF"/>
            </w:tcBorders>
            <w:shd w:val="clear" w:color="auto" w:fill="808080"/>
          </w:tcPr>
          <w:p w:rsidR="00230249" w:rsidRDefault="00230249" w:rsidP="00230249">
            <w:pPr>
              <w:pStyle w:val="TableHeading"/>
            </w:pPr>
            <w:r>
              <w:t>Microsoft</w:t>
            </w:r>
            <w:r w:rsidR="009037DA">
              <w:t xml:space="preserve"> </w:t>
            </w:r>
            <w:r>
              <w:t>SQL</w:t>
            </w:r>
            <w:r w:rsidR="009037DA">
              <w:t xml:space="preserve"> </w:t>
            </w:r>
            <w:r>
              <w:t>Server</w:t>
            </w:r>
            <w:r w:rsidR="009037DA">
              <w:t xml:space="preserve"> </w:t>
            </w:r>
            <w:r>
              <w:t>7</w:t>
            </w:r>
            <w:r>
              <w:br/>
              <w:t>Collation</w:t>
            </w:r>
            <w:r w:rsidR="009037DA">
              <w:t xml:space="preserve"> </w:t>
            </w:r>
            <w:r>
              <w:t>Support</w:t>
            </w:r>
          </w:p>
        </w:tc>
        <w:tc>
          <w:tcPr>
            <w:tcW w:w="1461" w:type="dxa"/>
            <w:tcBorders>
              <w:top w:val="single" w:sz="8" w:space="0" w:color="FFFFFF"/>
              <w:left w:val="single" w:sz="8" w:space="0" w:color="FFFFFF"/>
              <w:bottom w:val="single" w:sz="8" w:space="0" w:color="FFFFFF"/>
              <w:right w:val="single" w:sz="8" w:space="0" w:color="FFFFFF"/>
            </w:tcBorders>
            <w:shd w:val="clear" w:color="auto" w:fill="808080"/>
          </w:tcPr>
          <w:p w:rsidR="00230249" w:rsidRDefault="00230249" w:rsidP="00230249">
            <w:pPr>
              <w:pStyle w:val="TableHeading"/>
            </w:pPr>
            <w:r>
              <w:t>In-line</w:t>
            </w:r>
            <w:r w:rsidR="009037DA">
              <w:t xml:space="preserve"> </w:t>
            </w:r>
            <w:r>
              <w:t>SQL</w:t>
            </w:r>
          </w:p>
        </w:tc>
        <w:tc>
          <w:tcPr>
            <w:tcW w:w="2473" w:type="dxa"/>
            <w:tcBorders>
              <w:top w:val="single" w:sz="8" w:space="0" w:color="FFFFFF"/>
              <w:left w:val="single" w:sz="8" w:space="0" w:color="FFFFFF"/>
              <w:bottom w:val="single" w:sz="8" w:space="0" w:color="FFFFFF"/>
              <w:right w:val="single" w:sz="8" w:space="0" w:color="FFFFFF"/>
            </w:tcBorders>
            <w:shd w:val="clear" w:color="auto" w:fill="808080"/>
          </w:tcPr>
          <w:p w:rsidR="00230249" w:rsidRDefault="00230249" w:rsidP="00230249">
            <w:pPr>
              <w:pStyle w:val="TableHeading"/>
            </w:pPr>
            <w:r>
              <w:t>Stored</w:t>
            </w:r>
            <w:r w:rsidR="009037DA">
              <w:t xml:space="preserve"> </w:t>
            </w:r>
            <w:r>
              <w:t>Procedure</w:t>
            </w:r>
            <w:r w:rsidR="009037DA">
              <w:t xml:space="preserve"> </w:t>
            </w:r>
            <w:r>
              <w:t>SQL</w:t>
            </w:r>
          </w:p>
        </w:tc>
      </w:tr>
      <w:tr w:rsidR="00230249" w:rsidRPr="008C7CE7" w:rsidTr="0077736B">
        <w:tc>
          <w:tcPr>
            <w:tcW w:w="2608"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8C7CE7">
            <w:r w:rsidRPr="008C7CE7">
              <w:t>Database</w:t>
            </w:r>
            <w:r w:rsidR="009037DA">
              <w:t xml:space="preserve"> </w:t>
            </w:r>
            <w:r w:rsidRPr="008C7CE7">
              <w:t>level</w:t>
            </w:r>
            <w:r w:rsidR="009037DA">
              <w:t xml:space="preserve"> </w:t>
            </w:r>
            <w:r w:rsidRPr="008C7CE7">
              <w:t>collation</w:t>
            </w:r>
          </w:p>
        </w:tc>
        <w:tc>
          <w:tcPr>
            <w:tcW w:w="1461"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c>
          <w:tcPr>
            <w:tcW w:w="2473"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AC53DA" w:rsidP="0077736B">
            <w:pPr>
              <w:jc w:val="center"/>
            </w:pPr>
            <w:r w:rsidRPr="008C7CE7">
              <w:t>Yes</w:t>
            </w:r>
          </w:p>
        </w:tc>
      </w:tr>
      <w:tr w:rsidR="00230249" w:rsidRPr="008C7CE7" w:rsidTr="0077736B">
        <w:tc>
          <w:tcPr>
            <w:tcW w:w="2608"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8C7CE7">
            <w:r w:rsidRPr="008C7CE7">
              <w:t>Table</w:t>
            </w:r>
            <w:r w:rsidR="009037DA">
              <w:t xml:space="preserve"> </w:t>
            </w:r>
            <w:r w:rsidRPr="008C7CE7">
              <w:t>level</w:t>
            </w:r>
            <w:r w:rsidR="009037DA">
              <w:t xml:space="preserve"> </w:t>
            </w:r>
            <w:r w:rsidRPr="008C7CE7">
              <w:t>collation</w:t>
            </w:r>
          </w:p>
        </w:tc>
        <w:tc>
          <w:tcPr>
            <w:tcW w:w="1461"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77736B">
            <w:pPr>
              <w:jc w:val="center"/>
            </w:pPr>
            <w:r w:rsidRPr="008C7CE7">
              <w:t>N/A</w:t>
            </w:r>
          </w:p>
        </w:tc>
        <w:tc>
          <w:tcPr>
            <w:tcW w:w="2473"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77736B">
            <w:pPr>
              <w:jc w:val="center"/>
            </w:pPr>
            <w:r w:rsidRPr="008C7CE7">
              <w:t>N/A</w:t>
            </w:r>
          </w:p>
        </w:tc>
      </w:tr>
      <w:tr w:rsidR="00230249" w:rsidRPr="008C7CE7" w:rsidTr="0077736B">
        <w:tc>
          <w:tcPr>
            <w:tcW w:w="2608"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8C7CE7">
            <w:r w:rsidRPr="008C7CE7">
              <w:t>Field</w:t>
            </w:r>
            <w:r w:rsidR="009037DA">
              <w:t xml:space="preserve"> </w:t>
            </w:r>
            <w:r w:rsidRPr="008C7CE7">
              <w:t>level</w:t>
            </w:r>
            <w:r w:rsidR="009037DA">
              <w:t xml:space="preserve"> </w:t>
            </w:r>
            <w:r w:rsidRPr="008C7CE7">
              <w:t>collation</w:t>
            </w:r>
          </w:p>
        </w:tc>
        <w:tc>
          <w:tcPr>
            <w:tcW w:w="1461"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77736B">
            <w:pPr>
              <w:jc w:val="center"/>
            </w:pPr>
            <w:r w:rsidRPr="008C7CE7">
              <w:t>N/A</w:t>
            </w:r>
          </w:p>
        </w:tc>
        <w:tc>
          <w:tcPr>
            <w:tcW w:w="2473" w:type="dxa"/>
            <w:tcBorders>
              <w:top w:val="single" w:sz="8" w:space="0" w:color="FFFFFF"/>
              <w:left w:val="single" w:sz="8" w:space="0" w:color="FFFFFF"/>
              <w:bottom w:val="single" w:sz="8" w:space="0" w:color="FFFFFF"/>
              <w:right w:val="single" w:sz="8" w:space="0" w:color="FFFFFF"/>
            </w:tcBorders>
            <w:shd w:val="clear" w:color="auto" w:fill="E0E0E0"/>
          </w:tcPr>
          <w:p w:rsidR="00230249" w:rsidRPr="008C7CE7" w:rsidRDefault="00230249" w:rsidP="0077736B">
            <w:pPr>
              <w:jc w:val="center"/>
            </w:pPr>
            <w:r w:rsidRPr="008C7CE7">
              <w:t>N/A</w:t>
            </w:r>
          </w:p>
        </w:tc>
      </w:tr>
    </w:tbl>
    <w:p w:rsidR="00D02621" w:rsidRPr="00D02621" w:rsidRDefault="00D02621" w:rsidP="00D02621">
      <w:r>
        <w:t>Note:</w:t>
      </w:r>
      <w:r w:rsidR="009037DA">
        <w:t xml:space="preserve"> </w:t>
      </w:r>
      <w:r>
        <w:t>Iron</w:t>
      </w:r>
      <w:r w:rsidR="009037DA">
        <w:t xml:space="preserve"> </w:t>
      </w:r>
      <w:r>
        <w:t>Speed</w:t>
      </w:r>
      <w:r w:rsidR="009037DA">
        <w:t xml:space="preserve"> </w:t>
      </w:r>
      <w:r>
        <w:t>Designer</w:t>
      </w:r>
      <w:r w:rsidR="009037DA">
        <w:t xml:space="preserve"> </w:t>
      </w:r>
      <w:r>
        <w:t>Support</w:t>
      </w:r>
      <w:r w:rsidR="009037DA">
        <w:t xml:space="preserve"> </w:t>
      </w:r>
      <w:r>
        <w:t>for</w:t>
      </w:r>
      <w:r w:rsidR="009037DA">
        <w:t xml:space="preserve"> </w:t>
      </w:r>
      <w:r>
        <w:t>Microsoft</w:t>
      </w:r>
      <w:r w:rsidR="009037DA">
        <w:t xml:space="preserve"> </w:t>
      </w:r>
      <w:r>
        <w:t>SQL</w:t>
      </w:r>
      <w:r w:rsidR="009037DA">
        <w:t xml:space="preserve"> </w:t>
      </w:r>
      <w:r>
        <w:t>Server</w:t>
      </w:r>
      <w:r w:rsidR="009037DA">
        <w:t xml:space="preserve"> </w:t>
      </w:r>
      <w:r>
        <w:t>7</w:t>
      </w:r>
      <w:r w:rsidR="009037DA">
        <w:t xml:space="preserve"> </w:t>
      </w:r>
      <w:r>
        <w:t>was</w:t>
      </w:r>
      <w:r w:rsidR="009037DA">
        <w:t xml:space="preserve"> </w:t>
      </w:r>
      <w:r>
        <w:t>discontinued</w:t>
      </w:r>
      <w:r w:rsidR="009037DA">
        <w:t xml:space="preserve"> </w:t>
      </w:r>
      <w:r>
        <w:t>on</w:t>
      </w:r>
      <w:r w:rsidR="009037DA">
        <w:t xml:space="preserve"> </w:t>
      </w:r>
      <w:r>
        <w:t>June</w:t>
      </w:r>
      <w:r w:rsidR="009037DA">
        <w:t xml:space="preserve"> </w:t>
      </w:r>
      <w:r>
        <w:t>30,</w:t>
      </w:r>
      <w:r w:rsidR="009037DA">
        <w:t xml:space="preserve"> </w:t>
      </w:r>
      <w:r>
        <w:t>2006.</w:t>
      </w:r>
    </w:p>
    <w:p w:rsidR="00F45D9C" w:rsidRDefault="00F45D9C" w:rsidP="00F764C8">
      <w:pPr>
        <w:pStyle w:val="Heading5"/>
      </w:pPr>
      <w:r>
        <w:t>Collation</w:t>
      </w:r>
      <w:r w:rsidR="009037DA">
        <w:t xml:space="preserve"> </w:t>
      </w:r>
      <w:r>
        <w:t>sequences</w:t>
      </w:r>
      <w:r w:rsidR="009037DA">
        <w:t xml:space="preserve"> </w:t>
      </w:r>
      <w:r>
        <w:t>affect</w:t>
      </w:r>
      <w:r w:rsidR="009037DA">
        <w:t xml:space="preserve"> </w:t>
      </w:r>
      <w:r>
        <w:t>search</w:t>
      </w:r>
      <w:r w:rsidR="009037DA">
        <w:t xml:space="preserve"> </w:t>
      </w:r>
      <w:r>
        <w:t>behavior</w:t>
      </w:r>
    </w:p>
    <w:p w:rsidR="00F45D9C" w:rsidRDefault="00F45D9C" w:rsidP="00F45D9C">
      <w:pPr>
        <w:rPr>
          <w:rFonts w:cs="Arial"/>
        </w:rPr>
      </w:pPr>
      <w:r>
        <w:rPr>
          <w:rFonts w:cs="Arial"/>
        </w:rPr>
        <w:t>Some</w:t>
      </w:r>
      <w:r w:rsidR="009037DA">
        <w:rPr>
          <w:rFonts w:cs="Arial"/>
        </w:rPr>
        <w:t xml:space="preserve"> </w:t>
      </w:r>
      <w:r>
        <w:rPr>
          <w:rFonts w:cs="Arial"/>
        </w:rPr>
        <w:t>collation</w:t>
      </w:r>
      <w:r w:rsidR="009037DA">
        <w:rPr>
          <w:rFonts w:cs="Arial"/>
        </w:rPr>
        <w:t xml:space="preserve"> </w:t>
      </w:r>
      <w:r>
        <w:rPr>
          <w:rFonts w:cs="Arial"/>
        </w:rPr>
        <w:t>sequences</w:t>
      </w:r>
      <w:r w:rsidR="009037DA">
        <w:rPr>
          <w:rFonts w:cs="Arial"/>
        </w:rPr>
        <w:t xml:space="preserve"> </w:t>
      </w:r>
      <w:r>
        <w:rPr>
          <w:rFonts w:cs="Arial"/>
        </w:rPr>
        <w:t>are</w:t>
      </w:r>
      <w:r w:rsidR="009037DA">
        <w:rPr>
          <w:rFonts w:cs="Arial"/>
        </w:rPr>
        <w:t xml:space="preserve"> </w:t>
      </w:r>
      <w:r>
        <w:rPr>
          <w:rFonts w:cs="Arial"/>
        </w:rPr>
        <w:t>case-insensitive.</w:t>
      </w:r>
      <w:r w:rsidR="009037DA">
        <w:rPr>
          <w:rFonts w:cs="Arial"/>
        </w:rPr>
        <w:t xml:space="preserve">  </w:t>
      </w:r>
      <w:r>
        <w:rPr>
          <w:rFonts w:cs="Arial"/>
        </w:rPr>
        <w:t>If</w:t>
      </w:r>
      <w:r w:rsidR="009037DA">
        <w:rPr>
          <w:rFonts w:cs="Arial"/>
        </w:rPr>
        <w:t xml:space="preserve"> </w:t>
      </w:r>
      <w:r>
        <w:rPr>
          <w:rFonts w:cs="Arial"/>
        </w:rPr>
        <w:t>a</w:t>
      </w:r>
      <w:r w:rsidR="009037DA">
        <w:rPr>
          <w:rFonts w:cs="Arial"/>
        </w:rPr>
        <w:t xml:space="preserve"> </w:t>
      </w:r>
      <w:r>
        <w:rPr>
          <w:rFonts w:cs="Arial"/>
        </w:rPr>
        <w:t>case-insensitive</w:t>
      </w:r>
      <w:r w:rsidR="009037DA">
        <w:rPr>
          <w:rFonts w:cs="Arial"/>
        </w:rPr>
        <w:t xml:space="preserve"> </w:t>
      </w:r>
      <w:r>
        <w:rPr>
          <w:rFonts w:cs="Arial"/>
        </w:rPr>
        <w:t>collation</w:t>
      </w:r>
      <w:r w:rsidR="009037DA">
        <w:rPr>
          <w:rFonts w:cs="Arial"/>
        </w:rPr>
        <w:t xml:space="preserve"> </w:t>
      </w:r>
      <w:r>
        <w:rPr>
          <w:rFonts w:cs="Arial"/>
        </w:rPr>
        <w:t>sequence</w:t>
      </w:r>
      <w:r w:rsidR="009037DA">
        <w:rPr>
          <w:rFonts w:cs="Arial"/>
        </w:rPr>
        <w:t xml:space="preserve"> </w:t>
      </w:r>
      <w:r>
        <w:rPr>
          <w:rFonts w:cs="Arial"/>
        </w:rPr>
        <w:t>is</w:t>
      </w:r>
      <w:r w:rsidR="009037DA">
        <w:rPr>
          <w:rFonts w:cs="Arial"/>
        </w:rPr>
        <w:t xml:space="preserve"> </w:t>
      </w:r>
      <w:r>
        <w:rPr>
          <w:rFonts w:cs="Arial"/>
        </w:rPr>
        <w:t>used,</w:t>
      </w:r>
      <w:r w:rsidR="009037DA">
        <w:rPr>
          <w:rFonts w:cs="Arial"/>
        </w:rPr>
        <w:t xml:space="preserve"> </w:t>
      </w:r>
      <w:r>
        <w:rPr>
          <w:rFonts w:cs="Arial"/>
        </w:rPr>
        <w:t>then</w:t>
      </w:r>
      <w:r w:rsidR="009037DA">
        <w:rPr>
          <w:rFonts w:cs="Arial"/>
        </w:rPr>
        <w:t xml:space="preserve"> </w:t>
      </w:r>
      <w:r>
        <w:rPr>
          <w:rFonts w:cs="Arial"/>
        </w:rPr>
        <w:t>the</w:t>
      </w:r>
      <w:r w:rsidR="009037DA">
        <w:rPr>
          <w:rFonts w:cs="Arial"/>
        </w:rPr>
        <w:t xml:space="preserve"> </w:t>
      </w:r>
      <w:r>
        <w:rPr>
          <w:rFonts w:cs="Arial"/>
        </w:rPr>
        <w:t>table</w:t>
      </w:r>
      <w:r w:rsidR="009037DA">
        <w:rPr>
          <w:rFonts w:cs="Arial"/>
        </w:rPr>
        <w:t xml:space="preserve"> </w:t>
      </w:r>
      <w:r>
        <w:rPr>
          <w:rFonts w:cs="Arial"/>
        </w:rPr>
        <w:t>search</w:t>
      </w:r>
      <w:r w:rsidR="009037DA">
        <w:rPr>
          <w:rFonts w:cs="Arial"/>
        </w:rPr>
        <w:t xml:space="preserve"> </w:t>
      </w:r>
      <w:r>
        <w:rPr>
          <w:rFonts w:cs="Arial"/>
        </w:rPr>
        <w:t>mechanism</w:t>
      </w:r>
      <w:r w:rsidR="009037DA">
        <w:rPr>
          <w:rFonts w:cs="Arial"/>
        </w:rPr>
        <w:t xml:space="preserve"> </w:t>
      </w:r>
      <w:r w:rsidR="00AF7AC6">
        <w:rPr>
          <w:rFonts w:cs="Arial"/>
        </w:rPr>
        <w:t>created by</w:t>
      </w:r>
      <w:r w:rsidR="009037DA">
        <w:rPr>
          <w:rFonts w:cs="Arial"/>
        </w:rPr>
        <w:t xml:space="preserve"> </w:t>
      </w:r>
      <w:r>
        <w:rPr>
          <w:rFonts w:cs="Arial"/>
        </w:rPr>
        <w:t>Iron</w:t>
      </w:r>
      <w:r w:rsidR="009037DA">
        <w:rPr>
          <w:rFonts w:cs="Arial"/>
        </w:rPr>
        <w:t xml:space="preserve"> </w:t>
      </w:r>
      <w:r>
        <w:rPr>
          <w:rFonts w:cs="Arial"/>
        </w:rPr>
        <w:t>Speed</w:t>
      </w:r>
      <w:r w:rsidR="009037DA">
        <w:rPr>
          <w:rFonts w:cs="Arial"/>
        </w:rPr>
        <w:t xml:space="preserve"> </w:t>
      </w:r>
      <w:r>
        <w:rPr>
          <w:rFonts w:cs="Arial"/>
        </w:rPr>
        <w:t>Designer</w:t>
      </w:r>
      <w:r w:rsidR="009037DA">
        <w:rPr>
          <w:rFonts w:cs="Arial"/>
        </w:rPr>
        <w:t xml:space="preserve"> </w:t>
      </w:r>
      <w:r>
        <w:rPr>
          <w:rFonts w:cs="Arial"/>
        </w:rPr>
        <w:t>will</w:t>
      </w:r>
      <w:r w:rsidR="009037DA">
        <w:rPr>
          <w:rFonts w:cs="Arial"/>
        </w:rPr>
        <w:t xml:space="preserve"> </w:t>
      </w:r>
      <w:r>
        <w:rPr>
          <w:rFonts w:cs="Arial"/>
        </w:rPr>
        <w:t>be</w:t>
      </w:r>
      <w:r w:rsidR="009037DA">
        <w:rPr>
          <w:rFonts w:cs="Arial"/>
        </w:rPr>
        <w:t xml:space="preserve"> </w:t>
      </w:r>
      <w:r>
        <w:rPr>
          <w:rFonts w:cs="Arial"/>
        </w:rPr>
        <w:t>case-insensitive</w:t>
      </w:r>
      <w:r w:rsidR="009037DA">
        <w:rPr>
          <w:rFonts w:cs="Arial"/>
        </w:rPr>
        <w:t xml:space="preserve"> </w:t>
      </w:r>
      <w:r>
        <w:rPr>
          <w:rFonts w:cs="Arial"/>
        </w:rPr>
        <w:t>since</w:t>
      </w:r>
      <w:r w:rsidR="009037DA">
        <w:rPr>
          <w:rFonts w:cs="Arial"/>
        </w:rPr>
        <w:t xml:space="preserve"> </w:t>
      </w:r>
      <w:r>
        <w:rPr>
          <w:rFonts w:cs="Arial"/>
        </w:rPr>
        <w:t>it</w:t>
      </w:r>
      <w:r w:rsidR="009037DA">
        <w:rPr>
          <w:rFonts w:cs="Arial"/>
        </w:rPr>
        <w:t xml:space="preserve"> </w:t>
      </w:r>
      <w:r>
        <w:rPr>
          <w:rFonts w:cs="Arial"/>
        </w:rPr>
        <w:t>uses</w:t>
      </w:r>
      <w:r w:rsidR="009037DA">
        <w:rPr>
          <w:rFonts w:cs="Arial"/>
        </w:rPr>
        <w:t xml:space="preserve"> </w:t>
      </w:r>
      <w:r>
        <w:rPr>
          <w:rFonts w:cs="Arial"/>
        </w:rPr>
        <w:t>the</w:t>
      </w:r>
      <w:r w:rsidR="009037DA">
        <w:rPr>
          <w:rFonts w:cs="Arial"/>
        </w:rPr>
        <w:t xml:space="preserve"> </w:t>
      </w:r>
      <w:r>
        <w:rPr>
          <w:rFonts w:cs="Arial"/>
        </w:rPr>
        <w:t>underlying</w:t>
      </w:r>
      <w:r w:rsidR="009037DA">
        <w:rPr>
          <w:rFonts w:cs="Arial"/>
        </w:rPr>
        <w:t xml:space="preserve"> </w:t>
      </w:r>
      <w:r>
        <w:rPr>
          <w:rFonts w:cs="Arial"/>
        </w:rPr>
        <w:t>database</w:t>
      </w:r>
      <w:r w:rsidR="009037DA">
        <w:rPr>
          <w:rFonts w:cs="Arial"/>
        </w:rPr>
        <w:t xml:space="preserve"> </w:t>
      </w:r>
      <w:r>
        <w:rPr>
          <w:rFonts w:cs="Arial"/>
        </w:rPr>
        <w:t>to</w:t>
      </w:r>
      <w:r w:rsidR="009037DA">
        <w:rPr>
          <w:rFonts w:cs="Arial"/>
        </w:rPr>
        <w:t xml:space="preserve"> </w:t>
      </w:r>
      <w:r>
        <w:rPr>
          <w:rFonts w:cs="Arial"/>
        </w:rPr>
        <w:t>perform</w:t>
      </w:r>
      <w:r w:rsidR="009037DA">
        <w:rPr>
          <w:rFonts w:cs="Arial"/>
        </w:rPr>
        <w:t xml:space="preserve"> </w:t>
      </w:r>
      <w:r>
        <w:rPr>
          <w:rFonts w:cs="Arial"/>
        </w:rPr>
        <w:t>the</w:t>
      </w:r>
      <w:r w:rsidR="009037DA">
        <w:rPr>
          <w:rFonts w:cs="Arial"/>
        </w:rPr>
        <w:t xml:space="preserve"> </w:t>
      </w:r>
      <w:r>
        <w:rPr>
          <w:rFonts w:cs="Arial"/>
        </w:rPr>
        <w:t>search.</w:t>
      </w:r>
      <w:r w:rsidR="009037DA">
        <w:rPr>
          <w:rFonts w:cs="Arial"/>
        </w:rPr>
        <w:t xml:space="preserve">  </w:t>
      </w:r>
      <w:r>
        <w:rPr>
          <w:rFonts w:cs="Arial"/>
        </w:rPr>
        <w:t>If</w:t>
      </w:r>
      <w:r w:rsidR="009037DA">
        <w:rPr>
          <w:rFonts w:cs="Arial"/>
        </w:rPr>
        <w:t xml:space="preserve"> </w:t>
      </w:r>
      <w:r>
        <w:rPr>
          <w:rFonts w:cs="Arial"/>
        </w:rPr>
        <w:t>you</w:t>
      </w:r>
      <w:r w:rsidR="009037DA">
        <w:rPr>
          <w:rFonts w:cs="Arial"/>
        </w:rPr>
        <w:t xml:space="preserve"> </w:t>
      </w:r>
      <w:r>
        <w:rPr>
          <w:rFonts w:cs="Arial"/>
        </w:rPr>
        <w:t>want</w:t>
      </w:r>
      <w:r w:rsidR="009037DA">
        <w:rPr>
          <w:rFonts w:cs="Arial"/>
        </w:rPr>
        <w:t xml:space="preserve"> </w:t>
      </w:r>
      <w:r>
        <w:rPr>
          <w:rFonts w:cs="Arial"/>
        </w:rPr>
        <w:t>your</w:t>
      </w:r>
      <w:r w:rsidR="009037DA">
        <w:rPr>
          <w:rFonts w:cs="Arial"/>
        </w:rPr>
        <w:t xml:space="preserve"> </w:t>
      </w:r>
      <w:r>
        <w:rPr>
          <w:rFonts w:cs="Arial"/>
        </w:rPr>
        <w:t>searches</w:t>
      </w:r>
      <w:r w:rsidR="009037DA">
        <w:rPr>
          <w:rFonts w:cs="Arial"/>
        </w:rPr>
        <w:t xml:space="preserve"> </w:t>
      </w:r>
      <w:r>
        <w:rPr>
          <w:rFonts w:cs="Arial"/>
        </w:rPr>
        <w:t>to</w:t>
      </w:r>
      <w:r w:rsidR="009037DA">
        <w:rPr>
          <w:rFonts w:cs="Arial"/>
        </w:rPr>
        <w:t xml:space="preserve"> </w:t>
      </w:r>
      <w:r>
        <w:rPr>
          <w:rFonts w:cs="Arial"/>
        </w:rPr>
        <w:t>be</w:t>
      </w:r>
      <w:r w:rsidR="009037DA">
        <w:rPr>
          <w:rFonts w:cs="Arial"/>
        </w:rPr>
        <w:t xml:space="preserve"> </w:t>
      </w:r>
      <w:r>
        <w:rPr>
          <w:rFonts w:cs="Arial"/>
        </w:rPr>
        <w:t>case-sensitive,</w:t>
      </w:r>
      <w:r w:rsidR="009037DA">
        <w:rPr>
          <w:rFonts w:cs="Arial"/>
        </w:rPr>
        <w:t xml:space="preserve"> </w:t>
      </w:r>
      <w:r>
        <w:rPr>
          <w:rFonts w:cs="Arial"/>
        </w:rPr>
        <w:t>be</w:t>
      </w:r>
      <w:r w:rsidR="009037DA">
        <w:rPr>
          <w:rFonts w:cs="Arial"/>
        </w:rPr>
        <w:t xml:space="preserve"> </w:t>
      </w:r>
      <w:r>
        <w:rPr>
          <w:rFonts w:cs="Arial"/>
        </w:rPr>
        <w:t>sure</w:t>
      </w:r>
      <w:r w:rsidR="009037DA">
        <w:rPr>
          <w:rFonts w:cs="Arial"/>
        </w:rPr>
        <w:t xml:space="preserve"> </w:t>
      </w:r>
      <w:r>
        <w:rPr>
          <w:rFonts w:cs="Arial"/>
        </w:rPr>
        <w:t>to</w:t>
      </w:r>
      <w:r w:rsidR="009037DA">
        <w:rPr>
          <w:rFonts w:cs="Arial"/>
        </w:rPr>
        <w:t xml:space="preserve"> </w:t>
      </w:r>
      <w:r>
        <w:rPr>
          <w:rFonts w:cs="Arial"/>
        </w:rPr>
        <w:t>use</w:t>
      </w:r>
      <w:r w:rsidR="009037DA">
        <w:rPr>
          <w:rFonts w:cs="Arial"/>
        </w:rPr>
        <w:t xml:space="preserve"> </w:t>
      </w:r>
      <w:r>
        <w:rPr>
          <w:rFonts w:cs="Arial"/>
        </w:rPr>
        <w:t>a</w:t>
      </w:r>
      <w:r w:rsidR="009037DA">
        <w:rPr>
          <w:rFonts w:cs="Arial"/>
        </w:rPr>
        <w:t xml:space="preserve"> </w:t>
      </w:r>
      <w:r>
        <w:rPr>
          <w:rFonts w:cs="Arial"/>
        </w:rPr>
        <w:t>case-sensitive</w:t>
      </w:r>
      <w:r w:rsidR="009037DA">
        <w:rPr>
          <w:rFonts w:cs="Arial"/>
        </w:rPr>
        <w:t xml:space="preserve"> </w:t>
      </w:r>
      <w:r>
        <w:rPr>
          <w:rFonts w:cs="Arial"/>
        </w:rPr>
        <w:t>collation</w:t>
      </w:r>
      <w:r w:rsidR="009037DA">
        <w:rPr>
          <w:rFonts w:cs="Arial"/>
        </w:rPr>
        <w:t xml:space="preserve"> </w:t>
      </w:r>
      <w:r>
        <w:rPr>
          <w:rFonts w:cs="Arial"/>
        </w:rPr>
        <w:t>sequence</w:t>
      </w:r>
      <w:r w:rsidR="009037DA">
        <w:rPr>
          <w:rFonts w:cs="Arial"/>
        </w:rPr>
        <w:t xml:space="preserve"> </w:t>
      </w:r>
      <w:r>
        <w:rPr>
          <w:rFonts w:cs="Arial"/>
        </w:rPr>
        <w:t>in</w:t>
      </w:r>
      <w:r w:rsidR="009037DA">
        <w:rPr>
          <w:rFonts w:cs="Arial"/>
        </w:rPr>
        <w:t xml:space="preserve"> </w:t>
      </w:r>
      <w:r>
        <w:rPr>
          <w:rFonts w:cs="Arial"/>
        </w:rPr>
        <w:t>your</w:t>
      </w:r>
      <w:r w:rsidR="009037DA">
        <w:rPr>
          <w:rFonts w:cs="Arial"/>
        </w:rPr>
        <w:t xml:space="preserve"> </w:t>
      </w:r>
      <w:r>
        <w:rPr>
          <w:rFonts w:cs="Arial"/>
        </w:rPr>
        <w:t>database.</w:t>
      </w:r>
    </w:p>
    <w:p w:rsidR="00521CEC" w:rsidRDefault="00521CEC" w:rsidP="00085831">
      <w:pPr>
        <w:pStyle w:val="Heading3"/>
      </w:pPr>
      <w:bookmarkStart w:id="589" w:name="_Ref84672494"/>
      <w:bookmarkStart w:id="590" w:name="_Toc105587056"/>
      <w:bookmarkStart w:id="591" w:name="_Toc414885771"/>
      <w:r>
        <w:t>Transact-SQL</w:t>
      </w:r>
      <w:r w:rsidR="009037DA">
        <w:t xml:space="preserve"> </w:t>
      </w:r>
      <w:r>
        <w:t>Stored</w:t>
      </w:r>
      <w:r w:rsidR="009037DA">
        <w:t xml:space="preserve"> </w:t>
      </w:r>
      <w:r>
        <w:t>Procedures</w:t>
      </w:r>
      <w:r w:rsidR="009037DA">
        <w:t xml:space="preserve"> </w:t>
      </w:r>
      <w:r>
        <w:t>for</w:t>
      </w:r>
      <w:r w:rsidR="009037DA">
        <w:t xml:space="preserve"> </w:t>
      </w:r>
      <w:r>
        <w:t>Microsoft</w:t>
      </w:r>
      <w:r w:rsidR="009037DA">
        <w:t xml:space="preserve"> </w:t>
      </w:r>
      <w:r>
        <w:t>SQL</w:t>
      </w:r>
      <w:r w:rsidR="009037DA">
        <w:t xml:space="preserve"> </w:t>
      </w:r>
      <w:r>
        <w:t>Server</w:t>
      </w:r>
      <w:bookmarkEnd w:id="545"/>
      <w:bookmarkEnd w:id="546"/>
      <w:bookmarkEnd w:id="547"/>
      <w:bookmarkEnd w:id="548"/>
      <w:bookmarkEnd w:id="549"/>
      <w:bookmarkEnd w:id="550"/>
      <w:bookmarkEnd w:id="551"/>
      <w:bookmarkEnd w:id="588"/>
      <w:bookmarkEnd w:id="589"/>
      <w:bookmarkEnd w:id="590"/>
      <w:bookmarkEnd w:id="591"/>
    </w:p>
    <w:p w:rsidR="00521CEC" w:rsidRPr="008C7CE7" w:rsidRDefault="007048F2" w:rsidP="008C7CE7">
      <w:r w:rsidRPr="008C7CE7">
        <w:fldChar w:fldCharType="begin"/>
      </w:r>
      <w:r w:rsidR="00521CEC" w:rsidRPr="008C7CE7">
        <w:instrText>xe</w:instrText>
      </w:r>
      <w:r w:rsidR="009037DA">
        <w:instrText xml:space="preserve"> </w:instrText>
      </w:r>
      <w:r w:rsidR="00521CEC" w:rsidRPr="008C7CE7">
        <w:instrText>"Transact-SQL</w:instrText>
      </w:r>
      <w:r w:rsidR="009037DA">
        <w:instrText xml:space="preserve"> </w:instrText>
      </w:r>
      <w:r w:rsidR="00521CEC" w:rsidRPr="008C7CE7">
        <w:instrText>Stored</w:instrText>
      </w:r>
      <w:r w:rsidR="009037DA">
        <w:instrText xml:space="preserve"> </w:instrText>
      </w:r>
      <w:r w:rsidR="00521CEC" w:rsidRPr="008C7CE7">
        <w:instrText>Procedures</w:instrText>
      </w:r>
      <w:r w:rsidR="009037DA">
        <w:instrText xml:space="preserve"> </w:instrText>
      </w:r>
      <w:r w:rsidR="00521CEC" w:rsidRPr="008C7CE7">
        <w:instrText>for</w:instrText>
      </w:r>
      <w:r w:rsidR="009037DA">
        <w:instrText xml:space="preserve"> </w:instrText>
      </w:r>
      <w:r w:rsidR="00521CEC" w:rsidRPr="008C7CE7">
        <w:instrText>Microsoft</w:instrText>
      </w:r>
      <w:r w:rsidR="009037DA">
        <w:instrText xml:space="preserve"> </w:instrText>
      </w:r>
      <w:r w:rsidR="00521CEC" w:rsidRPr="008C7CE7">
        <w:instrText>SQL</w:instrText>
      </w:r>
      <w:r w:rsidR="009037DA">
        <w:instrText xml:space="preserve"> </w:instrText>
      </w:r>
      <w:r w:rsidR="00521CEC" w:rsidRPr="008C7CE7">
        <w:instrText>Server"</w:instrText>
      </w:r>
      <w:r w:rsidRPr="008C7CE7">
        <w:fldChar w:fldCharType="end"/>
      </w:r>
      <w:r w:rsidRPr="008C7CE7">
        <w:fldChar w:fldCharType="begin"/>
      </w:r>
      <w:r w:rsidR="00521CEC" w:rsidRPr="008C7CE7">
        <w:instrText>xe</w:instrText>
      </w:r>
      <w:r w:rsidR="009037DA">
        <w:instrText xml:space="preserve"> </w:instrText>
      </w:r>
      <w:r w:rsidR="00521CEC" w:rsidRPr="008C7CE7">
        <w:instrText>"Microsoft</w:instrText>
      </w:r>
      <w:r w:rsidR="009037DA">
        <w:instrText xml:space="preserve"> </w:instrText>
      </w:r>
      <w:r w:rsidR="00521CEC" w:rsidRPr="008C7CE7">
        <w:instrText>SQL</w:instrText>
      </w:r>
      <w:r w:rsidR="009037DA">
        <w:instrText xml:space="preserve"> </w:instrText>
      </w:r>
      <w:r w:rsidR="00521CEC" w:rsidRPr="008C7CE7">
        <w:instrText>Server:Transact-SQL</w:instrText>
      </w:r>
      <w:r w:rsidR="009037DA">
        <w:instrText xml:space="preserve"> </w:instrText>
      </w:r>
      <w:r w:rsidR="00521CEC" w:rsidRPr="008C7CE7">
        <w:instrText>stored</w:instrText>
      </w:r>
      <w:r w:rsidR="009037DA">
        <w:instrText xml:space="preserve"> </w:instrText>
      </w:r>
      <w:r w:rsidR="00521CEC" w:rsidRPr="008C7CE7">
        <w:instrText>procedures"</w:instrText>
      </w:r>
      <w:r w:rsidRPr="008C7CE7">
        <w:fldChar w:fldCharType="end"/>
      </w:r>
      <w:r w:rsidRPr="008C7CE7">
        <w:fldChar w:fldCharType="begin"/>
      </w:r>
      <w:r w:rsidR="00230249" w:rsidRPr="008C7CE7">
        <w:instrText>xe</w:instrText>
      </w:r>
      <w:r w:rsidR="009037DA">
        <w:instrText xml:space="preserve"> </w:instrText>
      </w:r>
      <w:r w:rsidR="00230249" w:rsidRPr="008C7CE7">
        <w:instrText>"Stored</w:instrText>
      </w:r>
      <w:r w:rsidR="009037DA">
        <w:instrText xml:space="preserve"> </w:instrText>
      </w:r>
      <w:r w:rsidR="00230249" w:rsidRPr="008C7CE7">
        <w:instrText>procedures:Transact-SQL"</w:instrText>
      </w:r>
      <w:r w:rsidRPr="008C7CE7">
        <w:fldChar w:fldCharType="end"/>
      </w:r>
      <w:r w:rsidR="00230249" w:rsidRPr="008C7CE7">
        <w:t>Iron</w:t>
      </w:r>
      <w:r w:rsidR="009037DA">
        <w:t xml:space="preserve"> </w:t>
      </w:r>
      <w:r w:rsidR="00230249" w:rsidRPr="008C7CE7">
        <w:t>Speed</w:t>
      </w:r>
      <w:r w:rsidR="009037DA">
        <w:t xml:space="preserve"> </w:t>
      </w:r>
      <w:r w:rsidR="00230249" w:rsidRPr="008C7CE7">
        <w:t>Designer</w:t>
      </w:r>
      <w:r w:rsidR="009037DA">
        <w:t xml:space="preserve"> </w:t>
      </w:r>
      <w:r w:rsidR="00D8250A">
        <w:t>creates</w:t>
      </w:r>
      <w:r w:rsidR="009037DA">
        <w:t xml:space="preserve"> </w:t>
      </w:r>
      <w:r w:rsidR="00230249" w:rsidRPr="008C7CE7">
        <w:t>the</w:t>
      </w:r>
      <w:r w:rsidR="009037DA">
        <w:t xml:space="preserve"> </w:t>
      </w:r>
      <w:r w:rsidR="00230249" w:rsidRPr="008C7CE7">
        <w:t>following</w:t>
      </w:r>
      <w:r w:rsidR="009037DA">
        <w:t xml:space="preserve"> </w:t>
      </w:r>
      <w:r w:rsidR="00230249" w:rsidRPr="008C7CE7">
        <w:t>stored</w:t>
      </w:r>
      <w:r w:rsidR="009037DA">
        <w:t xml:space="preserve"> </w:t>
      </w:r>
      <w:r w:rsidR="00230249" w:rsidRPr="008C7CE7">
        <w:t>procedures</w:t>
      </w:r>
      <w:r w:rsidR="009037DA">
        <w:t xml:space="preserve"> </w:t>
      </w:r>
      <w:r w:rsidR="00230249" w:rsidRPr="008C7CE7">
        <w:t>f</w:t>
      </w:r>
      <w:r w:rsidR="00521CEC" w:rsidRPr="008C7CE7">
        <w:t>or</w:t>
      </w:r>
      <w:r w:rsidR="009037DA">
        <w:t xml:space="preserve"> </w:t>
      </w:r>
      <w:r w:rsidR="00521CEC" w:rsidRPr="008C7CE7">
        <w:t>each</w:t>
      </w:r>
      <w:r w:rsidR="009037DA">
        <w:t xml:space="preserve"> </w:t>
      </w:r>
      <w:r w:rsidR="00230249" w:rsidRPr="008C7CE7">
        <w:t>database</w:t>
      </w:r>
      <w:r w:rsidR="009037DA">
        <w:t xml:space="preserve"> </w:t>
      </w:r>
      <w:r w:rsidR="00521CEC" w:rsidRPr="008C7CE7">
        <w:t>table</w:t>
      </w:r>
      <w:r w:rsidR="009037DA">
        <w:t xml:space="preserve"> </w:t>
      </w:r>
      <w:r w:rsidR="00230249" w:rsidRPr="008C7CE7">
        <w:t>and</w:t>
      </w:r>
      <w:r w:rsidR="009037DA">
        <w:t xml:space="preserve"> </w:t>
      </w:r>
      <w:r w:rsidR="00230249" w:rsidRPr="008C7CE7">
        <w:t>database</w:t>
      </w:r>
      <w:r w:rsidR="009037DA">
        <w:t xml:space="preserve"> </w:t>
      </w:r>
      <w:r w:rsidR="00230249" w:rsidRPr="008C7CE7">
        <w:t>view</w:t>
      </w:r>
      <w:r w:rsidR="009037DA">
        <w:t xml:space="preserve"> </w:t>
      </w:r>
      <w:r w:rsidR="00230249" w:rsidRPr="008C7CE7">
        <w:t>used</w:t>
      </w:r>
      <w:r w:rsidR="009037DA">
        <w:t xml:space="preserve"> </w:t>
      </w:r>
      <w:r w:rsidR="00230249" w:rsidRPr="008C7CE7">
        <w:t>in</w:t>
      </w:r>
      <w:r w:rsidR="009037DA">
        <w:t xml:space="preserve"> </w:t>
      </w:r>
      <w:r w:rsidR="00230249" w:rsidRPr="008C7CE7">
        <w:t>your</w:t>
      </w:r>
      <w:r w:rsidR="009037DA">
        <w:t xml:space="preserve"> </w:t>
      </w:r>
      <w:r w:rsidR="00230249" w:rsidRPr="008C7CE7">
        <w:t>application</w:t>
      </w:r>
      <w:r w:rsidR="00521CEC" w:rsidRPr="008C7CE7">
        <w:t>:</w:t>
      </w:r>
    </w:p>
    <w:tbl>
      <w:tblPr>
        <w:tblW w:w="927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95"/>
        <w:gridCol w:w="6775"/>
      </w:tblGrid>
      <w:tr w:rsidR="00521CEC">
        <w:trPr>
          <w:tblHeader/>
        </w:trPr>
        <w:tc>
          <w:tcPr>
            <w:tcW w:w="2495"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Transact-SQL</w:t>
            </w:r>
            <w:r w:rsidR="009037DA">
              <w:t xml:space="preserve"> </w:t>
            </w:r>
            <w:r>
              <w:t>Stored</w:t>
            </w:r>
            <w:r w:rsidR="009037DA">
              <w:t xml:space="preserve"> </w:t>
            </w:r>
            <w:r>
              <w:t>Procedures</w:t>
            </w:r>
          </w:p>
        </w:tc>
        <w:tc>
          <w:tcPr>
            <w:tcW w:w="6775"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Purpose</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&lt;PREFIX&gt;Add</w:t>
            </w:r>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Insert</w:t>
            </w:r>
            <w:r w:rsidR="009037DA">
              <w:t xml:space="preserve"> </w:t>
            </w:r>
            <w:r w:rsidRPr="008C7CE7">
              <w:t>a</w:t>
            </w:r>
            <w:r w:rsidR="009037DA">
              <w:t xml:space="preserve"> </w:t>
            </w:r>
            <w:r w:rsidRPr="008C7CE7">
              <w:t>single</w:t>
            </w:r>
            <w:r w:rsidR="009037DA">
              <w:t xml:space="preserve"> </w:t>
            </w:r>
            <w:r w:rsidRPr="008C7CE7">
              <w:t>record</w:t>
            </w:r>
            <w:r w:rsidR="009037DA">
              <w:t xml:space="preserve"> </w:t>
            </w:r>
            <w:r w:rsidRPr="008C7CE7">
              <w:t>in</w:t>
            </w:r>
            <w:r w:rsidR="009037DA">
              <w:t xml:space="preserve"> </w:t>
            </w:r>
            <w:r w:rsidRPr="008C7CE7">
              <w:t>the</w:t>
            </w:r>
            <w:r w:rsidR="009037DA">
              <w:t xml:space="preserve"> </w:t>
            </w:r>
            <w:r w:rsidRPr="008C7CE7">
              <w:t>table.</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&lt;PREFIX&gt;Delete</w:t>
            </w:r>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Delete</w:t>
            </w:r>
            <w:r w:rsidR="009037DA">
              <w:t xml:space="preserve"> </w:t>
            </w:r>
            <w:r w:rsidRPr="008C7CE7">
              <w:t>a</w:t>
            </w:r>
            <w:r w:rsidR="009037DA">
              <w:t xml:space="preserve"> </w:t>
            </w:r>
            <w:r w:rsidRPr="008C7CE7">
              <w:t>single</w:t>
            </w:r>
            <w:r w:rsidR="009037DA">
              <w:t xml:space="preserve"> </w:t>
            </w:r>
            <w:r w:rsidRPr="008C7CE7">
              <w:t>record</w:t>
            </w:r>
            <w:r w:rsidR="009037DA">
              <w:t xml:space="preserve"> </w:t>
            </w:r>
            <w:r w:rsidRPr="008C7CE7">
              <w:t>from</w:t>
            </w:r>
            <w:r w:rsidR="009037DA">
              <w:t xml:space="preserve"> </w:t>
            </w:r>
            <w:r w:rsidRPr="008C7CE7">
              <w:t>the</w:t>
            </w:r>
            <w:r w:rsidR="009037DA">
              <w:t xml:space="preserve"> </w:t>
            </w:r>
            <w:r w:rsidRPr="008C7CE7">
              <w:t>table.</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w:t>
            </w:r>
            <w:proofErr w:type="spellStart"/>
            <w:r w:rsidRPr="008C7CE7">
              <w:t>DeleteRecords</w:t>
            </w:r>
            <w:proofErr w:type="spellEnd"/>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Delete</w:t>
            </w:r>
            <w:r w:rsidR="009037DA">
              <w:t xml:space="preserve"> </w:t>
            </w:r>
            <w:r w:rsidRPr="008C7CE7">
              <w:t>a</w:t>
            </w:r>
            <w:r w:rsidR="009037DA">
              <w:t xml:space="preserve"> </w:t>
            </w:r>
            <w:r w:rsidRPr="008C7CE7">
              <w:t>set</w:t>
            </w:r>
            <w:r w:rsidR="009037DA">
              <w:t xml:space="preserve"> </w:t>
            </w:r>
            <w:r w:rsidRPr="008C7CE7">
              <w:t>of</w:t>
            </w:r>
            <w:r w:rsidR="009037DA">
              <w:t xml:space="preserve"> </w:t>
            </w:r>
            <w:r w:rsidRPr="008C7CE7">
              <w:t>records</w:t>
            </w:r>
            <w:r w:rsidR="009037DA">
              <w:t xml:space="preserve"> </w:t>
            </w:r>
            <w:r w:rsidRPr="008C7CE7">
              <w:t>based</w:t>
            </w:r>
            <w:r w:rsidR="009037DA">
              <w:t xml:space="preserve"> </w:t>
            </w:r>
            <w:r w:rsidRPr="008C7CE7">
              <w:t>on</w:t>
            </w:r>
            <w:r w:rsidR="009037DA">
              <w:t xml:space="preserve"> </w:t>
            </w:r>
            <w:r w:rsidRPr="008C7CE7">
              <w:t>search</w:t>
            </w:r>
            <w:r w:rsidR="009037DA">
              <w:t xml:space="preserve"> </w:t>
            </w:r>
            <w:r w:rsidRPr="008C7CE7">
              <w:t>criteria.</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w:t>
            </w:r>
            <w:proofErr w:type="spellStart"/>
            <w:r w:rsidRPr="008C7CE7">
              <w:t>DrillDown</w:t>
            </w:r>
            <w:proofErr w:type="spellEnd"/>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Get</w:t>
            </w:r>
            <w:r w:rsidR="009037DA">
              <w:t xml:space="preserve"> </w:t>
            </w:r>
            <w:r w:rsidRPr="008C7CE7">
              <w:t>a</w:t>
            </w:r>
            <w:r w:rsidR="009037DA">
              <w:t xml:space="preserve"> </w:t>
            </w:r>
            <w:r w:rsidRPr="008C7CE7">
              <w:t>list</w:t>
            </w:r>
            <w:r w:rsidR="009037DA">
              <w:t xml:space="preserve"> </w:t>
            </w:r>
            <w:r w:rsidRPr="008C7CE7">
              <w:t>of</w:t>
            </w:r>
            <w:r w:rsidR="009037DA">
              <w:t xml:space="preserve"> </w:t>
            </w:r>
            <w:r w:rsidRPr="008C7CE7">
              <w:t>distinct</w:t>
            </w:r>
            <w:r w:rsidR="009037DA">
              <w:t xml:space="preserve"> </w:t>
            </w:r>
            <w:r w:rsidRPr="008C7CE7">
              <w:t>column</w:t>
            </w:r>
            <w:r w:rsidR="009037DA">
              <w:t xml:space="preserve"> </w:t>
            </w:r>
            <w:r w:rsidRPr="008C7CE7">
              <w:t>values</w:t>
            </w:r>
            <w:r w:rsidR="009037DA">
              <w:t xml:space="preserve"> </w:t>
            </w:r>
            <w:r w:rsidRPr="008C7CE7">
              <w:t>based</w:t>
            </w:r>
            <w:r w:rsidR="009037DA">
              <w:t xml:space="preserve"> </w:t>
            </w:r>
            <w:r w:rsidRPr="008C7CE7">
              <w:t>on</w:t>
            </w:r>
            <w:r w:rsidR="009037DA">
              <w:t xml:space="preserve"> </w:t>
            </w:r>
            <w:r w:rsidRPr="008C7CE7">
              <w:t>search</w:t>
            </w:r>
            <w:r w:rsidR="009037DA">
              <w:t xml:space="preserve"> </w:t>
            </w:r>
            <w:r w:rsidRPr="008C7CE7">
              <w:t>criteria.</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&lt;PREFIX&gt;Export</w:t>
            </w:r>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Export</w:t>
            </w:r>
            <w:r w:rsidR="009037DA">
              <w:t xml:space="preserve"> </w:t>
            </w:r>
            <w:r w:rsidRPr="008C7CE7">
              <w:t>records</w:t>
            </w:r>
            <w:r w:rsidR="009037DA">
              <w:t xml:space="preserve"> </w:t>
            </w:r>
            <w:r w:rsidRPr="008C7CE7">
              <w:t>from</w:t>
            </w:r>
            <w:r w:rsidR="009037DA">
              <w:t xml:space="preserve"> </w:t>
            </w:r>
            <w:r w:rsidRPr="008C7CE7">
              <w:t>the</w:t>
            </w:r>
            <w:r w:rsidR="009037DA">
              <w:t xml:space="preserve"> </w:t>
            </w:r>
            <w:r w:rsidRPr="008C7CE7">
              <w:t>table</w:t>
            </w:r>
            <w:r w:rsidR="009037DA">
              <w:t xml:space="preserve"> </w:t>
            </w:r>
            <w:r w:rsidRPr="008C7CE7">
              <w:t>based</w:t>
            </w:r>
            <w:r w:rsidR="009037DA">
              <w:t xml:space="preserve"> </w:t>
            </w:r>
            <w:r w:rsidRPr="008C7CE7">
              <w:t>on</w:t>
            </w:r>
            <w:r w:rsidR="009037DA">
              <w:t xml:space="preserve"> </w:t>
            </w:r>
            <w:r w:rsidRPr="008C7CE7">
              <w:t>search</w:t>
            </w:r>
            <w:r w:rsidR="009037DA">
              <w:t xml:space="preserve"> </w:t>
            </w:r>
            <w:r w:rsidRPr="008C7CE7">
              <w:t>criteria.</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&lt;PREFIX&gt;Get</w:t>
            </w:r>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Get</w:t>
            </w:r>
            <w:r w:rsidR="009037DA">
              <w:t xml:space="preserve"> </w:t>
            </w:r>
            <w:r w:rsidRPr="008C7CE7">
              <w:t>a</w:t>
            </w:r>
            <w:r w:rsidR="009037DA">
              <w:t xml:space="preserve"> </w:t>
            </w:r>
            <w:r w:rsidRPr="008C7CE7">
              <w:t>single</w:t>
            </w:r>
            <w:r w:rsidR="009037DA">
              <w:t xml:space="preserve"> </w:t>
            </w:r>
            <w:r w:rsidRPr="008C7CE7">
              <w:t>record</w:t>
            </w:r>
            <w:r w:rsidR="009037DA">
              <w:t xml:space="preserve"> </w:t>
            </w:r>
            <w:r w:rsidRPr="008C7CE7">
              <w:t>from</w:t>
            </w:r>
            <w:r w:rsidR="009037DA">
              <w:t xml:space="preserve"> </w:t>
            </w:r>
            <w:r w:rsidRPr="008C7CE7">
              <w:t>the</w:t>
            </w:r>
            <w:r w:rsidR="009037DA">
              <w:t xml:space="preserve"> </w:t>
            </w:r>
            <w:r w:rsidRPr="008C7CE7">
              <w:t>table.</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w:t>
            </w:r>
            <w:proofErr w:type="spellStart"/>
            <w:r w:rsidRPr="008C7CE7">
              <w:t>GetList</w:t>
            </w:r>
            <w:proofErr w:type="spellEnd"/>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Get</w:t>
            </w:r>
            <w:r w:rsidR="009037DA">
              <w:t xml:space="preserve"> </w:t>
            </w:r>
            <w:r w:rsidRPr="008C7CE7">
              <w:t>a</w:t>
            </w:r>
            <w:r w:rsidR="009037DA">
              <w:t xml:space="preserve"> </w:t>
            </w:r>
            <w:r w:rsidRPr="008C7CE7">
              <w:t>list</w:t>
            </w:r>
            <w:r w:rsidR="009037DA">
              <w:t xml:space="preserve"> </w:t>
            </w:r>
            <w:r w:rsidRPr="008C7CE7">
              <w:t>of</w:t>
            </w:r>
            <w:r w:rsidR="009037DA">
              <w:t xml:space="preserve"> </w:t>
            </w:r>
            <w:r w:rsidRPr="008C7CE7">
              <w:t>records</w:t>
            </w:r>
            <w:r w:rsidR="009037DA">
              <w:t xml:space="preserve"> </w:t>
            </w:r>
            <w:r w:rsidRPr="008C7CE7">
              <w:t>based</w:t>
            </w:r>
            <w:r w:rsidR="009037DA">
              <w:t xml:space="preserve"> </w:t>
            </w:r>
            <w:r w:rsidRPr="008C7CE7">
              <w:t>on</w:t>
            </w:r>
            <w:r w:rsidR="009037DA">
              <w:t xml:space="preserve"> </w:t>
            </w:r>
            <w:r w:rsidRPr="008C7CE7">
              <w:t>search</w:t>
            </w:r>
            <w:r w:rsidR="009037DA">
              <w:t xml:space="preserve"> </w:t>
            </w:r>
            <w:r w:rsidRPr="008C7CE7">
              <w:t>criteria.</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w:t>
            </w:r>
            <w:proofErr w:type="spellStart"/>
            <w:r w:rsidRPr="008C7CE7">
              <w:t>GetStats</w:t>
            </w:r>
            <w:proofErr w:type="spellEnd"/>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Get</w:t>
            </w:r>
            <w:r w:rsidR="009037DA">
              <w:t xml:space="preserve"> </w:t>
            </w:r>
            <w:r w:rsidRPr="008C7CE7">
              <w:t>summarized</w:t>
            </w:r>
            <w:r w:rsidR="009037DA">
              <w:t xml:space="preserve"> </w:t>
            </w:r>
            <w:r w:rsidRPr="008C7CE7">
              <w:t>or</w:t>
            </w:r>
            <w:r w:rsidR="009037DA">
              <w:t xml:space="preserve"> </w:t>
            </w:r>
            <w:r w:rsidRPr="008C7CE7">
              <w:t>calculated</w:t>
            </w:r>
            <w:r w:rsidR="009037DA">
              <w:t xml:space="preserve"> </w:t>
            </w:r>
            <w:r w:rsidRPr="008C7CE7">
              <w:t>information</w:t>
            </w:r>
            <w:r w:rsidR="009037DA">
              <w:t xml:space="preserve"> </w:t>
            </w:r>
            <w:r w:rsidRPr="008C7CE7">
              <w:t>from</w:t>
            </w:r>
            <w:r w:rsidR="009037DA">
              <w:t xml:space="preserve"> </w:t>
            </w:r>
            <w:r w:rsidRPr="008C7CE7">
              <w:t>a</w:t>
            </w:r>
            <w:r w:rsidR="009037DA">
              <w:t xml:space="preserve"> </w:t>
            </w:r>
            <w:r w:rsidRPr="008C7CE7">
              <w:t>table</w:t>
            </w:r>
            <w:r w:rsidR="009037DA">
              <w:t xml:space="preserve"> </w:t>
            </w:r>
            <w:r w:rsidRPr="008C7CE7">
              <w:t>based</w:t>
            </w:r>
            <w:r w:rsidR="009037DA">
              <w:t xml:space="preserve"> </w:t>
            </w:r>
            <w:r w:rsidRPr="008C7CE7">
              <w:t>on</w:t>
            </w:r>
            <w:r w:rsidR="009037DA">
              <w:t xml:space="preserve"> </w:t>
            </w:r>
            <w:r w:rsidRPr="008C7CE7">
              <w:t>search</w:t>
            </w:r>
            <w:r w:rsidR="009037DA">
              <w:t xml:space="preserve"> </w:t>
            </w:r>
            <w:r w:rsidRPr="008C7CE7">
              <w:t>criteria.</w:t>
            </w:r>
            <w:r w:rsidR="009037DA">
              <w:t xml:space="preserve">  </w:t>
            </w:r>
            <w:r w:rsidR="00FE1743">
              <w:t>Several</w:t>
            </w:r>
            <w:r w:rsidR="009037DA">
              <w:t xml:space="preserve"> </w:t>
            </w:r>
            <w:r w:rsidR="00FE1743">
              <w:t>possibilities</w:t>
            </w:r>
            <w:r w:rsidR="009037DA">
              <w:t xml:space="preserve"> </w:t>
            </w:r>
            <w:r w:rsidR="00FE1743">
              <w:t>include</w:t>
            </w:r>
            <w:r w:rsidR="009037DA">
              <w:t xml:space="preserve"> </w:t>
            </w:r>
            <w:r w:rsidRPr="008C7CE7">
              <w:t>counting</w:t>
            </w:r>
            <w:r w:rsidR="009037DA">
              <w:t xml:space="preserve"> </w:t>
            </w:r>
            <w:r w:rsidRPr="008C7CE7">
              <w:t>records,</w:t>
            </w:r>
            <w:r w:rsidR="009037DA">
              <w:t xml:space="preserve"> </w:t>
            </w:r>
            <w:r w:rsidRPr="008C7CE7">
              <w:t>summing</w:t>
            </w:r>
            <w:r w:rsidR="009037DA">
              <w:t xml:space="preserve"> </w:t>
            </w:r>
            <w:r w:rsidRPr="008C7CE7">
              <w:t>or</w:t>
            </w:r>
            <w:r w:rsidR="009037DA">
              <w:t xml:space="preserve"> </w:t>
            </w:r>
            <w:r w:rsidRPr="008C7CE7">
              <w:t>averaging</w:t>
            </w:r>
            <w:r w:rsidR="009037DA">
              <w:t xml:space="preserve"> </w:t>
            </w:r>
            <w:r w:rsidRPr="008C7CE7">
              <w:t>values.</w:t>
            </w:r>
          </w:p>
        </w:tc>
      </w:tr>
      <w:tr w:rsidR="00521CEC" w:rsidRPr="008C7CE7">
        <w:trPr>
          <w:cantSplit/>
        </w:trPr>
        <w:tc>
          <w:tcPr>
            <w:tcW w:w="249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&lt;PREFIX&gt;Update</w:t>
            </w:r>
          </w:p>
        </w:tc>
        <w:tc>
          <w:tcPr>
            <w:tcW w:w="6775"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Update</w:t>
            </w:r>
            <w:r w:rsidR="009037DA">
              <w:t xml:space="preserve"> </w:t>
            </w:r>
            <w:r w:rsidRPr="008C7CE7">
              <w:t>a</w:t>
            </w:r>
            <w:r w:rsidR="009037DA">
              <w:t xml:space="preserve"> </w:t>
            </w:r>
            <w:r w:rsidRPr="008C7CE7">
              <w:t>single</w:t>
            </w:r>
            <w:r w:rsidR="009037DA">
              <w:t xml:space="preserve"> </w:t>
            </w:r>
            <w:r w:rsidRPr="008C7CE7">
              <w:t>record</w:t>
            </w:r>
            <w:r w:rsidR="009037DA">
              <w:t xml:space="preserve"> </w:t>
            </w:r>
            <w:r w:rsidRPr="008C7CE7">
              <w:t>in</w:t>
            </w:r>
            <w:r w:rsidR="009037DA">
              <w:t xml:space="preserve"> </w:t>
            </w:r>
            <w:r w:rsidRPr="008C7CE7">
              <w:t>the</w:t>
            </w:r>
            <w:r w:rsidR="009037DA">
              <w:t xml:space="preserve"> </w:t>
            </w:r>
            <w:r w:rsidRPr="008C7CE7">
              <w:t>table.</w:t>
            </w:r>
          </w:p>
        </w:tc>
      </w:tr>
    </w:tbl>
    <w:p w:rsidR="000F3865" w:rsidRDefault="000F3865" w:rsidP="000F3865">
      <w:pPr>
        <w:pStyle w:val="Heading5"/>
      </w:pPr>
      <w:r>
        <w:t>&lt;PREFIX&gt;</w:t>
      </w:r>
    </w:p>
    <w:p w:rsidR="00521CEC" w:rsidRPr="008C7CE7" w:rsidRDefault="00521CEC" w:rsidP="008C7CE7">
      <w:r w:rsidRPr="008C7CE7">
        <w:t>Each</w:t>
      </w:r>
      <w:r w:rsidR="009037DA">
        <w:t xml:space="preserve"> </w:t>
      </w:r>
      <w:r w:rsidRPr="008C7CE7">
        <w:t>procedure</w:t>
      </w:r>
      <w:r w:rsidR="009037DA">
        <w:t xml:space="preserve"> </w:t>
      </w:r>
      <w:r w:rsidRPr="008C7CE7">
        <w:t>is</w:t>
      </w:r>
      <w:r w:rsidR="009037DA">
        <w:t xml:space="preserve"> </w:t>
      </w:r>
      <w:r w:rsidRPr="008C7CE7">
        <w:t>uniquely</w:t>
      </w:r>
      <w:r w:rsidR="009037DA">
        <w:t xml:space="preserve"> </w:t>
      </w:r>
      <w:r w:rsidRPr="008C7CE7">
        <w:t>named</w:t>
      </w:r>
      <w:r w:rsidR="009037DA">
        <w:t xml:space="preserve"> </w:t>
      </w:r>
      <w:r w:rsidRPr="008C7CE7">
        <w:t>because</w:t>
      </w:r>
      <w:r w:rsidR="009037DA">
        <w:t xml:space="preserve"> </w:t>
      </w:r>
      <w:r w:rsidRPr="008C7CE7">
        <w:t>Microsoft</w:t>
      </w:r>
      <w:r w:rsidR="009037DA">
        <w:t xml:space="preserve"> </w:t>
      </w:r>
      <w:r w:rsidRPr="008C7CE7">
        <w:t>SQL</w:t>
      </w:r>
      <w:r w:rsidR="009037DA">
        <w:t xml:space="preserve"> </w:t>
      </w:r>
      <w:r w:rsidRPr="008C7CE7">
        <w:t>Server</w:t>
      </w:r>
      <w:r w:rsidR="009037DA">
        <w:t xml:space="preserve"> </w:t>
      </w:r>
      <w:r w:rsidRPr="008C7CE7">
        <w:t>(Transact-SQL)</w:t>
      </w:r>
      <w:r w:rsidR="009037DA">
        <w:t xml:space="preserve"> </w:t>
      </w:r>
      <w:r w:rsidRPr="008C7CE7">
        <w:t>does</w:t>
      </w:r>
      <w:r w:rsidR="009037DA">
        <w:t xml:space="preserve"> </w:t>
      </w:r>
      <w:r w:rsidRPr="008C7CE7">
        <w:t>not</w:t>
      </w:r>
      <w:r w:rsidR="009037DA">
        <w:t xml:space="preserve"> </w:t>
      </w:r>
      <w:r w:rsidRPr="008C7CE7">
        <w:t>have</w:t>
      </w:r>
      <w:r w:rsidR="009037DA">
        <w:t xml:space="preserve"> </w:t>
      </w:r>
      <w:r w:rsidRPr="008C7CE7">
        <w:t>the</w:t>
      </w:r>
      <w:r w:rsidR="009037DA">
        <w:t xml:space="preserve"> </w:t>
      </w:r>
      <w:r w:rsidRPr="008C7CE7">
        <w:t>concept</w:t>
      </w:r>
      <w:r w:rsidR="009037DA">
        <w:t xml:space="preserve"> </w:t>
      </w:r>
      <w:r w:rsidRPr="008C7CE7">
        <w:t>of</w:t>
      </w:r>
      <w:r w:rsidR="009037DA">
        <w:t xml:space="preserve"> </w:t>
      </w:r>
      <w:r w:rsidRPr="008C7CE7">
        <w:t>a</w:t>
      </w:r>
      <w:r w:rsidR="009037DA">
        <w:t xml:space="preserve"> </w:t>
      </w:r>
      <w:r w:rsidRPr="008C7CE7">
        <w:t>package.</w:t>
      </w:r>
      <w:r w:rsidR="009037DA">
        <w:t xml:space="preserve">  </w:t>
      </w:r>
      <w:r w:rsidRPr="008C7CE7">
        <w:t>Each</w:t>
      </w:r>
      <w:r w:rsidR="009037DA">
        <w:t xml:space="preserve"> </w:t>
      </w:r>
      <w:r w:rsidRPr="008C7CE7">
        <w:t>stored</w:t>
      </w:r>
      <w:r w:rsidR="009037DA">
        <w:t xml:space="preserve"> </w:t>
      </w:r>
      <w:r w:rsidRPr="008C7CE7">
        <w:t>procedure</w:t>
      </w:r>
      <w:r w:rsidR="009037DA">
        <w:t xml:space="preserve"> </w:t>
      </w:r>
      <w:r w:rsidRPr="008C7CE7">
        <w:t>name</w:t>
      </w:r>
      <w:r w:rsidR="009037DA">
        <w:t xml:space="preserve"> </w:t>
      </w:r>
      <w:r w:rsidRPr="008C7CE7">
        <w:t>is</w:t>
      </w:r>
      <w:r w:rsidR="009037DA">
        <w:t xml:space="preserve"> </w:t>
      </w:r>
      <w:r w:rsidRPr="008C7CE7">
        <w:t>prefixed</w:t>
      </w:r>
      <w:r w:rsidR="009037DA">
        <w:t xml:space="preserve"> </w:t>
      </w:r>
      <w:r w:rsidRPr="008C7CE7">
        <w:t>with:</w:t>
      </w:r>
    </w:p>
    <w:p w:rsidR="00521CEC" w:rsidRDefault="00521CEC" w:rsidP="00521CEC">
      <w:pPr>
        <w:pStyle w:val="Example"/>
      </w:pPr>
      <w:r>
        <w:t>p&lt;APP</w:t>
      </w:r>
      <w:r w:rsidR="009037DA">
        <w:t xml:space="preserve"> </w:t>
      </w:r>
      <w:r>
        <w:t>NAME&gt;&lt;TABLE&gt;</w:t>
      </w:r>
    </w:p>
    <w:p w:rsidR="00521CEC" w:rsidRDefault="00521CEC" w:rsidP="00521CEC">
      <w:pPr>
        <w:pStyle w:val="Example"/>
      </w:pPr>
      <w:r>
        <w:t>&lt;APP</w:t>
      </w:r>
      <w:r w:rsidR="009037DA">
        <w:t xml:space="preserve"> </w:t>
      </w:r>
      <w:r>
        <w:t>NAME&gt;</w:t>
      </w:r>
      <w:r w:rsidR="009037DA">
        <w:t xml:space="preserve"> </w:t>
      </w:r>
      <w:r>
        <w:t>is</w:t>
      </w:r>
      <w:r w:rsidR="009037DA">
        <w:t xml:space="preserve"> </w:t>
      </w:r>
      <w:r>
        <w:t>the</w:t>
      </w:r>
      <w:r w:rsidR="009037DA">
        <w:t xml:space="preserve"> </w:t>
      </w:r>
      <w:r>
        <w:t>name</w:t>
      </w:r>
      <w:r w:rsidR="009037DA">
        <w:t xml:space="preserve"> </w:t>
      </w:r>
      <w:r>
        <w:t>you</w:t>
      </w:r>
      <w:r w:rsidR="009037DA">
        <w:t xml:space="preserve"> </w:t>
      </w:r>
      <w:r>
        <w:t>assigned</w:t>
      </w:r>
      <w:r w:rsidR="009037DA">
        <w:t xml:space="preserve"> </w:t>
      </w:r>
      <w:r>
        <w:t>to</w:t>
      </w:r>
      <w:r w:rsidR="009037DA">
        <w:t xml:space="preserve"> </w:t>
      </w:r>
      <w:r>
        <w:t>the</w:t>
      </w:r>
      <w:r w:rsidR="009037DA">
        <w:t xml:space="preserve"> </w:t>
      </w:r>
      <w:r>
        <w:t>application</w:t>
      </w:r>
      <w:r w:rsidR="009037DA">
        <w:t xml:space="preserve"> </w:t>
      </w:r>
      <w:r>
        <w:t>when</w:t>
      </w:r>
      <w:r w:rsidR="009037DA">
        <w:t xml:space="preserve"> </w:t>
      </w:r>
      <w:r>
        <w:t>you</w:t>
      </w:r>
      <w:r w:rsidR="009037DA">
        <w:t xml:space="preserve"> </w:t>
      </w:r>
      <w:r>
        <w:t>created</w:t>
      </w:r>
      <w:r w:rsidR="009037DA">
        <w:t xml:space="preserve"> </w:t>
      </w:r>
      <w:r>
        <w:t>it.</w:t>
      </w:r>
    </w:p>
    <w:p w:rsidR="00521CEC" w:rsidRDefault="00521CEC" w:rsidP="00521CEC">
      <w:pPr>
        <w:pStyle w:val="Example"/>
      </w:pPr>
      <w:r>
        <w:t>&lt;TABLE&gt;</w:t>
      </w:r>
      <w:r w:rsidR="009037DA">
        <w:t xml:space="preserve"> </w:t>
      </w:r>
      <w:r>
        <w:t>is</w:t>
      </w:r>
      <w:r w:rsidR="009037DA">
        <w:t xml:space="preserve"> </w:t>
      </w:r>
      <w:r>
        <w:t>the</w:t>
      </w:r>
      <w:r w:rsidR="009037DA">
        <w:t xml:space="preserve"> </w:t>
      </w:r>
      <w:r>
        <w:t>name</w:t>
      </w:r>
      <w:r w:rsidR="009037DA">
        <w:t xml:space="preserve"> </w:t>
      </w:r>
      <w:r>
        <w:t>of</w:t>
      </w:r>
      <w:r w:rsidR="009037DA">
        <w:t xml:space="preserve"> </w:t>
      </w:r>
      <w:r>
        <w:t>the</w:t>
      </w:r>
      <w:r w:rsidR="009037DA">
        <w:t xml:space="preserve"> </w:t>
      </w:r>
      <w:r>
        <w:t>table</w:t>
      </w:r>
      <w:r w:rsidR="009037DA">
        <w:t xml:space="preserve"> </w:t>
      </w:r>
      <w:r>
        <w:t>upon</w:t>
      </w:r>
      <w:r w:rsidR="009037DA">
        <w:t xml:space="preserve"> </w:t>
      </w:r>
      <w:r>
        <w:t>which</w:t>
      </w:r>
      <w:r w:rsidR="009037DA">
        <w:t xml:space="preserve"> </w:t>
      </w:r>
      <w:r>
        <w:t>the</w:t>
      </w:r>
      <w:r w:rsidR="009037DA">
        <w:t xml:space="preserve"> </w:t>
      </w:r>
      <w:r>
        <w:t>procedure</w:t>
      </w:r>
      <w:r w:rsidR="009037DA">
        <w:t xml:space="preserve"> </w:t>
      </w:r>
      <w:r>
        <w:t>operates.</w:t>
      </w:r>
    </w:p>
    <w:p w:rsidR="00521CEC" w:rsidRPr="008C7CE7" w:rsidRDefault="00521CEC" w:rsidP="008C7CE7">
      <w:r w:rsidRPr="008C7CE7">
        <w:t>For</w:t>
      </w:r>
      <w:r w:rsidR="009037DA">
        <w:t xml:space="preserve"> </w:t>
      </w:r>
      <w:r w:rsidRPr="008C7CE7">
        <w:t>example,</w:t>
      </w:r>
      <w:r w:rsidR="009037DA">
        <w:t xml:space="preserve"> </w:t>
      </w:r>
      <w:r w:rsidRPr="008C7CE7">
        <w:t>the</w:t>
      </w:r>
      <w:r w:rsidR="009037DA">
        <w:t xml:space="preserve"> </w:t>
      </w:r>
      <w:r w:rsidRPr="008C7CE7">
        <w:t>Add</w:t>
      </w:r>
      <w:r w:rsidR="009037DA">
        <w:t xml:space="preserve"> </w:t>
      </w:r>
      <w:r w:rsidRPr="008C7CE7">
        <w:t>procedure</w:t>
      </w:r>
      <w:r w:rsidR="009037DA">
        <w:t xml:space="preserve"> </w:t>
      </w:r>
      <w:r w:rsidRPr="008C7CE7">
        <w:t>for</w:t>
      </w:r>
      <w:r w:rsidR="009037DA">
        <w:t xml:space="preserve"> </w:t>
      </w:r>
      <w:r w:rsidRPr="008C7CE7">
        <w:t>an</w:t>
      </w:r>
      <w:r w:rsidR="009037DA">
        <w:t xml:space="preserve"> </w:t>
      </w:r>
      <w:r w:rsidRPr="008C7CE7">
        <w:t>Employee</w:t>
      </w:r>
      <w:r w:rsidR="009037DA">
        <w:t xml:space="preserve"> </w:t>
      </w:r>
      <w:r w:rsidRPr="008C7CE7">
        <w:t>table</w:t>
      </w:r>
      <w:r w:rsidR="009037DA">
        <w:t xml:space="preserve"> </w:t>
      </w:r>
      <w:r w:rsidRPr="008C7CE7">
        <w:t>in</w:t>
      </w:r>
      <w:r w:rsidR="009037DA">
        <w:t xml:space="preserve"> </w:t>
      </w:r>
      <w:r w:rsidRPr="008C7CE7">
        <w:t>an</w:t>
      </w:r>
      <w:r w:rsidR="009037DA">
        <w:t xml:space="preserve"> </w:t>
      </w:r>
      <w:r w:rsidRPr="008C7CE7">
        <w:t>application</w:t>
      </w:r>
      <w:r w:rsidR="009037DA">
        <w:t xml:space="preserve"> </w:t>
      </w:r>
      <w:r w:rsidRPr="008C7CE7">
        <w:t>whose</w:t>
      </w:r>
      <w:r w:rsidR="009037DA">
        <w:t xml:space="preserve"> </w:t>
      </w:r>
      <w:r w:rsidRPr="008C7CE7">
        <w:t>name</w:t>
      </w:r>
      <w:r w:rsidR="009037DA">
        <w:t xml:space="preserve"> </w:t>
      </w:r>
      <w:r w:rsidRPr="008C7CE7">
        <w:t>is</w:t>
      </w:r>
      <w:r w:rsidR="009037DA">
        <w:t xml:space="preserve"> </w:t>
      </w:r>
      <w:r w:rsidRPr="008C7CE7">
        <w:t>HR</w:t>
      </w:r>
      <w:r w:rsidR="009037DA">
        <w:t xml:space="preserve"> </w:t>
      </w:r>
      <w:r w:rsidRPr="008C7CE7">
        <w:t>is</w:t>
      </w:r>
      <w:r w:rsidR="009037DA">
        <w:t xml:space="preserve"> </w:t>
      </w:r>
      <w:r w:rsidRPr="008C7CE7">
        <w:t>named:</w:t>
      </w:r>
    </w:p>
    <w:p w:rsidR="00521CEC" w:rsidRDefault="00521CEC" w:rsidP="00521CEC">
      <w:pPr>
        <w:pStyle w:val="Example"/>
      </w:pPr>
      <w:proofErr w:type="spellStart"/>
      <w:r>
        <w:t>PHREmployeeAdd</w:t>
      </w:r>
      <w:proofErr w:type="spellEnd"/>
    </w:p>
    <w:p w:rsidR="00521CEC" w:rsidRDefault="00521CEC" w:rsidP="008C7CE7">
      <w:r w:rsidRPr="008C7CE7">
        <w:t>Please</w:t>
      </w:r>
      <w:r w:rsidR="009037DA">
        <w:t xml:space="preserve"> </w:t>
      </w:r>
      <w:r w:rsidRPr="008C7CE7">
        <w:t>note</w:t>
      </w:r>
      <w:r w:rsidR="009037DA">
        <w:t xml:space="preserve"> </w:t>
      </w:r>
      <w:r w:rsidRPr="008C7CE7">
        <w:t>that</w:t>
      </w:r>
      <w:r w:rsidR="009037DA">
        <w:t xml:space="preserve"> </w:t>
      </w:r>
      <w:r w:rsidRPr="008C7CE7">
        <w:t>if</w:t>
      </w:r>
      <w:r w:rsidR="009037DA">
        <w:t xml:space="preserve"> </w:t>
      </w:r>
      <w:r w:rsidRPr="008C7CE7">
        <w:t>two</w:t>
      </w:r>
      <w:r w:rsidR="009037DA">
        <w:t xml:space="preserve"> </w:t>
      </w:r>
      <w:r w:rsidRPr="008C7CE7">
        <w:t>developers</w:t>
      </w:r>
      <w:r w:rsidR="009037DA">
        <w:t xml:space="preserve"> </w:t>
      </w:r>
      <w:r w:rsidRPr="008C7CE7">
        <w:t>are</w:t>
      </w:r>
      <w:r w:rsidR="009037DA">
        <w:t xml:space="preserve"> </w:t>
      </w:r>
      <w:r w:rsidRPr="008C7CE7">
        <w:t>building</w:t>
      </w:r>
      <w:r w:rsidR="009037DA">
        <w:t xml:space="preserve"> </w:t>
      </w:r>
      <w:r w:rsidRPr="008C7CE7">
        <w:t>applications</w:t>
      </w:r>
      <w:r w:rsidR="009037DA">
        <w:t xml:space="preserve"> </w:t>
      </w:r>
      <w:r w:rsidRPr="008C7CE7">
        <w:t>using</w:t>
      </w:r>
      <w:r w:rsidR="009037DA">
        <w:t xml:space="preserve"> </w:t>
      </w:r>
      <w:r w:rsidRPr="008C7CE7">
        <w:t>the</w:t>
      </w:r>
      <w:r w:rsidR="009037DA">
        <w:t xml:space="preserve"> </w:t>
      </w:r>
      <w:r w:rsidRPr="008C7CE7">
        <w:t>same</w:t>
      </w:r>
      <w:r w:rsidR="009037DA">
        <w:t xml:space="preserve"> </w:t>
      </w:r>
      <w:r w:rsidRPr="008C7CE7">
        <w:t>physical</w:t>
      </w:r>
      <w:r w:rsidR="009037DA">
        <w:t xml:space="preserve"> </w:t>
      </w:r>
      <w:r w:rsidRPr="008C7CE7">
        <w:t>database</w:t>
      </w:r>
      <w:r w:rsidR="009037DA">
        <w:t xml:space="preserve"> </w:t>
      </w:r>
      <w:r w:rsidRPr="008C7CE7">
        <w:t>on</w:t>
      </w:r>
      <w:r w:rsidR="009037DA">
        <w:t xml:space="preserve"> </w:t>
      </w:r>
      <w:r w:rsidRPr="008C7CE7">
        <w:t>the</w:t>
      </w:r>
      <w:r w:rsidR="009037DA">
        <w:t xml:space="preserve"> </w:t>
      </w:r>
      <w:r w:rsidRPr="008C7CE7">
        <w:t>same</w:t>
      </w:r>
      <w:r w:rsidR="009037DA">
        <w:t xml:space="preserve"> </w:t>
      </w:r>
      <w:r w:rsidRPr="008C7CE7">
        <w:t>server,</w:t>
      </w:r>
      <w:r w:rsidR="009037DA">
        <w:t xml:space="preserve"> </w:t>
      </w:r>
      <w:r w:rsidRPr="008C7CE7">
        <w:t>then</w:t>
      </w:r>
      <w:r w:rsidR="009037DA">
        <w:t xml:space="preserve"> </w:t>
      </w:r>
      <w:r w:rsidRPr="008C7CE7">
        <w:t>they</w:t>
      </w:r>
      <w:r w:rsidR="009037DA">
        <w:t xml:space="preserve"> </w:t>
      </w:r>
      <w:r w:rsidRPr="008C7CE7">
        <w:t>must</w:t>
      </w:r>
      <w:r w:rsidR="009037DA">
        <w:t xml:space="preserve"> </w:t>
      </w:r>
      <w:r w:rsidRPr="008C7CE7">
        <w:t>use</w:t>
      </w:r>
      <w:r w:rsidR="009037DA">
        <w:t xml:space="preserve"> </w:t>
      </w:r>
      <w:r w:rsidRPr="008C7CE7">
        <w:t>different</w:t>
      </w:r>
      <w:r w:rsidR="009037DA">
        <w:t xml:space="preserve"> </w:t>
      </w:r>
      <w:r w:rsidRPr="008C7CE7">
        <w:t>application</w:t>
      </w:r>
      <w:r w:rsidR="009037DA">
        <w:t xml:space="preserve"> </w:t>
      </w:r>
      <w:r w:rsidRPr="008C7CE7">
        <w:t>names</w:t>
      </w:r>
      <w:r w:rsidR="009037DA">
        <w:t xml:space="preserve"> </w:t>
      </w:r>
      <w:r w:rsidRPr="008C7CE7">
        <w:t>for</w:t>
      </w:r>
      <w:r w:rsidR="009037DA">
        <w:t xml:space="preserve"> </w:t>
      </w:r>
      <w:r w:rsidRPr="008C7CE7">
        <w:t>their</w:t>
      </w:r>
      <w:r w:rsidR="009037DA">
        <w:t xml:space="preserve"> </w:t>
      </w:r>
      <w:r w:rsidRPr="008C7CE7">
        <w:t>respective</w:t>
      </w:r>
      <w:r w:rsidR="009037DA">
        <w:t xml:space="preserve"> </w:t>
      </w:r>
      <w:r w:rsidRPr="008C7CE7">
        <w:t>applications.</w:t>
      </w:r>
      <w:r w:rsidR="009037DA">
        <w:t xml:space="preserve">  </w:t>
      </w:r>
      <w:r w:rsidRPr="008C7CE7">
        <w:t>If</w:t>
      </w:r>
      <w:r w:rsidR="009037DA">
        <w:t xml:space="preserve"> </w:t>
      </w:r>
      <w:r w:rsidRPr="008C7CE7">
        <w:t>the</w:t>
      </w:r>
      <w:r w:rsidR="009037DA">
        <w:t xml:space="preserve"> </w:t>
      </w:r>
      <w:r w:rsidRPr="008C7CE7">
        <w:t>two</w:t>
      </w:r>
      <w:r w:rsidR="009037DA">
        <w:t xml:space="preserve"> </w:t>
      </w:r>
      <w:r w:rsidRPr="008C7CE7">
        <w:t>names</w:t>
      </w:r>
      <w:r w:rsidR="009037DA">
        <w:t xml:space="preserve"> </w:t>
      </w:r>
      <w:r w:rsidRPr="008C7CE7">
        <w:t>are</w:t>
      </w:r>
      <w:r w:rsidR="009037DA">
        <w:t xml:space="preserve"> </w:t>
      </w:r>
      <w:r w:rsidRPr="008C7CE7">
        <w:t>the</w:t>
      </w:r>
      <w:r w:rsidR="009037DA">
        <w:t xml:space="preserve"> </w:t>
      </w:r>
      <w:r w:rsidRPr="008C7CE7">
        <w:t>same,</w:t>
      </w:r>
      <w:r w:rsidR="009037DA">
        <w:t xml:space="preserve"> </w:t>
      </w:r>
      <w:r w:rsidRPr="008C7CE7">
        <w:t>possibly</w:t>
      </w:r>
      <w:r w:rsidR="009037DA">
        <w:t xml:space="preserve"> </w:t>
      </w:r>
      <w:r w:rsidRPr="008C7CE7">
        <w:t>because</w:t>
      </w:r>
      <w:r w:rsidR="009037DA">
        <w:t xml:space="preserve"> </w:t>
      </w:r>
      <w:r w:rsidRPr="008C7CE7">
        <w:t>they</w:t>
      </w:r>
      <w:r w:rsidR="009037DA">
        <w:t xml:space="preserve"> </w:t>
      </w:r>
      <w:r w:rsidRPr="008C7CE7">
        <w:t>are</w:t>
      </w:r>
      <w:r w:rsidR="009037DA">
        <w:t xml:space="preserve"> </w:t>
      </w:r>
      <w:r w:rsidRPr="008C7CE7">
        <w:t>both</w:t>
      </w:r>
      <w:r w:rsidR="009037DA">
        <w:t xml:space="preserve"> </w:t>
      </w:r>
      <w:r w:rsidRPr="008C7CE7">
        <w:t>working</w:t>
      </w:r>
      <w:r w:rsidR="009037DA">
        <w:t xml:space="preserve"> </w:t>
      </w:r>
      <w:r w:rsidRPr="008C7CE7">
        <w:t>on</w:t>
      </w:r>
      <w:r w:rsidR="009037DA">
        <w:t xml:space="preserve"> </w:t>
      </w:r>
      <w:r w:rsidRPr="008C7CE7">
        <w:t>the</w:t>
      </w:r>
      <w:r w:rsidR="009037DA">
        <w:t xml:space="preserve"> </w:t>
      </w:r>
      <w:r w:rsidRPr="008C7CE7">
        <w:t>same</w:t>
      </w:r>
      <w:r w:rsidR="009037DA">
        <w:t xml:space="preserve"> </w:t>
      </w:r>
      <w:r w:rsidRPr="008C7CE7">
        <w:t>application,</w:t>
      </w:r>
      <w:r w:rsidR="009037DA">
        <w:t xml:space="preserve"> </w:t>
      </w:r>
      <w:r w:rsidRPr="008C7CE7">
        <w:t>then</w:t>
      </w:r>
      <w:r w:rsidR="009037DA">
        <w:t xml:space="preserve"> </w:t>
      </w:r>
      <w:r w:rsidRPr="008C7CE7">
        <w:t>the</w:t>
      </w:r>
      <w:r w:rsidR="009037DA">
        <w:t xml:space="preserve"> </w:t>
      </w:r>
      <w:r w:rsidRPr="008C7CE7">
        <w:t>stored</w:t>
      </w:r>
      <w:r w:rsidR="009037DA">
        <w:t xml:space="preserve"> </w:t>
      </w:r>
      <w:r w:rsidRPr="008C7CE7">
        <w:t>procedures</w:t>
      </w:r>
      <w:r w:rsidR="009037DA">
        <w:t xml:space="preserve"> </w:t>
      </w:r>
      <w:r w:rsidRPr="008C7CE7">
        <w:t>will</w:t>
      </w:r>
      <w:r w:rsidR="009037DA">
        <w:t xml:space="preserve"> </w:t>
      </w:r>
      <w:r w:rsidRPr="008C7CE7">
        <w:t>have</w:t>
      </w:r>
      <w:r w:rsidR="009037DA">
        <w:t xml:space="preserve"> </w:t>
      </w:r>
      <w:r w:rsidRPr="008C7CE7">
        <w:t>the</w:t>
      </w:r>
      <w:r w:rsidR="009037DA">
        <w:t xml:space="preserve"> </w:t>
      </w:r>
      <w:r w:rsidRPr="008C7CE7">
        <w:t>same</w:t>
      </w:r>
      <w:r w:rsidR="009037DA">
        <w:t xml:space="preserve"> </w:t>
      </w:r>
      <w:r w:rsidRPr="008C7CE7">
        <w:t>names</w:t>
      </w:r>
      <w:r w:rsidR="009037DA">
        <w:t xml:space="preserve"> </w:t>
      </w:r>
      <w:r w:rsidRPr="008C7CE7">
        <w:t>and</w:t>
      </w:r>
      <w:r w:rsidR="009037DA">
        <w:t xml:space="preserve"> </w:t>
      </w:r>
      <w:r w:rsidRPr="008C7CE7">
        <w:t>will</w:t>
      </w:r>
      <w:r w:rsidR="009037DA">
        <w:t xml:space="preserve"> </w:t>
      </w:r>
      <w:r w:rsidRPr="008C7CE7">
        <w:t>be</w:t>
      </w:r>
      <w:r w:rsidR="009037DA">
        <w:t xml:space="preserve"> </w:t>
      </w:r>
      <w:r w:rsidRPr="008C7CE7">
        <w:t>constantly</w:t>
      </w:r>
      <w:r w:rsidR="009037DA">
        <w:t xml:space="preserve"> </w:t>
      </w:r>
      <w:r w:rsidRPr="008C7CE7">
        <w:t>overwriting</w:t>
      </w:r>
      <w:r w:rsidR="009037DA">
        <w:t xml:space="preserve"> </w:t>
      </w:r>
      <w:r w:rsidRPr="008C7CE7">
        <w:t>each</w:t>
      </w:r>
      <w:r w:rsidR="009037DA">
        <w:t xml:space="preserve"> </w:t>
      </w:r>
      <w:r w:rsidRPr="008C7CE7">
        <w:t>other's</w:t>
      </w:r>
      <w:r w:rsidR="009037DA">
        <w:t xml:space="preserve"> </w:t>
      </w:r>
      <w:r w:rsidRPr="008C7CE7">
        <w:t>stored</w:t>
      </w:r>
      <w:r w:rsidR="009037DA">
        <w:t xml:space="preserve"> </w:t>
      </w:r>
      <w:r w:rsidRPr="008C7CE7">
        <w:t>procedures</w:t>
      </w:r>
      <w:r w:rsidR="00FF23A0">
        <w:t xml:space="preserve">. </w:t>
      </w:r>
      <w:r w:rsidR="00FF23A0" w:rsidRPr="00FF23A0">
        <w:t xml:space="preserve">Iron Speed Designer does not generate Stored Procedures for dynamic queries used by </w:t>
      </w:r>
      <w:proofErr w:type="spellStart"/>
      <w:r w:rsidR="00FF23A0" w:rsidRPr="00FF23A0">
        <w:t>QuickSelector</w:t>
      </w:r>
      <w:proofErr w:type="spellEnd"/>
      <w:r w:rsidR="00FF23A0" w:rsidRPr="00FF23A0">
        <w:t>, Charts and aggregate controls and uses instead inline code. If your application requires only using stored procedures without exceptions do not use these controls</w:t>
      </w:r>
      <w:r w:rsidRPr="008C7CE7">
        <w:t>.</w:t>
      </w:r>
    </w:p>
    <w:p w:rsidR="00CC2337" w:rsidRDefault="00CC2337" w:rsidP="00CC2337">
      <w:pPr>
        <w:pStyle w:val="Heading5"/>
      </w:pPr>
      <w:r>
        <w:t>Parameter</w:t>
      </w:r>
      <w:r w:rsidR="009037DA">
        <w:t xml:space="preserve"> </w:t>
      </w:r>
      <w:r>
        <w:t>Restrictions</w:t>
      </w:r>
    </w:p>
    <w:p w:rsidR="00CC2337" w:rsidRPr="00CC2337" w:rsidRDefault="00CC2337" w:rsidP="00CC2337">
      <w:r>
        <w:t>There</w:t>
      </w:r>
      <w:r w:rsidR="009037DA">
        <w:t xml:space="preserve"> </w:t>
      </w:r>
      <w:r>
        <w:t>is</w:t>
      </w:r>
      <w:r w:rsidR="009037DA">
        <w:t xml:space="preserve"> </w:t>
      </w:r>
      <w:r>
        <w:t>a</w:t>
      </w:r>
      <w:r w:rsidR="009037DA">
        <w:t xml:space="preserve"> </w:t>
      </w:r>
      <w:r>
        <w:t>4K</w:t>
      </w:r>
      <w:r w:rsidR="009037DA">
        <w:t xml:space="preserve"> </w:t>
      </w:r>
      <w:r>
        <w:t>limit</w:t>
      </w:r>
      <w:r w:rsidR="009037DA">
        <w:t xml:space="preserve"> </w:t>
      </w:r>
      <w:r>
        <w:t>on</w:t>
      </w:r>
      <w:r w:rsidR="009037DA">
        <w:t xml:space="preserve"> </w:t>
      </w:r>
      <w:r>
        <w:t>parameters</w:t>
      </w:r>
      <w:r w:rsidR="009037DA">
        <w:t xml:space="preserve"> </w:t>
      </w:r>
      <w:r>
        <w:t>passed</w:t>
      </w:r>
      <w:r w:rsidR="009037DA">
        <w:t xml:space="preserve"> </w:t>
      </w:r>
      <w:r>
        <w:t>to</w:t>
      </w:r>
      <w:r w:rsidR="009037DA">
        <w:t xml:space="preserve"> </w:t>
      </w:r>
      <w:r>
        <w:t>stored</w:t>
      </w:r>
      <w:r w:rsidR="009037DA">
        <w:t xml:space="preserve"> </w:t>
      </w:r>
      <w:r>
        <w:t>procedures</w:t>
      </w:r>
      <w:r w:rsidR="009037DA">
        <w:t xml:space="preserve"> </w:t>
      </w:r>
      <w:r>
        <w:t>in</w:t>
      </w:r>
      <w:r w:rsidR="009037DA">
        <w:t xml:space="preserve"> </w:t>
      </w:r>
      <w:r>
        <w:t>Microsoft</w:t>
      </w:r>
      <w:r w:rsidR="009037DA">
        <w:t xml:space="preserve"> </w:t>
      </w:r>
      <w:r>
        <w:t>SQL</w:t>
      </w:r>
      <w:r w:rsidR="009037DA">
        <w:t xml:space="preserve"> </w:t>
      </w:r>
      <w:r>
        <w:t>Server.</w:t>
      </w:r>
    </w:p>
    <w:p w:rsidR="00A75EF3" w:rsidRDefault="00A75EF3" w:rsidP="00A75EF3">
      <w:pPr>
        <w:pStyle w:val="Heading5"/>
      </w:pPr>
      <w:r>
        <w:t>See</w:t>
      </w:r>
    </w:p>
    <w:p w:rsidR="00FE1743" w:rsidRDefault="00FE1743" w:rsidP="00FE1743">
      <w:r>
        <w:fldChar w:fldCharType="begin"/>
      </w:r>
      <w:r>
        <w:instrText xml:space="preserve"> REF _Ref106526307 \h </w:instrText>
      </w:r>
      <w:r>
        <w:fldChar w:fldCharType="separate"/>
      </w:r>
      <w:r w:rsidR="005B3157">
        <w:t>Add Transact-SQL Stored Procedure</w:t>
      </w:r>
      <w:r>
        <w:fldChar w:fldCharType="end"/>
      </w:r>
    </w:p>
    <w:p w:rsidR="00FE1743" w:rsidRDefault="00FE1743" w:rsidP="00FE1743">
      <w:r>
        <w:fldChar w:fldCharType="begin"/>
      </w:r>
      <w:r>
        <w:instrText xml:space="preserve"> REF _Ref106526309 \h </w:instrText>
      </w:r>
      <w:r>
        <w:fldChar w:fldCharType="separate"/>
      </w:r>
      <w:r w:rsidR="005B3157">
        <w:t>Delete Transact-SQL Stored Procedure</w:t>
      </w:r>
      <w:r>
        <w:fldChar w:fldCharType="end"/>
      </w:r>
    </w:p>
    <w:p w:rsidR="00FE1743" w:rsidRDefault="00FE1743" w:rsidP="00FE1743">
      <w:r>
        <w:fldChar w:fldCharType="begin"/>
      </w:r>
      <w:r>
        <w:instrText xml:space="preserve"> REF _Ref106526311 \h </w:instrText>
      </w:r>
      <w:r>
        <w:fldChar w:fldCharType="separate"/>
      </w:r>
      <w:proofErr w:type="spellStart"/>
      <w:r w:rsidR="005B3157">
        <w:t>DeleteRecords</w:t>
      </w:r>
      <w:proofErr w:type="spellEnd"/>
      <w:r w:rsidR="005B3157">
        <w:t xml:space="preserve"> Transact-SQL Stored Procedure</w:t>
      </w:r>
      <w:r>
        <w:fldChar w:fldCharType="end"/>
      </w:r>
    </w:p>
    <w:p w:rsidR="00FE1743" w:rsidRDefault="00FE1743" w:rsidP="00FE1743">
      <w:r>
        <w:fldChar w:fldCharType="begin"/>
      </w:r>
      <w:r>
        <w:instrText xml:space="preserve"> REF _Ref106526313 \h </w:instrText>
      </w:r>
      <w:r>
        <w:fldChar w:fldCharType="separate"/>
      </w:r>
      <w:proofErr w:type="spellStart"/>
      <w:r w:rsidR="005B3157">
        <w:t>DrillDown</w:t>
      </w:r>
      <w:proofErr w:type="spellEnd"/>
      <w:r w:rsidR="005B3157">
        <w:t xml:space="preserve"> Transact-SQL Stored Procedure</w:t>
      </w:r>
      <w:r>
        <w:fldChar w:fldCharType="end"/>
      </w:r>
    </w:p>
    <w:p w:rsidR="00FE1743" w:rsidRDefault="00FE1743" w:rsidP="00FE1743">
      <w:r>
        <w:fldChar w:fldCharType="begin"/>
      </w:r>
      <w:r>
        <w:instrText xml:space="preserve"> REF _Ref106526314 \h </w:instrText>
      </w:r>
      <w:r>
        <w:fldChar w:fldCharType="separate"/>
      </w:r>
      <w:r w:rsidR="005B3157">
        <w:t>Export Transact-SQL Stored Procedure</w:t>
      </w:r>
      <w:r>
        <w:fldChar w:fldCharType="end"/>
      </w:r>
    </w:p>
    <w:p w:rsidR="00FE1743" w:rsidRDefault="00FE1743" w:rsidP="00FE1743">
      <w:r>
        <w:fldChar w:fldCharType="begin"/>
      </w:r>
      <w:r>
        <w:instrText xml:space="preserve"> REF _Ref106526316 \h </w:instrText>
      </w:r>
      <w:r>
        <w:fldChar w:fldCharType="separate"/>
      </w:r>
      <w:r w:rsidR="005B3157">
        <w:t>Get Transact-SQL Stored Procedure</w:t>
      </w:r>
      <w:r>
        <w:fldChar w:fldCharType="end"/>
      </w:r>
    </w:p>
    <w:p w:rsidR="00FE1743" w:rsidRDefault="00FE1743" w:rsidP="00FE1743">
      <w:r>
        <w:fldChar w:fldCharType="begin"/>
      </w:r>
      <w:r>
        <w:instrText xml:space="preserve"> REF _Ref106526317 \h </w:instrText>
      </w:r>
      <w:r>
        <w:fldChar w:fldCharType="separate"/>
      </w:r>
      <w:proofErr w:type="spellStart"/>
      <w:r w:rsidR="005B3157">
        <w:t>GetList</w:t>
      </w:r>
      <w:proofErr w:type="spellEnd"/>
      <w:r w:rsidR="005B3157">
        <w:t xml:space="preserve"> Transact-SQL Stored Procedure</w:t>
      </w:r>
      <w:r>
        <w:fldChar w:fldCharType="end"/>
      </w:r>
    </w:p>
    <w:p w:rsidR="00FE1743" w:rsidRDefault="00FE1743" w:rsidP="00FE1743">
      <w:r>
        <w:fldChar w:fldCharType="begin"/>
      </w:r>
      <w:r>
        <w:instrText xml:space="preserve"> REF _Ref106526318 \h </w:instrText>
      </w:r>
      <w:r>
        <w:fldChar w:fldCharType="separate"/>
      </w:r>
      <w:proofErr w:type="spellStart"/>
      <w:r w:rsidR="005B3157">
        <w:t>GetStats</w:t>
      </w:r>
      <w:proofErr w:type="spellEnd"/>
      <w:r w:rsidR="005B3157">
        <w:t xml:space="preserve"> Transact-SQL Stored Procedure</w:t>
      </w:r>
      <w:r>
        <w:fldChar w:fldCharType="end"/>
      </w:r>
    </w:p>
    <w:p w:rsidR="00FE1743" w:rsidRPr="00FE1743" w:rsidRDefault="00FE1743" w:rsidP="00FE1743">
      <w:r>
        <w:fldChar w:fldCharType="begin"/>
      </w:r>
      <w:r>
        <w:instrText xml:space="preserve"> REF _Ref106526321 \h </w:instrText>
      </w:r>
      <w:r>
        <w:fldChar w:fldCharType="separate"/>
      </w:r>
      <w:r w:rsidR="005B3157">
        <w:t>Update Transact-SQL Stored Procedure</w:t>
      </w:r>
      <w:r>
        <w:fldChar w:fldCharType="end"/>
      </w:r>
    </w:p>
    <w:p w:rsidR="00521CEC" w:rsidRDefault="00521CEC" w:rsidP="00A75EF3">
      <w:pPr>
        <w:pStyle w:val="Heading4"/>
      </w:pPr>
      <w:bookmarkStart w:id="592" w:name="_Toc38781573"/>
      <w:bookmarkStart w:id="593" w:name="_Toc46553187"/>
      <w:bookmarkStart w:id="594" w:name="_Ref106526307"/>
      <w:bookmarkStart w:id="595" w:name="_Toc414885772"/>
      <w:r>
        <w:t>Add</w:t>
      </w:r>
      <w:bookmarkEnd w:id="592"/>
      <w:bookmarkEnd w:id="593"/>
      <w:r w:rsidR="009037DA">
        <w:t xml:space="preserve"> </w:t>
      </w:r>
      <w:r w:rsidR="00A75EF3">
        <w:t>Transact-SQL</w:t>
      </w:r>
      <w:r w:rsidR="009037DA">
        <w:t xml:space="preserve"> </w:t>
      </w:r>
      <w:r w:rsidR="00A75EF3">
        <w:t>Stored</w:t>
      </w:r>
      <w:r w:rsidR="009037DA">
        <w:t xml:space="preserve"> </w:t>
      </w:r>
      <w:r w:rsidR="00A75EF3">
        <w:t>Procedure</w:t>
      </w:r>
      <w:bookmarkEnd w:id="594"/>
      <w:bookmarkEnd w:id="595"/>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Add</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Add"</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Procedures:Add</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inserts</w:t>
      </w:r>
      <w:r w:rsidR="009037DA">
        <w:t xml:space="preserve"> </w:t>
      </w:r>
      <w:r w:rsidR="00FE1743" w:rsidRPr="008C7CE7">
        <w:t>a</w:t>
      </w:r>
      <w:r w:rsidR="009037DA">
        <w:t xml:space="preserve"> </w:t>
      </w:r>
      <w:r w:rsidR="00FE1743" w:rsidRPr="008C7CE7">
        <w:t>single</w:t>
      </w:r>
      <w:r w:rsidR="009037DA">
        <w:t xml:space="preserve"> </w:t>
      </w:r>
      <w:r w:rsidR="00FE1743" w:rsidRPr="008C7CE7">
        <w:t>record</w:t>
      </w:r>
      <w:r w:rsidR="009037DA">
        <w:t xml:space="preserve"> </w:t>
      </w:r>
      <w:r w:rsidR="00FE1743" w:rsidRPr="008C7CE7">
        <w:t>in</w:t>
      </w:r>
      <w:r w:rsidR="009037DA">
        <w:t xml:space="preserve"> </w:t>
      </w:r>
      <w:r w:rsidR="00FE1743" w:rsidRPr="008C7CE7">
        <w:t>the</w:t>
      </w:r>
      <w:r w:rsidR="009037DA">
        <w:t xml:space="preserve"> </w:t>
      </w:r>
      <w:r w:rsidR="00FE1743" w:rsidRPr="008C7CE7">
        <w:t>table.</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p_c1</w:t>
            </w:r>
            <w:r w:rsidRPr="008C7CE7">
              <w:br/>
              <w:t>p_c2</w:t>
            </w:r>
            <w:r w:rsidRPr="008C7CE7">
              <w:br/>
              <w:t>etc.</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Depends</w:t>
            </w:r>
            <w:r w:rsidR="009037DA">
              <w:t xml:space="preserve"> </w:t>
            </w:r>
            <w:r w:rsidRPr="008C7CE7">
              <w:t>on</w:t>
            </w:r>
            <w:r w:rsidR="009037DA">
              <w:t xml:space="preserve"> </w:t>
            </w:r>
            <w:r w:rsidRPr="008C7CE7">
              <w:t>the</w:t>
            </w:r>
            <w:r w:rsidR="009037DA">
              <w:t xml:space="preserve"> </w:t>
            </w:r>
            <w:r w:rsidRPr="008C7CE7">
              <w:t>field</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column</w:t>
            </w:r>
            <w:r w:rsidR="009037DA">
              <w:t xml:space="preserve"> </w:t>
            </w:r>
            <w:r w:rsidRPr="008C7CE7">
              <w:t>values</w:t>
            </w:r>
            <w:r w:rsidR="009037DA">
              <w:t xml:space="preserve"> </w:t>
            </w:r>
            <w:r w:rsidRPr="008C7CE7">
              <w:t>for</w:t>
            </w:r>
            <w:r w:rsidR="009037DA">
              <w:t xml:space="preserve"> </w:t>
            </w:r>
            <w:r w:rsidRPr="008C7CE7">
              <w:t>the</w:t>
            </w:r>
            <w:r w:rsidR="009037DA">
              <w:t xml:space="preserve"> </w:t>
            </w:r>
            <w:r w:rsidRPr="008C7CE7">
              <w:t>record.</w:t>
            </w:r>
            <w:r w:rsidR="009037DA">
              <w:t xml:space="preserve">  </w:t>
            </w:r>
            <w:r w:rsidRPr="008C7CE7">
              <w:t>One</w:t>
            </w:r>
            <w:r w:rsidR="009037DA">
              <w:t xml:space="preserve"> </w:t>
            </w:r>
            <w:r w:rsidRPr="008C7CE7">
              <w:t>column</w:t>
            </w:r>
            <w:r w:rsidR="009037DA">
              <w:t xml:space="preserve"> </w:t>
            </w:r>
            <w:r w:rsidRPr="008C7CE7">
              <w:t>value</w:t>
            </w:r>
            <w:r w:rsidR="009037DA">
              <w:t xml:space="preserve"> </w:t>
            </w:r>
            <w:r w:rsidRPr="008C7CE7">
              <w:t>is</w:t>
            </w:r>
            <w:r w:rsidR="009037DA">
              <w:t xml:space="preserve"> </w:t>
            </w:r>
            <w:r w:rsidRPr="008C7CE7">
              <w:t>provided</w:t>
            </w:r>
            <w:r w:rsidR="009037DA">
              <w:t xml:space="preserve"> </w:t>
            </w:r>
            <w:r w:rsidRPr="008C7CE7">
              <w:t>for</w:t>
            </w:r>
            <w:r w:rsidR="009037DA">
              <w:t xml:space="preserve"> </w:t>
            </w:r>
            <w:r w:rsidRPr="008C7CE7">
              <w:t>each</w:t>
            </w:r>
            <w:r w:rsidR="009037DA">
              <w:t xml:space="preserve"> </w:t>
            </w:r>
            <w:r w:rsidRPr="008C7CE7">
              <w:t>field</w:t>
            </w:r>
            <w:r w:rsidR="009037DA">
              <w:t xml:space="preserve"> </w:t>
            </w:r>
            <w:r w:rsidRPr="008C7CE7">
              <w:t>in</w:t>
            </w:r>
            <w:r w:rsidR="009037DA">
              <w:t xml:space="preserve"> </w:t>
            </w:r>
            <w:r w:rsidRPr="008C7CE7">
              <w:t>the</w:t>
            </w:r>
            <w:r w:rsidR="009037DA">
              <w:t xml:space="preserve"> </w:t>
            </w:r>
            <w:r w:rsidRPr="008C7CE7">
              <w:t>database</w:t>
            </w:r>
            <w:r w:rsidR="009037DA">
              <w:t xml:space="preserve"> </w:t>
            </w:r>
            <w:r w:rsidRPr="008C7CE7">
              <w:t>table.</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p_id</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Primary</w:t>
            </w:r>
            <w:r w:rsidR="009037DA">
              <w:t xml:space="preserve"> </w:t>
            </w:r>
            <w:r w:rsidRPr="008C7CE7">
              <w:t>key</w:t>
            </w:r>
            <w:r w:rsidR="009037DA">
              <w:t xml:space="preserve"> </w:t>
            </w:r>
            <w:r w:rsidRPr="008C7CE7">
              <w:t>value</w:t>
            </w:r>
            <w:r w:rsidR="009037DA">
              <w:t xml:space="preserve"> </w:t>
            </w:r>
            <w:r w:rsidRPr="008C7CE7">
              <w:t>for</w:t>
            </w:r>
            <w:r w:rsidR="009037DA">
              <w:t xml:space="preserve"> </w:t>
            </w:r>
            <w:r w:rsidRPr="008C7CE7">
              <w:t>the</w:t>
            </w:r>
            <w:r w:rsidR="009037DA">
              <w:t xml:space="preserve"> </w:t>
            </w:r>
            <w:r w:rsidRPr="008C7CE7">
              <w:t>newly</w:t>
            </w:r>
            <w:r w:rsidR="009037DA">
              <w:t xml:space="preserve"> </w:t>
            </w:r>
            <w:r w:rsidRPr="008C7CE7">
              <w:t>created</w:t>
            </w:r>
            <w:r w:rsidR="009037DA">
              <w:t xml:space="preserve"> </w:t>
            </w:r>
            <w:r w:rsidRPr="008C7CE7">
              <w:t>record</w:t>
            </w:r>
            <w:r w:rsidR="009037DA">
              <w:t xml:space="preserve"> </w:t>
            </w:r>
            <w:r w:rsidRPr="008C7CE7">
              <w:t>generated</w:t>
            </w:r>
            <w:r w:rsidR="009037DA">
              <w:t xml:space="preserve"> </w:t>
            </w:r>
            <w:r w:rsidRPr="008C7CE7">
              <w:t>by</w:t>
            </w:r>
            <w:r w:rsidR="009037DA">
              <w:t xml:space="preserve"> </w:t>
            </w:r>
            <w:r w:rsidRPr="008C7CE7">
              <w:t>a</w:t>
            </w:r>
            <w:r w:rsidR="009037DA">
              <w:t xml:space="preserve"> </w:t>
            </w:r>
            <w:r w:rsidRPr="008C7CE7">
              <w:t>database</w:t>
            </w:r>
            <w:r w:rsidR="009037DA">
              <w:t xml:space="preserve"> </w:t>
            </w:r>
            <w:r w:rsidRPr="008C7CE7">
              <w:t>sequence.</w:t>
            </w:r>
          </w:p>
        </w:tc>
      </w:tr>
    </w:tbl>
    <w:p w:rsidR="00521CEC" w:rsidRDefault="00521CEC" w:rsidP="00A75EF3">
      <w:pPr>
        <w:pStyle w:val="Heading4"/>
      </w:pPr>
      <w:bookmarkStart w:id="596" w:name="_Toc38781574"/>
      <w:bookmarkStart w:id="597" w:name="_Toc46553188"/>
      <w:bookmarkStart w:id="598" w:name="_Ref106526309"/>
      <w:bookmarkStart w:id="599" w:name="_Toc414885773"/>
      <w:r>
        <w:t>Delete</w:t>
      </w:r>
      <w:bookmarkEnd w:id="596"/>
      <w:bookmarkEnd w:id="597"/>
      <w:r w:rsidR="009037DA">
        <w:t xml:space="preserve"> </w:t>
      </w:r>
      <w:r w:rsidR="00A75EF3">
        <w:t>Transact-SQL</w:t>
      </w:r>
      <w:r w:rsidR="009037DA">
        <w:t xml:space="preserve"> </w:t>
      </w:r>
      <w:r w:rsidR="00A75EF3">
        <w:t>Stored</w:t>
      </w:r>
      <w:r w:rsidR="009037DA">
        <w:t xml:space="preserve"> </w:t>
      </w:r>
      <w:r w:rsidR="00A75EF3">
        <w:t>Procedure</w:t>
      </w:r>
      <w:bookmarkEnd w:id="598"/>
      <w:bookmarkEnd w:id="599"/>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Delete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Delete"</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Procedures:Delete</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deletes</w:t>
      </w:r>
      <w:r w:rsidR="009037DA">
        <w:t xml:space="preserve"> </w:t>
      </w:r>
      <w:r w:rsidR="00FE1743" w:rsidRPr="008C7CE7">
        <w:t>a</w:t>
      </w:r>
      <w:r w:rsidR="009037DA">
        <w:t xml:space="preserve"> </w:t>
      </w:r>
      <w:r w:rsidR="00FE1743" w:rsidRPr="008C7CE7">
        <w:t>single</w:t>
      </w:r>
      <w:r w:rsidR="009037DA">
        <w:t xml:space="preserve"> </w:t>
      </w:r>
      <w:r w:rsidR="00FE1743" w:rsidRPr="008C7CE7">
        <w:t>record</w:t>
      </w:r>
      <w:r w:rsidR="009037DA">
        <w:t xml:space="preserve"> </w:t>
      </w:r>
      <w:r w:rsidR="00FE1743" w:rsidRPr="008C7CE7">
        <w:t>from</w:t>
      </w:r>
      <w:r w:rsidR="009037DA">
        <w:t xml:space="preserve"> </w:t>
      </w:r>
      <w:r w:rsidR="00FE1743" w:rsidRPr="008C7CE7">
        <w:t>the</w:t>
      </w:r>
      <w:r w:rsidR="009037DA">
        <w:t xml:space="preserve"> </w:t>
      </w:r>
      <w:r w:rsidR="00FE1743" w:rsidRPr="008C7CE7">
        <w:t>table.</w:t>
      </w:r>
    </w:p>
    <w:tbl>
      <w:tblPr>
        <w:tblW w:w="93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2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p_id</w:t>
            </w:r>
            <w:proofErr w:type="spellEnd"/>
          </w:p>
        </w:tc>
        <w:tc>
          <w:tcPr>
            <w:tcW w:w="1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Primary</w:t>
            </w:r>
            <w:r w:rsidR="009037DA">
              <w:t xml:space="preserve"> </w:t>
            </w:r>
            <w:r w:rsidRPr="008C7CE7">
              <w:t>key</w:t>
            </w:r>
            <w:r w:rsidR="009037DA">
              <w:t xml:space="preserve"> </w:t>
            </w:r>
            <w:r w:rsidRPr="008C7CE7">
              <w:t>value</w:t>
            </w:r>
            <w:r w:rsidR="009037DA">
              <w:t xml:space="preserve"> </w:t>
            </w:r>
            <w:r w:rsidRPr="008C7CE7">
              <w:t>for</w:t>
            </w:r>
            <w:r w:rsidR="009037DA">
              <w:t xml:space="preserve"> </w:t>
            </w:r>
            <w:r w:rsidRPr="008C7CE7">
              <w:t>the</w:t>
            </w:r>
            <w:r w:rsidR="009037DA">
              <w:t xml:space="preserve"> </w:t>
            </w:r>
            <w:r w:rsidRPr="008C7CE7">
              <w:t>record</w:t>
            </w:r>
            <w:r w:rsidR="009037DA">
              <w:t xml:space="preserve"> </w:t>
            </w:r>
            <w:r w:rsidRPr="008C7CE7">
              <w:t>to</w:t>
            </w:r>
            <w:r w:rsidR="009037DA">
              <w:t xml:space="preserve"> </w:t>
            </w:r>
            <w:r w:rsidRPr="008C7CE7">
              <w:t>be</w:t>
            </w:r>
            <w:r w:rsidR="009037DA">
              <w:t xml:space="preserve"> </w:t>
            </w:r>
            <w:r w:rsidRPr="008C7CE7">
              <w:t>deleted.</w:t>
            </w:r>
          </w:p>
        </w:tc>
      </w:tr>
    </w:tbl>
    <w:p w:rsidR="00521CEC" w:rsidRDefault="00521CEC" w:rsidP="00A75EF3">
      <w:pPr>
        <w:pStyle w:val="Heading4"/>
      </w:pPr>
      <w:bookmarkStart w:id="600" w:name="_Toc38781575"/>
      <w:bookmarkStart w:id="601" w:name="_Toc46553189"/>
      <w:bookmarkStart w:id="602" w:name="_Ref106526311"/>
      <w:bookmarkStart w:id="603" w:name="_Toc414885774"/>
      <w:proofErr w:type="spellStart"/>
      <w:r>
        <w:t>DeleteRecords</w:t>
      </w:r>
      <w:bookmarkEnd w:id="600"/>
      <w:bookmarkEnd w:id="601"/>
      <w:proofErr w:type="spellEnd"/>
      <w:r w:rsidR="009037DA">
        <w:t xml:space="preserve"> </w:t>
      </w:r>
      <w:r w:rsidR="00A75EF3">
        <w:t>Transact-SQL</w:t>
      </w:r>
      <w:r w:rsidR="009037DA">
        <w:t xml:space="preserve"> </w:t>
      </w:r>
      <w:r w:rsidR="00A75EF3">
        <w:t>Stored</w:t>
      </w:r>
      <w:r w:rsidR="009037DA">
        <w:t xml:space="preserve"> </w:t>
      </w:r>
      <w:r w:rsidR="00A75EF3">
        <w:t>Procedure</w:t>
      </w:r>
      <w:bookmarkEnd w:id="602"/>
      <w:bookmarkEnd w:id="603"/>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DeleteRecords</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DeleteRecords"</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Procedures:DeleteRecords</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deletes</w:t>
      </w:r>
      <w:r w:rsidR="009037DA">
        <w:t xml:space="preserve"> </w:t>
      </w:r>
      <w:r w:rsidR="00FE1743" w:rsidRPr="008C7CE7">
        <w:t>a</w:t>
      </w:r>
      <w:r w:rsidR="009037DA">
        <w:t xml:space="preserve"> </w:t>
      </w:r>
      <w:r w:rsidR="00FE1743" w:rsidRPr="008C7CE7">
        <w:t>set</w:t>
      </w:r>
      <w:r w:rsidR="009037DA">
        <w:t xml:space="preserve"> </w:t>
      </w:r>
      <w:r w:rsidR="00FE1743" w:rsidRPr="008C7CE7">
        <w:t>of</w:t>
      </w:r>
      <w:r w:rsidR="009037DA">
        <w:t xml:space="preserve"> </w:t>
      </w:r>
      <w:r w:rsidR="00FE1743" w:rsidRPr="008C7CE7">
        <w:t>records</w:t>
      </w:r>
      <w:r w:rsidR="009037DA">
        <w:t xml:space="preserve"> </w:t>
      </w:r>
      <w:r w:rsidR="00FE1743" w:rsidRPr="008C7CE7">
        <w:t>based</w:t>
      </w:r>
      <w:r w:rsidR="009037DA">
        <w:t xml:space="preserve"> </w:t>
      </w:r>
      <w:r w:rsidR="00FE1743" w:rsidRPr="008C7CE7">
        <w:t>on</w:t>
      </w:r>
      <w:r w:rsidR="009037DA">
        <w:t xml:space="preserve"> </w:t>
      </w:r>
      <w:r w:rsidR="00FE1743" w:rsidRPr="008C7CE7">
        <w:t>search</w:t>
      </w:r>
      <w:r w:rsidR="009037DA">
        <w:t xml:space="preserve"> </w:t>
      </w:r>
      <w:r w:rsidR="00FE1743" w:rsidRPr="008C7CE7">
        <w:t>criteria.</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p_search_str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criteria</w:t>
            </w:r>
            <w:r w:rsidR="009037DA">
              <w:t xml:space="preserve"> </w:t>
            </w:r>
            <w:r w:rsidRPr="008C7CE7">
              <w:t>used</w:t>
            </w:r>
            <w:r w:rsidR="009037DA">
              <w:t xml:space="preserve"> </w:t>
            </w:r>
            <w:r w:rsidRPr="008C7CE7">
              <w:t>to</w:t>
            </w:r>
            <w:r w:rsidR="009037DA">
              <w:t xml:space="preserve"> </w:t>
            </w:r>
            <w:r w:rsidRPr="008C7CE7">
              <w:t>create</w:t>
            </w:r>
            <w:r w:rsidR="009037DA">
              <w:t xml:space="preserve"> </w:t>
            </w:r>
            <w:r w:rsidRPr="008C7CE7">
              <w:t>the</w:t>
            </w:r>
            <w:r w:rsidR="009037DA">
              <w:t xml:space="preserve"> </w:t>
            </w:r>
            <w:r w:rsidRPr="008C7CE7">
              <w:t>WHERE</w:t>
            </w:r>
            <w:r w:rsidR="009037DA">
              <w:t xml:space="preserve"> </w:t>
            </w:r>
            <w:r w:rsidRPr="008C7CE7">
              <w:t>clause</w:t>
            </w:r>
            <w:r w:rsidR="009037DA">
              <w:t xml:space="preserve"> </w:t>
            </w:r>
            <w:r w:rsidRPr="008C7CE7">
              <w:t>that</w:t>
            </w:r>
            <w:r w:rsidR="009037DA">
              <w:t xml:space="preserve"> </w:t>
            </w:r>
            <w:r w:rsidRPr="008C7CE7">
              <w:t>selects</w:t>
            </w:r>
            <w:r w:rsidR="009037DA">
              <w:t xml:space="preserve"> </w:t>
            </w:r>
            <w:r w:rsidRPr="008C7CE7">
              <w:t>the</w:t>
            </w:r>
            <w:r w:rsidR="009037DA">
              <w:t xml:space="preserve"> </w:t>
            </w:r>
            <w:r w:rsidRPr="008C7CE7">
              <w:t>records</w:t>
            </w:r>
            <w:r w:rsidR="009037DA">
              <w:t xml:space="preserve"> </w:t>
            </w:r>
            <w:r w:rsidRPr="008C7CE7">
              <w:t>to</w:t>
            </w:r>
            <w:r w:rsidR="009037DA">
              <w:t xml:space="preserve"> </w:t>
            </w:r>
            <w:r w:rsidRPr="008C7CE7">
              <w:t>be</w:t>
            </w:r>
            <w:r w:rsidR="009037DA">
              <w:t xml:space="preserve"> </w:t>
            </w:r>
            <w:r w:rsidRPr="008C7CE7">
              <w:t>deleted.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p_num_deleted</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number</w:t>
            </w:r>
            <w:r w:rsidR="009037DA">
              <w:t xml:space="preserve"> </w:t>
            </w:r>
            <w:r w:rsidRPr="008C7CE7">
              <w:t>of</w:t>
            </w:r>
            <w:r w:rsidR="009037DA">
              <w:t xml:space="preserve"> </w:t>
            </w:r>
            <w:r w:rsidRPr="008C7CE7">
              <w:t>records</w:t>
            </w:r>
            <w:r w:rsidR="009037DA">
              <w:t xml:space="preserve"> </w:t>
            </w:r>
            <w:r w:rsidRPr="008C7CE7">
              <w:t>deleted.</w:t>
            </w:r>
          </w:p>
        </w:tc>
      </w:tr>
    </w:tbl>
    <w:p w:rsidR="00521CEC" w:rsidRDefault="00521CEC" w:rsidP="00A75EF3">
      <w:pPr>
        <w:pStyle w:val="Heading4"/>
      </w:pPr>
      <w:bookmarkStart w:id="604" w:name="_Toc38781576"/>
      <w:bookmarkStart w:id="605" w:name="_Toc46553190"/>
      <w:bookmarkStart w:id="606" w:name="_Ref106526313"/>
      <w:bookmarkStart w:id="607" w:name="_Toc414885775"/>
      <w:proofErr w:type="spellStart"/>
      <w:r>
        <w:t>DrillDown</w:t>
      </w:r>
      <w:bookmarkEnd w:id="604"/>
      <w:bookmarkEnd w:id="605"/>
      <w:proofErr w:type="spellEnd"/>
      <w:r w:rsidR="009037DA">
        <w:t xml:space="preserve"> </w:t>
      </w:r>
      <w:r w:rsidR="00A75EF3">
        <w:t>Transact-SQL</w:t>
      </w:r>
      <w:r w:rsidR="009037DA">
        <w:t xml:space="preserve"> </w:t>
      </w:r>
      <w:r w:rsidR="00A75EF3">
        <w:t>Stored</w:t>
      </w:r>
      <w:r w:rsidR="009037DA">
        <w:t xml:space="preserve"> </w:t>
      </w:r>
      <w:r w:rsidR="00A75EF3">
        <w:t>Procedure</w:t>
      </w:r>
      <w:bookmarkEnd w:id="606"/>
      <w:bookmarkEnd w:id="607"/>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DrillDown</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DrillDown"</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Procedures:DrillDown</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fetches</w:t>
      </w:r>
      <w:r w:rsidR="009037DA">
        <w:t xml:space="preserve"> </w:t>
      </w:r>
      <w:r w:rsidR="00FE1743" w:rsidRPr="008C7CE7">
        <w:t>a</w:t>
      </w:r>
      <w:r w:rsidR="009037DA">
        <w:t xml:space="preserve"> </w:t>
      </w:r>
      <w:r w:rsidR="00FE1743" w:rsidRPr="008C7CE7">
        <w:t>list</w:t>
      </w:r>
      <w:r w:rsidR="009037DA">
        <w:t xml:space="preserve"> </w:t>
      </w:r>
      <w:r w:rsidR="00FE1743" w:rsidRPr="008C7CE7">
        <w:t>of</w:t>
      </w:r>
      <w:r w:rsidR="009037DA">
        <w:t xml:space="preserve"> </w:t>
      </w:r>
      <w:r w:rsidR="00FE1743" w:rsidRPr="008C7CE7">
        <w:t>distinct</w:t>
      </w:r>
      <w:r w:rsidR="009037DA">
        <w:t xml:space="preserve"> </w:t>
      </w:r>
      <w:r w:rsidR="00FE1743" w:rsidRPr="008C7CE7">
        <w:t>column</w:t>
      </w:r>
      <w:r w:rsidR="009037DA">
        <w:t xml:space="preserve"> </w:t>
      </w:r>
      <w:r w:rsidR="00FE1743" w:rsidRPr="008C7CE7">
        <w:t>values</w:t>
      </w:r>
      <w:r w:rsidR="009037DA">
        <w:t xml:space="preserve"> </w:t>
      </w:r>
      <w:r w:rsidR="00FE1743" w:rsidRPr="008C7CE7">
        <w:t>based</w:t>
      </w:r>
      <w:r w:rsidR="009037DA">
        <w:t xml:space="preserve"> </w:t>
      </w:r>
      <w:r w:rsidR="00FE1743" w:rsidRPr="008C7CE7">
        <w:t>on</w:t>
      </w:r>
      <w:r w:rsidR="009037DA">
        <w:t xml:space="preserve"> </w:t>
      </w:r>
      <w:r w:rsidR="00FE1743" w:rsidRPr="008C7CE7">
        <w:t>search</w:t>
      </w:r>
      <w:r w:rsidR="009037DA">
        <w:t xml:space="preserve"> </w:t>
      </w:r>
      <w:r w:rsidR="00FE1743" w:rsidRPr="008C7CE7">
        <w:t>criteria.</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p_select_str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field</w:t>
            </w:r>
            <w:r w:rsidR="009037DA">
              <w:t xml:space="preserve"> </w:t>
            </w:r>
            <w:r w:rsidRPr="008C7CE7">
              <w:t>names</w:t>
            </w:r>
            <w:r w:rsidR="009037DA">
              <w:t xml:space="preserve"> </w:t>
            </w:r>
            <w:r w:rsidRPr="008C7CE7">
              <w:t>to</w:t>
            </w:r>
            <w:r w:rsidR="009037DA">
              <w:t xml:space="preserve"> </w:t>
            </w:r>
            <w:r w:rsidRPr="008C7CE7">
              <w:t>be</w:t>
            </w:r>
            <w:r w:rsidR="009037DA">
              <w:t xml:space="preserve"> </w:t>
            </w:r>
            <w:r w:rsidRPr="008C7CE7">
              <w:t>returned.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SELECT</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p_from_str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additional</w:t>
            </w:r>
            <w:r w:rsidR="009037DA">
              <w:t xml:space="preserve"> </w:t>
            </w:r>
            <w:r w:rsidRPr="008C7CE7">
              <w:t>tables</w:t>
            </w:r>
            <w:r w:rsidR="009037DA">
              <w:t xml:space="preserve"> </w:t>
            </w:r>
            <w:r w:rsidRPr="008C7CE7">
              <w:t>with</w:t>
            </w:r>
            <w:r w:rsidR="009037DA">
              <w:t xml:space="preserve"> </w:t>
            </w:r>
            <w:r w:rsidRPr="008C7CE7">
              <w:t>which</w:t>
            </w:r>
            <w:r w:rsidR="009037DA">
              <w:t xml:space="preserve"> </w:t>
            </w:r>
            <w:r w:rsidRPr="008C7CE7">
              <w:t>a</w:t>
            </w:r>
            <w:r w:rsidR="009037DA">
              <w:t xml:space="preserve"> </w:t>
            </w:r>
            <w:r w:rsidRPr="008C7CE7">
              <w:t>join</w:t>
            </w:r>
            <w:r w:rsidR="009037DA">
              <w:t xml:space="preserve"> </w:t>
            </w:r>
            <w:r w:rsidRPr="008C7CE7">
              <w:t>operation</w:t>
            </w:r>
            <w:r w:rsidR="009037DA">
              <w:t xml:space="preserve"> </w:t>
            </w:r>
            <w:r w:rsidRPr="008C7CE7">
              <w:t>is</w:t>
            </w:r>
            <w:r w:rsidR="009037DA">
              <w:t xml:space="preserve"> </w:t>
            </w:r>
            <w:r w:rsidRPr="008C7CE7">
              <w:t>performed.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FROM</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p_where_str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search</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WHERE</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p_sort_str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sorting</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ORDER</w:t>
            </w:r>
            <w:r w:rsidR="009037DA">
              <w:t xml:space="preserve"> </w:t>
            </w:r>
            <w:r w:rsidRPr="008C7CE7">
              <w:t>BY</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p_list</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Cursor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A</w:t>
            </w:r>
            <w:r w:rsidR="009037DA">
              <w:t xml:space="preserve"> </w:t>
            </w:r>
            <w:r w:rsidRPr="008C7CE7">
              <w:t>cursor</w:t>
            </w:r>
            <w:r w:rsidR="009037DA">
              <w:t xml:space="preserve"> </w:t>
            </w:r>
            <w:r w:rsidRPr="008C7CE7">
              <w:t>containing</w:t>
            </w:r>
            <w:r w:rsidR="009037DA">
              <w:t xml:space="preserve"> </w:t>
            </w:r>
            <w:r w:rsidRPr="008C7CE7">
              <w:t>the</w:t>
            </w:r>
            <w:r w:rsidR="009037DA">
              <w:t xml:space="preserve"> </w:t>
            </w:r>
            <w:r w:rsidRPr="008C7CE7">
              <w:t>result</w:t>
            </w:r>
            <w:r w:rsidR="009037DA">
              <w:t xml:space="preserve"> </w:t>
            </w:r>
            <w:r w:rsidRPr="008C7CE7">
              <w:t>set</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bl>
    <w:p w:rsidR="00521CEC" w:rsidRDefault="00521CEC" w:rsidP="00A75EF3">
      <w:pPr>
        <w:pStyle w:val="Heading4"/>
      </w:pPr>
      <w:bookmarkStart w:id="608" w:name="_Toc38781577"/>
      <w:bookmarkStart w:id="609" w:name="_Toc46553191"/>
      <w:bookmarkStart w:id="610" w:name="_Ref106526314"/>
      <w:bookmarkStart w:id="611" w:name="_Toc414885776"/>
      <w:r>
        <w:t>Export</w:t>
      </w:r>
      <w:bookmarkEnd w:id="608"/>
      <w:bookmarkEnd w:id="609"/>
      <w:r w:rsidR="009037DA">
        <w:t xml:space="preserve"> </w:t>
      </w:r>
      <w:r w:rsidR="00A75EF3">
        <w:t>Transact-SQL</w:t>
      </w:r>
      <w:r w:rsidR="009037DA">
        <w:t xml:space="preserve"> </w:t>
      </w:r>
      <w:r w:rsidR="00A75EF3">
        <w:t>Stored</w:t>
      </w:r>
      <w:r w:rsidR="009037DA">
        <w:t xml:space="preserve"> </w:t>
      </w:r>
      <w:r w:rsidR="00A75EF3">
        <w:t>Procedure</w:t>
      </w:r>
      <w:bookmarkEnd w:id="610"/>
      <w:bookmarkEnd w:id="611"/>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Export</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Export"</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Procedures:Export</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e</w:t>
      </w:r>
      <w:r w:rsidR="00FE1743" w:rsidRPr="008C7CE7">
        <w:t>xport</w:t>
      </w:r>
      <w:r w:rsidR="00FE1743">
        <w:t>s</w:t>
      </w:r>
      <w:r w:rsidR="009037DA">
        <w:t xml:space="preserve"> </w:t>
      </w:r>
      <w:r w:rsidR="00FE1743" w:rsidRPr="008C7CE7">
        <w:t>records</w:t>
      </w:r>
      <w:r w:rsidR="009037DA">
        <w:t xml:space="preserve"> </w:t>
      </w:r>
      <w:r w:rsidR="00FE1743" w:rsidRPr="008C7CE7">
        <w:t>from</w:t>
      </w:r>
      <w:r w:rsidR="009037DA">
        <w:t xml:space="preserve"> </w:t>
      </w:r>
      <w:r w:rsidR="00FE1743" w:rsidRPr="008C7CE7">
        <w:t>the</w:t>
      </w:r>
      <w:r w:rsidR="009037DA">
        <w:t xml:space="preserve"> </w:t>
      </w:r>
      <w:r w:rsidR="00FE1743" w:rsidRPr="008C7CE7">
        <w:t>table</w:t>
      </w:r>
      <w:r w:rsidR="009037DA">
        <w:t xml:space="preserve"> </w:t>
      </w:r>
      <w:r w:rsidR="00FE1743" w:rsidRPr="008C7CE7">
        <w:t>based</w:t>
      </w:r>
      <w:r w:rsidR="009037DA">
        <w:t xml:space="preserve"> </w:t>
      </w:r>
      <w:r w:rsidR="00FE1743" w:rsidRPr="008C7CE7">
        <w:t>on</w:t>
      </w:r>
      <w:r w:rsidR="009037DA">
        <w:t xml:space="preserve"> </w:t>
      </w:r>
      <w:r w:rsidR="00FE1743" w:rsidRPr="008C7CE7">
        <w:t>search</w:t>
      </w:r>
      <w:r w:rsidR="009037DA">
        <w:t xml:space="preserve"> </w:t>
      </w:r>
      <w:r w:rsidR="00FE1743" w:rsidRPr="008C7CE7">
        <w:t>criteria.</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p_title_str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column</w:t>
            </w:r>
            <w:r w:rsidR="009037DA">
              <w:t xml:space="preserve"> </w:t>
            </w:r>
            <w:r w:rsidRPr="008C7CE7">
              <w:t>headings</w:t>
            </w:r>
            <w:r w:rsidR="009037DA">
              <w:t xml:space="preserve"> </w:t>
            </w:r>
            <w:r w:rsidRPr="008C7CE7">
              <w:t>to</w:t>
            </w:r>
            <w:r w:rsidR="009037DA">
              <w:t xml:space="preserve"> </w:t>
            </w:r>
            <w:r w:rsidRPr="008C7CE7">
              <w:t>be</w:t>
            </w:r>
            <w:r w:rsidR="009037DA">
              <w:t xml:space="preserve"> </w:t>
            </w:r>
            <w:r w:rsidRPr="008C7CE7">
              <w:t>placed</w:t>
            </w:r>
            <w:r w:rsidR="009037DA">
              <w:t xml:space="preserve"> </w:t>
            </w:r>
            <w:r w:rsidRPr="008C7CE7">
              <w:t>in</w:t>
            </w:r>
            <w:r w:rsidR="009037DA">
              <w:t xml:space="preserve"> </w:t>
            </w:r>
            <w:r w:rsidRPr="008C7CE7">
              <w:t>the</w:t>
            </w:r>
            <w:r w:rsidR="009037DA">
              <w:t xml:space="preserve"> </w:t>
            </w:r>
            <w:r w:rsidRPr="008C7CE7">
              <w:t>file’s</w:t>
            </w:r>
            <w:r w:rsidR="009037DA">
              <w:t xml:space="preserve"> </w:t>
            </w:r>
            <w:r w:rsidRPr="008C7CE7">
              <w:t>header</w:t>
            </w:r>
            <w:r w:rsidR="009037DA">
              <w:t xml:space="preserve"> </w:t>
            </w:r>
            <w:r w:rsidRPr="008C7CE7">
              <w:t>row</w:t>
            </w:r>
            <w:proofErr w:type="gramStart"/>
            <w:r w:rsidRPr="008C7CE7">
              <w:t>..</w:t>
            </w:r>
            <w:proofErr w:type="gramEnd"/>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p_select_str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field</w:t>
            </w:r>
            <w:r w:rsidR="009037DA">
              <w:t xml:space="preserve"> </w:t>
            </w:r>
            <w:r w:rsidRPr="008C7CE7">
              <w:t>names</w:t>
            </w:r>
            <w:r w:rsidR="009037DA">
              <w:t xml:space="preserve"> </w:t>
            </w:r>
            <w:r w:rsidRPr="008C7CE7">
              <w:t>to</w:t>
            </w:r>
            <w:r w:rsidR="009037DA">
              <w:t xml:space="preserve"> </w:t>
            </w:r>
            <w:r w:rsidRPr="008C7CE7">
              <w:t>be</w:t>
            </w:r>
            <w:r w:rsidR="009037DA">
              <w:t xml:space="preserve"> </w:t>
            </w:r>
            <w:r w:rsidRPr="008C7CE7">
              <w:t>returned.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SELECT</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p_from_str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additional</w:t>
            </w:r>
            <w:r w:rsidR="009037DA">
              <w:t xml:space="preserve"> </w:t>
            </w:r>
            <w:r w:rsidRPr="008C7CE7">
              <w:t>tables</w:t>
            </w:r>
            <w:r w:rsidR="009037DA">
              <w:t xml:space="preserve"> </w:t>
            </w:r>
            <w:r w:rsidRPr="008C7CE7">
              <w:t>with</w:t>
            </w:r>
            <w:r w:rsidR="009037DA">
              <w:t xml:space="preserve"> </w:t>
            </w:r>
            <w:r w:rsidRPr="008C7CE7">
              <w:t>which</w:t>
            </w:r>
            <w:r w:rsidR="009037DA">
              <w:t xml:space="preserve"> </w:t>
            </w:r>
            <w:r w:rsidRPr="008C7CE7">
              <w:t>a</w:t>
            </w:r>
            <w:r w:rsidR="009037DA">
              <w:t xml:space="preserve"> </w:t>
            </w:r>
            <w:r w:rsidRPr="008C7CE7">
              <w:t>join</w:t>
            </w:r>
            <w:r w:rsidR="009037DA">
              <w:t xml:space="preserve"> </w:t>
            </w:r>
            <w:r w:rsidRPr="008C7CE7">
              <w:t>operation</w:t>
            </w:r>
            <w:r w:rsidR="009037DA">
              <w:t xml:space="preserve"> </w:t>
            </w:r>
            <w:r w:rsidRPr="008C7CE7">
              <w:t>is</w:t>
            </w:r>
            <w:r w:rsidR="009037DA">
              <w:t xml:space="preserve"> </w:t>
            </w:r>
            <w:r w:rsidRPr="008C7CE7">
              <w:t>performed.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FROM</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p_search_str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search</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WHERE</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p_clob</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CLOB</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contents</w:t>
            </w:r>
            <w:r w:rsidR="009037DA">
              <w:t xml:space="preserve"> </w:t>
            </w:r>
            <w:r w:rsidRPr="008C7CE7">
              <w:t>of</w:t>
            </w:r>
            <w:r w:rsidR="009037DA">
              <w:t xml:space="preserve"> </w:t>
            </w:r>
            <w:r w:rsidRPr="008C7CE7">
              <w:t>the</w:t>
            </w:r>
            <w:r w:rsidR="009037DA">
              <w:t xml:space="preserve"> </w:t>
            </w:r>
            <w:r w:rsidRPr="008C7CE7">
              <w:t>file</w:t>
            </w:r>
            <w:r w:rsidR="009037DA">
              <w:t xml:space="preserve"> </w:t>
            </w:r>
            <w:r w:rsidRPr="008C7CE7">
              <w:t>being</w:t>
            </w:r>
            <w:r w:rsidR="009037DA">
              <w:t xml:space="preserve"> </w:t>
            </w:r>
            <w:r w:rsidRPr="008C7CE7">
              <w:t>exported.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p_num_exported</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NUMBER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number</w:t>
            </w:r>
            <w:r w:rsidR="009037DA">
              <w:t xml:space="preserve"> </w:t>
            </w:r>
            <w:r w:rsidRPr="008C7CE7">
              <w:t>of</w:t>
            </w:r>
            <w:r w:rsidR="009037DA">
              <w:t xml:space="preserve"> </w:t>
            </w:r>
            <w:r w:rsidRPr="008C7CE7">
              <w:t>records</w:t>
            </w:r>
            <w:r w:rsidR="009037DA">
              <w:t xml:space="preserve"> </w:t>
            </w:r>
            <w:r w:rsidRPr="008C7CE7">
              <w:t>exported.</w:t>
            </w:r>
          </w:p>
        </w:tc>
      </w:tr>
    </w:tbl>
    <w:p w:rsidR="00521CEC" w:rsidRDefault="00521CEC" w:rsidP="00A75EF3">
      <w:pPr>
        <w:pStyle w:val="Heading4"/>
      </w:pPr>
      <w:bookmarkStart w:id="612" w:name="_Toc38781578"/>
      <w:bookmarkStart w:id="613" w:name="_Toc46553192"/>
      <w:bookmarkStart w:id="614" w:name="_Ref106526316"/>
      <w:bookmarkStart w:id="615" w:name="_Toc414885777"/>
      <w:r>
        <w:t>Get</w:t>
      </w:r>
      <w:bookmarkEnd w:id="612"/>
      <w:bookmarkEnd w:id="613"/>
      <w:r w:rsidR="009037DA">
        <w:t xml:space="preserve"> </w:t>
      </w:r>
      <w:r w:rsidR="00A75EF3">
        <w:t>Transact-SQL</w:t>
      </w:r>
      <w:r w:rsidR="009037DA">
        <w:t xml:space="preserve"> </w:t>
      </w:r>
      <w:r w:rsidR="00A75EF3">
        <w:t>Stored</w:t>
      </w:r>
      <w:r w:rsidR="009037DA">
        <w:t xml:space="preserve"> </w:t>
      </w:r>
      <w:r w:rsidR="00A75EF3">
        <w:t>Procedure</w:t>
      </w:r>
      <w:bookmarkEnd w:id="614"/>
      <w:bookmarkEnd w:id="615"/>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Get</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Get"</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Procedures:Get</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fetches</w:t>
      </w:r>
      <w:r w:rsidR="009037DA">
        <w:t xml:space="preserve"> </w:t>
      </w:r>
      <w:r w:rsidR="00FE1743" w:rsidRPr="008C7CE7">
        <w:t>a</w:t>
      </w:r>
      <w:r w:rsidR="009037DA">
        <w:t xml:space="preserve"> </w:t>
      </w:r>
      <w:r w:rsidR="00FE1743" w:rsidRPr="008C7CE7">
        <w:t>single</w:t>
      </w:r>
      <w:r w:rsidR="009037DA">
        <w:t xml:space="preserve"> </w:t>
      </w:r>
      <w:r w:rsidR="00FE1743" w:rsidRPr="008C7CE7">
        <w:t>record</w:t>
      </w:r>
      <w:r w:rsidR="009037DA">
        <w:t xml:space="preserve"> </w:t>
      </w:r>
      <w:r w:rsidR="00FE1743" w:rsidRPr="008C7CE7">
        <w:t>from</w:t>
      </w:r>
      <w:r w:rsidR="009037DA">
        <w:t xml:space="preserve"> </w:t>
      </w:r>
      <w:r w:rsidR="00FE1743" w:rsidRPr="008C7CE7">
        <w:t>the</w:t>
      </w:r>
      <w:r w:rsidR="009037DA">
        <w:t xml:space="preserve"> </w:t>
      </w:r>
      <w:r w:rsidR="00FE1743" w:rsidRPr="008C7CE7">
        <w:t>table.</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p_id</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primary</w:t>
            </w:r>
            <w:r w:rsidR="009037DA">
              <w:t xml:space="preserve"> </w:t>
            </w:r>
            <w:r w:rsidRPr="008C7CE7">
              <w:t>key</w:t>
            </w:r>
            <w:r w:rsidR="009037DA">
              <w:t xml:space="preserve"> </w:t>
            </w:r>
            <w:r w:rsidRPr="008C7CE7">
              <w:t>of</w:t>
            </w:r>
            <w:r w:rsidR="009037DA">
              <w:t xml:space="preserve"> </w:t>
            </w:r>
            <w:r w:rsidRPr="008C7CE7">
              <w:t>the</w:t>
            </w:r>
            <w:r w:rsidR="009037DA">
              <w:t xml:space="preserve"> </w:t>
            </w:r>
            <w:r w:rsidRPr="008C7CE7">
              <w:t>record</w:t>
            </w:r>
            <w:r w:rsidR="009037DA">
              <w:t xml:space="preserve"> </w:t>
            </w:r>
            <w:r w:rsidRPr="008C7CE7">
              <w:t>to</w:t>
            </w:r>
            <w:r w:rsidR="009037DA">
              <w:t xml:space="preserve"> </w:t>
            </w:r>
            <w:r w:rsidRPr="008C7CE7">
              <w:t>be</w:t>
            </w:r>
            <w:r w:rsidR="009037DA">
              <w:t xml:space="preserve"> </w:t>
            </w:r>
            <w:r w:rsidRPr="008C7CE7">
              <w:t>fetched.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p_cur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CURSOR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A</w:t>
            </w:r>
            <w:r w:rsidR="009037DA">
              <w:t xml:space="preserve"> </w:t>
            </w:r>
            <w:r w:rsidRPr="008C7CE7">
              <w:t>cursor</w:t>
            </w:r>
            <w:r w:rsidR="009037DA">
              <w:t xml:space="preserve"> </w:t>
            </w:r>
            <w:r w:rsidRPr="008C7CE7">
              <w:t>pointing</w:t>
            </w:r>
            <w:r w:rsidR="009037DA">
              <w:t xml:space="preserve"> </w:t>
            </w:r>
            <w:r w:rsidRPr="008C7CE7">
              <w:t>to</w:t>
            </w:r>
            <w:r w:rsidR="009037DA">
              <w:t xml:space="preserve"> </w:t>
            </w:r>
            <w:r w:rsidRPr="008C7CE7">
              <w:t>the</w:t>
            </w:r>
            <w:r w:rsidR="009037DA">
              <w:t xml:space="preserve"> </w:t>
            </w:r>
            <w:r w:rsidRPr="008C7CE7">
              <w:t>record</w:t>
            </w:r>
            <w:r w:rsidR="009037DA">
              <w:t xml:space="preserve"> </w:t>
            </w:r>
            <w:r w:rsidRPr="008C7CE7">
              <w:t>being</w:t>
            </w:r>
            <w:r w:rsidR="009037DA">
              <w:t xml:space="preserve"> </w:t>
            </w:r>
            <w:r w:rsidRPr="008C7CE7">
              <w:t>fetched.</w:t>
            </w:r>
          </w:p>
        </w:tc>
      </w:tr>
    </w:tbl>
    <w:p w:rsidR="00521CEC" w:rsidRDefault="00521CEC" w:rsidP="00A75EF3">
      <w:pPr>
        <w:pStyle w:val="Heading4"/>
      </w:pPr>
      <w:bookmarkStart w:id="616" w:name="_Toc38781579"/>
      <w:bookmarkStart w:id="617" w:name="_Toc46553193"/>
      <w:bookmarkStart w:id="618" w:name="_Ref106526317"/>
      <w:bookmarkStart w:id="619" w:name="_Toc414885778"/>
      <w:proofErr w:type="spellStart"/>
      <w:r>
        <w:t>GetList</w:t>
      </w:r>
      <w:bookmarkEnd w:id="616"/>
      <w:bookmarkEnd w:id="617"/>
      <w:proofErr w:type="spellEnd"/>
      <w:r w:rsidR="009037DA">
        <w:t xml:space="preserve"> </w:t>
      </w:r>
      <w:r w:rsidR="00A75EF3">
        <w:t>Transact-SQL</w:t>
      </w:r>
      <w:r w:rsidR="009037DA">
        <w:t xml:space="preserve"> </w:t>
      </w:r>
      <w:r w:rsidR="00A75EF3">
        <w:t>Stored</w:t>
      </w:r>
      <w:r w:rsidR="009037DA">
        <w:t xml:space="preserve"> </w:t>
      </w:r>
      <w:r w:rsidR="00A75EF3">
        <w:t>Procedure</w:t>
      </w:r>
      <w:bookmarkEnd w:id="618"/>
      <w:bookmarkEnd w:id="619"/>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GetList</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GetList"</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Procedures:GetList</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fetches</w:t>
      </w:r>
      <w:r w:rsidR="009037DA">
        <w:t xml:space="preserve"> </w:t>
      </w:r>
      <w:r w:rsidR="00FE1743" w:rsidRPr="008C7CE7">
        <w:t>a</w:t>
      </w:r>
      <w:r w:rsidR="009037DA">
        <w:t xml:space="preserve"> </w:t>
      </w:r>
      <w:r w:rsidR="00FE1743" w:rsidRPr="008C7CE7">
        <w:t>list</w:t>
      </w:r>
      <w:r w:rsidR="009037DA">
        <w:t xml:space="preserve"> </w:t>
      </w:r>
      <w:r w:rsidR="00FE1743" w:rsidRPr="008C7CE7">
        <w:t>of</w:t>
      </w:r>
      <w:r w:rsidR="009037DA">
        <w:t xml:space="preserve"> </w:t>
      </w:r>
      <w:r w:rsidR="00FE1743" w:rsidRPr="008C7CE7">
        <w:t>records</w:t>
      </w:r>
      <w:r w:rsidR="009037DA">
        <w:t xml:space="preserve"> </w:t>
      </w:r>
      <w:r w:rsidR="00FE1743" w:rsidRPr="008C7CE7">
        <w:t>based</w:t>
      </w:r>
      <w:r w:rsidR="009037DA">
        <w:t xml:space="preserve"> </w:t>
      </w:r>
      <w:r w:rsidR="00FE1743" w:rsidRPr="008C7CE7">
        <w:t>on</w:t>
      </w:r>
      <w:r w:rsidR="009037DA">
        <w:t xml:space="preserve"> </w:t>
      </w:r>
      <w:r w:rsidR="00FE1743" w:rsidRPr="008C7CE7">
        <w:t>search</w:t>
      </w:r>
      <w:r w:rsidR="009037DA">
        <w:t xml:space="preserve"> </w:t>
      </w:r>
      <w:r w:rsidR="00FE1743" w:rsidRPr="008C7CE7">
        <w:t>criteria.</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p_from_str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additional</w:t>
            </w:r>
            <w:r w:rsidR="009037DA">
              <w:t xml:space="preserve"> </w:t>
            </w:r>
            <w:r w:rsidRPr="008C7CE7">
              <w:t>tables</w:t>
            </w:r>
            <w:r w:rsidR="009037DA">
              <w:t xml:space="preserve"> </w:t>
            </w:r>
            <w:r w:rsidRPr="008C7CE7">
              <w:t>with</w:t>
            </w:r>
            <w:r w:rsidR="009037DA">
              <w:t xml:space="preserve"> </w:t>
            </w:r>
            <w:r w:rsidRPr="008C7CE7">
              <w:t>which</w:t>
            </w:r>
            <w:r w:rsidR="009037DA">
              <w:t xml:space="preserve"> </w:t>
            </w:r>
            <w:r w:rsidRPr="008C7CE7">
              <w:t>a</w:t>
            </w:r>
            <w:r w:rsidR="009037DA">
              <w:t xml:space="preserve"> </w:t>
            </w:r>
            <w:r w:rsidRPr="008C7CE7">
              <w:t>join</w:t>
            </w:r>
            <w:r w:rsidR="009037DA">
              <w:t xml:space="preserve"> </w:t>
            </w:r>
            <w:r w:rsidRPr="008C7CE7">
              <w:t>operation</w:t>
            </w:r>
            <w:r w:rsidR="009037DA">
              <w:t xml:space="preserve"> </w:t>
            </w:r>
            <w:r w:rsidRPr="008C7CE7">
              <w:t>is</w:t>
            </w:r>
            <w:r w:rsidR="009037DA">
              <w:t xml:space="preserve"> </w:t>
            </w:r>
            <w:r w:rsidRPr="008C7CE7">
              <w:t>performed.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FROM</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p_search_str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search</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WHERE</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p_sort_str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sorting</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ORDER</w:t>
            </w:r>
            <w:r w:rsidR="009037DA">
              <w:t xml:space="preserve"> </w:t>
            </w:r>
            <w:r w:rsidRPr="008C7CE7">
              <w:t>BY</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p_page_number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page</w:t>
            </w:r>
            <w:r w:rsidR="009037DA">
              <w:t xml:space="preserve"> </w:t>
            </w:r>
            <w:r w:rsidRPr="008C7CE7">
              <w:t>within</w:t>
            </w:r>
            <w:r w:rsidR="009037DA">
              <w:t xml:space="preserve"> </w:t>
            </w:r>
            <w:r w:rsidRPr="008C7CE7">
              <w:t>the</w:t>
            </w:r>
            <w:r w:rsidR="009037DA">
              <w:t xml:space="preserve"> </w:t>
            </w:r>
            <w:r w:rsidRPr="008C7CE7">
              <w:t>result</w:t>
            </w:r>
            <w:r w:rsidR="009037DA">
              <w:t xml:space="preserve"> </w:t>
            </w:r>
            <w:r w:rsidRPr="008C7CE7">
              <w:t>set</w:t>
            </w:r>
            <w:r w:rsidR="009037DA">
              <w:t xml:space="preserve"> </w:t>
            </w:r>
            <w:r w:rsidRPr="008C7CE7">
              <w:t>whose</w:t>
            </w:r>
            <w:r w:rsidR="009037DA">
              <w:t xml:space="preserve"> </w:t>
            </w:r>
            <w:r w:rsidRPr="008C7CE7">
              <w:t>data</w:t>
            </w:r>
            <w:r w:rsidR="009037DA">
              <w:t xml:space="preserve"> </w:t>
            </w:r>
            <w:r w:rsidRPr="008C7CE7">
              <w:t>is</w:t>
            </w:r>
            <w:r w:rsidR="009037DA">
              <w:t xml:space="preserve"> </w:t>
            </w:r>
            <w:r w:rsidRPr="008C7CE7">
              <w:t>to</w:t>
            </w:r>
            <w:r w:rsidR="009037DA">
              <w:t xml:space="preserve"> </w:t>
            </w:r>
            <w:r w:rsidRPr="008C7CE7">
              <w:t>be</w:t>
            </w:r>
            <w:r w:rsidR="009037DA">
              <w:t xml:space="preserve"> </w:t>
            </w:r>
            <w:r w:rsidRPr="008C7CE7">
              <w:t>returned.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p_batch_size</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total</w:t>
            </w:r>
            <w:r w:rsidR="009037DA">
              <w:t xml:space="preserve"> </w:t>
            </w:r>
            <w:r w:rsidRPr="008C7CE7">
              <w:t>number</w:t>
            </w:r>
            <w:r w:rsidR="009037DA">
              <w:t xml:space="preserve"> </w:t>
            </w:r>
            <w:r w:rsidRPr="008C7CE7">
              <w:t>of</w:t>
            </w:r>
            <w:r w:rsidR="009037DA">
              <w:t xml:space="preserve"> </w:t>
            </w:r>
            <w:r w:rsidRPr="008C7CE7">
              <w:t>records</w:t>
            </w:r>
            <w:r w:rsidR="009037DA">
              <w:t xml:space="preserve"> </w:t>
            </w:r>
            <w:r w:rsidRPr="008C7CE7">
              <w:t>to</w:t>
            </w:r>
            <w:r w:rsidR="009037DA">
              <w:t xml:space="preserve"> </w:t>
            </w:r>
            <w:r w:rsidRPr="008C7CE7">
              <w:t>be</w:t>
            </w:r>
            <w:r w:rsidR="009037DA">
              <w:t xml:space="preserve"> </w:t>
            </w:r>
            <w:r w:rsidRPr="008C7CE7">
              <w:t>displayed</w:t>
            </w:r>
            <w:r w:rsidR="009037DA">
              <w:t xml:space="preserve"> </w:t>
            </w:r>
            <w:r w:rsidRPr="008C7CE7">
              <w:t>in</w:t>
            </w:r>
            <w:r w:rsidR="009037DA">
              <w:t xml:space="preserve"> </w:t>
            </w:r>
            <w:r w:rsidRPr="008C7CE7">
              <w:t>a</w:t>
            </w:r>
            <w:r w:rsidR="009037DA">
              <w:t xml:space="preserve"> </w:t>
            </w:r>
            <w:r w:rsidRPr="008C7CE7">
              <w:t>page</w:t>
            </w:r>
            <w:r w:rsidR="009037DA">
              <w:t xml:space="preserve"> </w:t>
            </w:r>
            <w:r w:rsidRPr="008C7CE7">
              <w:t>(table</w:t>
            </w:r>
            <w:r w:rsidR="009037DA">
              <w:t xml:space="preserve"> </w:t>
            </w:r>
            <w:r w:rsidRPr="008C7CE7">
              <w:t>grid).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p_total_size</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total</w:t>
            </w:r>
            <w:r w:rsidR="009037DA">
              <w:t xml:space="preserve"> </w:t>
            </w:r>
            <w:r w:rsidRPr="008C7CE7">
              <w:t>number</w:t>
            </w:r>
            <w:r w:rsidR="009037DA">
              <w:t xml:space="preserve"> </w:t>
            </w:r>
            <w:r w:rsidRPr="008C7CE7">
              <w:t>of</w:t>
            </w:r>
            <w:r w:rsidR="009037DA">
              <w:t xml:space="preserve"> </w:t>
            </w:r>
            <w:r w:rsidRPr="008C7CE7">
              <w:t>records</w:t>
            </w:r>
            <w:r w:rsidR="009037DA">
              <w:t xml:space="preserve"> </w:t>
            </w:r>
            <w:r w:rsidRPr="008C7CE7">
              <w:t>in</w:t>
            </w:r>
            <w:r w:rsidR="009037DA">
              <w:t xml:space="preserve"> </w:t>
            </w:r>
            <w:r w:rsidRPr="008C7CE7">
              <w:t>the</w:t>
            </w:r>
            <w:r w:rsidR="009037DA">
              <w:t xml:space="preserve"> </w:t>
            </w:r>
            <w:r w:rsidRPr="008C7CE7">
              <w:t>result</w:t>
            </w:r>
            <w:r w:rsidR="009037DA">
              <w:t xml:space="preserve"> </w:t>
            </w:r>
            <w:r w:rsidRPr="008C7CE7">
              <w:t>set</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p_list</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Cursor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A</w:t>
            </w:r>
            <w:r w:rsidR="009037DA">
              <w:t xml:space="preserve"> </w:t>
            </w:r>
            <w:r w:rsidRPr="008C7CE7">
              <w:t>cursor</w:t>
            </w:r>
            <w:r w:rsidR="009037DA">
              <w:t xml:space="preserve"> </w:t>
            </w:r>
            <w:r w:rsidRPr="008C7CE7">
              <w:t>containing</w:t>
            </w:r>
            <w:r w:rsidR="009037DA">
              <w:t xml:space="preserve"> </w:t>
            </w:r>
            <w:r w:rsidRPr="008C7CE7">
              <w:t>the</w:t>
            </w:r>
            <w:r w:rsidR="009037DA">
              <w:t xml:space="preserve"> </w:t>
            </w:r>
            <w:r w:rsidRPr="008C7CE7">
              <w:t>result</w:t>
            </w:r>
            <w:r w:rsidR="009037DA">
              <w:t xml:space="preserve"> </w:t>
            </w:r>
            <w:r w:rsidRPr="008C7CE7">
              <w:t>set</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bl>
    <w:p w:rsidR="00521CEC" w:rsidRDefault="00521CEC" w:rsidP="00A75EF3">
      <w:pPr>
        <w:pStyle w:val="Heading4"/>
      </w:pPr>
      <w:bookmarkStart w:id="620" w:name="_Toc38781580"/>
      <w:bookmarkStart w:id="621" w:name="_Toc46553194"/>
      <w:bookmarkStart w:id="622" w:name="_Ref106526318"/>
      <w:bookmarkStart w:id="623" w:name="_Toc414885779"/>
      <w:proofErr w:type="spellStart"/>
      <w:r>
        <w:t>GetStats</w:t>
      </w:r>
      <w:bookmarkEnd w:id="620"/>
      <w:bookmarkEnd w:id="621"/>
      <w:proofErr w:type="spellEnd"/>
      <w:r w:rsidR="009037DA">
        <w:t xml:space="preserve"> </w:t>
      </w:r>
      <w:r w:rsidR="00A75EF3">
        <w:t>Transact-SQL</w:t>
      </w:r>
      <w:r w:rsidR="009037DA">
        <w:t xml:space="preserve"> </w:t>
      </w:r>
      <w:r w:rsidR="00A75EF3">
        <w:t>Stored</w:t>
      </w:r>
      <w:r w:rsidR="009037DA">
        <w:t xml:space="preserve"> </w:t>
      </w:r>
      <w:r w:rsidR="00A75EF3">
        <w:t>Procedure</w:t>
      </w:r>
      <w:bookmarkEnd w:id="622"/>
      <w:bookmarkEnd w:id="623"/>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GetStats</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GetStats"</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Procedures:GetStats</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gets</w:t>
      </w:r>
      <w:r w:rsidR="009037DA">
        <w:t xml:space="preserve"> </w:t>
      </w:r>
      <w:r w:rsidR="00FE1743" w:rsidRPr="008C7CE7">
        <w:t>summarized</w:t>
      </w:r>
      <w:r w:rsidR="009037DA">
        <w:t xml:space="preserve"> </w:t>
      </w:r>
      <w:r w:rsidR="00FE1743" w:rsidRPr="008C7CE7">
        <w:t>or</w:t>
      </w:r>
      <w:r w:rsidR="009037DA">
        <w:t xml:space="preserve"> </w:t>
      </w:r>
      <w:r w:rsidR="00FE1743" w:rsidRPr="008C7CE7">
        <w:t>calculated</w:t>
      </w:r>
      <w:r w:rsidR="009037DA">
        <w:t xml:space="preserve"> </w:t>
      </w:r>
      <w:r w:rsidR="00FE1743" w:rsidRPr="008C7CE7">
        <w:t>information</w:t>
      </w:r>
      <w:r w:rsidR="009037DA">
        <w:t xml:space="preserve"> </w:t>
      </w:r>
      <w:r w:rsidR="00FE1743" w:rsidRPr="008C7CE7">
        <w:t>from</w:t>
      </w:r>
      <w:r w:rsidR="009037DA">
        <w:t xml:space="preserve"> </w:t>
      </w:r>
      <w:r w:rsidR="00FE1743" w:rsidRPr="008C7CE7">
        <w:t>a</w:t>
      </w:r>
      <w:r w:rsidR="009037DA">
        <w:t xml:space="preserve"> </w:t>
      </w:r>
      <w:r w:rsidR="00FE1743" w:rsidRPr="008C7CE7">
        <w:t>table</w:t>
      </w:r>
      <w:r w:rsidR="009037DA">
        <w:t xml:space="preserve"> </w:t>
      </w:r>
      <w:r w:rsidR="00FE1743" w:rsidRPr="008C7CE7">
        <w:t>based</w:t>
      </w:r>
      <w:r w:rsidR="009037DA">
        <w:t xml:space="preserve"> </w:t>
      </w:r>
      <w:r w:rsidR="00FE1743" w:rsidRPr="008C7CE7">
        <w:t>on</w:t>
      </w:r>
      <w:r w:rsidR="009037DA">
        <w:t xml:space="preserve"> </w:t>
      </w:r>
      <w:r w:rsidR="00FE1743" w:rsidRPr="008C7CE7">
        <w:t>search</w:t>
      </w:r>
      <w:r w:rsidR="009037DA">
        <w:t xml:space="preserve"> </w:t>
      </w:r>
      <w:r w:rsidR="00FE1743" w:rsidRPr="008C7CE7">
        <w:t>criteria.</w:t>
      </w:r>
      <w:r w:rsidR="009037DA">
        <w:t xml:space="preserve">  </w:t>
      </w:r>
      <w:r w:rsidR="00FE1743" w:rsidRPr="008C7CE7">
        <w:t>Several</w:t>
      </w:r>
      <w:r w:rsidR="009037DA">
        <w:t xml:space="preserve"> </w:t>
      </w:r>
      <w:r w:rsidR="00FE1743" w:rsidRPr="008C7CE7">
        <w:t>possibilities</w:t>
      </w:r>
      <w:r w:rsidR="009037DA">
        <w:t xml:space="preserve"> </w:t>
      </w:r>
      <w:r w:rsidR="00FE1743" w:rsidRPr="008C7CE7">
        <w:t>includ</w:t>
      </w:r>
      <w:r w:rsidR="00FE1743">
        <w:t>e</w:t>
      </w:r>
      <w:r w:rsidR="009037DA">
        <w:t xml:space="preserve"> </w:t>
      </w:r>
      <w:r w:rsidR="00FE1743" w:rsidRPr="008C7CE7">
        <w:t>counting</w:t>
      </w:r>
      <w:r w:rsidR="009037DA">
        <w:t xml:space="preserve"> </w:t>
      </w:r>
      <w:r w:rsidR="00FE1743" w:rsidRPr="008C7CE7">
        <w:t>records,</w:t>
      </w:r>
      <w:r w:rsidR="009037DA">
        <w:t xml:space="preserve"> </w:t>
      </w:r>
      <w:r w:rsidR="00FE1743" w:rsidRPr="008C7CE7">
        <w:t>summing</w:t>
      </w:r>
      <w:r w:rsidR="009037DA">
        <w:t xml:space="preserve"> </w:t>
      </w:r>
      <w:r w:rsidR="00FE1743">
        <w:t>and</w:t>
      </w:r>
      <w:r w:rsidR="009037DA">
        <w:t xml:space="preserve"> </w:t>
      </w:r>
      <w:r w:rsidR="00FE1743" w:rsidRPr="008C7CE7">
        <w:t>averaging</w:t>
      </w:r>
      <w:r w:rsidR="009037DA">
        <w:t xml:space="preserve"> </w:t>
      </w:r>
      <w:r w:rsidR="00FE1743" w:rsidRPr="008C7CE7">
        <w:t>values.</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p_select_str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field</w:t>
            </w:r>
            <w:r w:rsidR="009037DA">
              <w:t xml:space="preserve"> </w:t>
            </w:r>
            <w:r w:rsidRPr="008C7CE7">
              <w:t>names</w:t>
            </w:r>
            <w:r w:rsidR="009037DA">
              <w:t xml:space="preserve"> </w:t>
            </w:r>
            <w:r w:rsidRPr="008C7CE7">
              <w:t>to</w:t>
            </w:r>
            <w:r w:rsidR="009037DA">
              <w:t xml:space="preserve"> </w:t>
            </w:r>
            <w:r w:rsidRPr="008C7CE7">
              <w:t>be</w:t>
            </w:r>
            <w:r w:rsidR="009037DA">
              <w:t xml:space="preserve"> </w:t>
            </w:r>
            <w:r w:rsidRPr="008C7CE7">
              <w:t>returned.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SELECT</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p_from_str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additional</w:t>
            </w:r>
            <w:r w:rsidR="009037DA">
              <w:t xml:space="preserve"> </w:t>
            </w:r>
            <w:r w:rsidRPr="008C7CE7">
              <w:t>tables</w:t>
            </w:r>
            <w:r w:rsidR="009037DA">
              <w:t xml:space="preserve"> </w:t>
            </w:r>
            <w:r w:rsidRPr="008C7CE7">
              <w:t>with</w:t>
            </w:r>
            <w:r w:rsidR="009037DA">
              <w:t xml:space="preserve"> </w:t>
            </w:r>
            <w:r w:rsidRPr="008C7CE7">
              <w:t>which</w:t>
            </w:r>
            <w:r w:rsidR="009037DA">
              <w:t xml:space="preserve"> </w:t>
            </w:r>
            <w:r w:rsidRPr="008C7CE7">
              <w:t>a</w:t>
            </w:r>
            <w:r w:rsidR="009037DA">
              <w:t xml:space="preserve"> </w:t>
            </w:r>
            <w:r w:rsidRPr="008C7CE7">
              <w:t>join</w:t>
            </w:r>
            <w:r w:rsidR="009037DA">
              <w:t xml:space="preserve"> </w:t>
            </w:r>
            <w:r w:rsidRPr="008C7CE7">
              <w:t>operation</w:t>
            </w:r>
            <w:r w:rsidR="009037DA">
              <w:t xml:space="preserve"> </w:t>
            </w:r>
            <w:r w:rsidRPr="008C7CE7">
              <w:t>is</w:t>
            </w:r>
            <w:r w:rsidR="009037DA">
              <w:t xml:space="preserve"> </w:t>
            </w:r>
            <w:r w:rsidRPr="008C7CE7">
              <w:t>performed.</w:t>
            </w:r>
            <w:r w:rsidR="009037DA">
              <w:t xml:space="preserve">  </w:t>
            </w:r>
            <w:r w:rsidRPr="008C7CE7">
              <w:t>This</w:t>
            </w:r>
            <w:r w:rsidR="009037DA">
              <w:t xml:space="preserve"> </w:t>
            </w:r>
            <w:r w:rsidRPr="008C7CE7">
              <w:t>forms</w:t>
            </w:r>
            <w:r w:rsidR="009037DA">
              <w:t xml:space="preserve"> </w:t>
            </w:r>
            <w:r w:rsidRPr="008C7CE7">
              <w:t>the</w:t>
            </w:r>
            <w:r w:rsidR="009037DA">
              <w:t xml:space="preserve"> </w:t>
            </w:r>
            <w:r w:rsidRPr="008C7CE7">
              <w:t>FROM</w:t>
            </w:r>
            <w:r w:rsidR="009037DA">
              <w:t xml:space="preserve"> </w:t>
            </w:r>
            <w:r w:rsidRPr="008C7CE7">
              <w:t>clause</w:t>
            </w:r>
            <w:r w:rsidR="009037DA">
              <w:t xml:space="preserve"> </w:t>
            </w:r>
            <w:r w:rsidRPr="008C7CE7">
              <w:t>in</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p_search_str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search</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WHERE</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p_sort_str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VARCHAR2</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sorting</w:t>
            </w:r>
            <w:r w:rsidR="009037DA">
              <w:t xml:space="preserve"> </w:t>
            </w:r>
            <w:r w:rsidRPr="008C7CE7">
              <w:t>criteria</w:t>
            </w:r>
            <w:r w:rsidR="009037DA">
              <w:t xml:space="preserve"> </w:t>
            </w:r>
            <w:r w:rsidRPr="008C7CE7">
              <w:t>forming</w:t>
            </w:r>
            <w:r w:rsidR="009037DA">
              <w:t xml:space="preserve"> </w:t>
            </w:r>
            <w:r w:rsidRPr="008C7CE7">
              <w:t>the</w:t>
            </w:r>
            <w:r w:rsidR="009037DA">
              <w:t xml:space="preserve"> </w:t>
            </w:r>
            <w:r w:rsidRPr="008C7CE7">
              <w:t>ORDER</w:t>
            </w:r>
            <w:r w:rsidR="009037DA">
              <w:t xml:space="preserve"> </w:t>
            </w:r>
            <w:r w:rsidRPr="008C7CE7">
              <w:t>BY</w:t>
            </w:r>
            <w:r w:rsidR="009037DA">
              <w:t xml:space="preserve"> </w:t>
            </w:r>
            <w:r w:rsidRPr="008C7CE7">
              <w:t>clause</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p_page_number</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page</w:t>
            </w:r>
            <w:r w:rsidR="009037DA">
              <w:t xml:space="preserve"> </w:t>
            </w:r>
            <w:r w:rsidRPr="008C7CE7">
              <w:t>within</w:t>
            </w:r>
            <w:r w:rsidR="009037DA">
              <w:t xml:space="preserve"> </w:t>
            </w:r>
            <w:r w:rsidRPr="008C7CE7">
              <w:t>the</w:t>
            </w:r>
            <w:r w:rsidR="009037DA">
              <w:t xml:space="preserve"> </w:t>
            </w:r>
            <w:r w:rsidRPr="008C7CE7">
              <w:t>result</w:t>
            </w:r>
            <w:r w:rsidR="009037DA">
              <w:t xml:space="preserve"> </w:t>
            </w:r>
            <w:r w:rsidRPr="008C7CE7">
              <w:t>set</w:t>
            </w:r>
            <w:r w:rsidR="009037DA">
              <w:t xml:space="preserve"> </w:t>
            </w:r>
            <w:r w:rsidRPr="008C7CE7">
              <w:t>whose</w:t>
            </w:r>
            <w:r w:rsidR="009037DA">
              <w:t xml:space="preserve"> </w:t>
            </w:r>
            <w:r w:rsidRPr="008C7CE7">
              <w:t>data</w:t>
            </w:r>
            <w:r w:rsidR="009037DA">
              <w:t xml:space="preserve"> </w:t>
            </w:r>
            <w:r w:rsidRPr="008C7CE7">
              <w:t>is</w:t>
            </w:r>
            <w:r w:rsidR="009037DA">
              <w:t xml:space="preserve"> </w:t>
            </w:r>
            <w:r w:rsidRPr="008C7CE7">
              <w:t>to</w:t>
            </w:r>
            <w:r w:rsidR="009037DA">
              <w:t xml:space="preserve"> </w:t>
            </w:r>
            <w:r w:rsidRPr="008C7CE7">
              <w:t>be</w:t>
            </w:r>
            <w:r w:rsidR="009037DA">
              <w:t xml:space="preserve"> </w:t>
            </w:r>
            <w:r w:rsidRPr="008C7CE7">
              <w:t>returned.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p_batch_size</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total</w:t>
            </w:r>
            <w:r w:rsidR="009037DA">
              <w:t xml:space="preserve"> </w:t>
            </w:r>
            <w:r w:rsidRPr="008C7CE7">
              <w:t>number</w:t>
            </w:r>
            <w:r w:rsidR="009037DA">
              <w:t xml:space="preserve"> </w:t>
            </w:r>
            <w:r w:rsidRPr="008C7CE7">
              <w:t>of</w:t>
            </w:r>
            <w:r w:rsidR="009037DA">
              <w:t xml:space="preserve"> </w:t>
            </w:r>
            <w:r w:rsidRPr="008C7CE7">
              <w:t>records</w:t>
            </w:r>
            <w:r w:rsidR="009037DA">
              <w:t xml:space="preserve"> </w:t>
            </w:r>
            <w:r w:rsidRPr="008C7CE7">
              <w:t>to</w:t>
            </w:r>
            <w:r w:rsidR="009037DA">
              <w:t xml:space="preserve"> </w:t>
            </w:r>
            <w:r w:rsidRPr="008C7CE7">
              <w:t>be</w:t>
            </w:r>
            <w:r w:rsidR="009037DA">
              <w:t xml:space="preserve"> </w:t>
            </w:r>
            <w:r w:rsidRPr="008C7CE7">
              <w:t>displayed</w:t>
            </w:r>
            <w:r w:rsidR="009037DA">
              <w:t xml:space="preserve"> </w:t>
            </w:r>
            <w:r w:rsidRPr="008C7CE7">
              <w:t>in</w:t>
            </w:r>
            <w:r w:rsidR="009037DA">
              <w:t xml:space="preserve"> </w:t>
            </w:r>
            <w:r w:rsidRPr="008C7CE7">
              <w:t>a</w:t>
            </w:r>
            <w:r w:rsidR="009037DA">
              <w:t xml:space="preserve"> </w:t>
            </w:r>
            <w:r w:rsidRPr="008C7CE7">
              <w:t>page</w:t>
            </w:r>
            <w:r w:rsidR="009037DA">
              <w:t xml:space="preserve"> </w:t>
            </w:r>
            <w:r w:rsidRPr="008C7CE7">
              <w:t>(table</w:t>
            </w:r>
            <w:r w:rsidR="009037DA">
              <w:t xml:space="preserve"> </w:t>
            </w:r>
            <w:r w:rsidRPr="008C7CE7">
              <w:t>grid).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p_list</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Cursor</w:t>
            </w:r>
          </w:p>
          <w:p w:rsidR="00521CEC" w:rsidRPr="008C7CE7" w:rsidRDefault="00521CEC" w:rsidP="008C7CE7">
            <w:r w:rsidRPr="008C7CE7">
              <w:t>Output</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A</w:t>
            </w:r>
            <w:r w:rsidR="009037DA">
              <w:t xml:space="preserve"> </w:t>
            </w:r>
            <w:r w:rsidRPr="008C7CE7">
              <w:t>cursor</w:t>
            </w:r>
            <w:r w:rsidR="009037DA">
              <w:t xml:space="preserve"> </w:t>
            </w:r>
            <w:r w:rsidRPr="008C7CE7">
              <w:t>containing</w:t>
            </w:r>
            <w:r w:rsidR="009037DA">
              <w:t xml:space="preserve"> </w:t>
            </w:r>
            <w:r w:rsidRPr="008C7CE7">
              <w:t>the</w:t>
            </w:r>
            <w:r w:rsidR="009037DA">
              <w:t xml:space="preserve"> </w:t>
            </w:r>
            <w:r w:rsidRPr="008C7CE7">
              <w:t>result</w:t>
            </w:r>
            <w:r w:rsidR="009037DA">
              <w:t xml:space="preserve"> </w:t>
            </w:r>
            <w:r w:rsidRPr="008C7CE7">
              <w:t>set</w:t>
            </w:r>
            <w:r w:rsidR="009037DA">
              <w:t xml:space="preserve"> </w:t>
            </w:r>
            <w:r w:rsidRPr="008C7CE7">
              <w:t>of</w:t>
            </w:r>
            <w:r w:rsidR="009037DA">
              <w:t xml:space="preserve"> </w:t>
            </w:r>
            <w:r w:rsidRPr="008C7CE7">
              <w:t>the</w:t>
            </w:r>
            <w:r w:rsidR="009037DA">
              <w:t xml:space="preserve"> </w:t>
            </w:r>
            <w:r w:rsidRPr="008C7CE7">
              <w:t>SQL</w:t>
            </w:r>
            <w:r w:rsidR="009037DA">
              <w:t xml:space="preserve"> </w:t>
            </w:r>
            <w:r w:rsidRPr="008C7CE7">
              <w:t>query.</w:t>
            </w:r>
          </w:p>
        </w:tc>
      </w:tr>
    </w:tbl>
    <w:p w:rsidR="00521CEC" w:rsidRDefault="00521CEC" w:rsidP="00A75EF3">
      <w:pPr>
        <w:pStyle w:val="Heading4"/>
      </w:pPr>
      <w:bookmarkStart w:id="624" w:name="_Toc38781581"/>
      <w:bookmarkStart w:id="625" w:name="_Toc46553195"/>
      <w:bookmarkStart w:id="626" w:name="_Ref106526321"/>
      <w:bookmarkStart w:id="627" w:name="_Toc414885780"/>
      <w:r>
        <w:t>Update</w:t>
      </w:r>
      <w:bookmarkEnd w:id="624"/>
      <w:bookmarkEnd w:id="625"/>
      <w:r w:rsidR="009037DA">
        <w:t xml:space="preserve"> </w:t>
      </w:r>
      <w:r w:rsidR="00A75EF3">
        <w:t>Transact-SQL</w:t>
      </w:r>
      <w:r w:rsidR="009037DA">
        <w:t xml:space="preserve"> </w:t>
      </w:r>
      <w:r w:rsidR="00A75EF3">
        <w:t>Stored</w:t>
      </w:r>
      <w:r w:rsidR="009037DA">
        <w:t xml:space="preserve"> </w:t>
      </w:r>
      <w:r w:rsidR="00A75EF3">
        <w:t>Procedure</w:t>
      </w:r>
      <w:bookmarkEnd w:id="626"/>
      <w:bookmarkEnd w:id="627"/>
    </w:p>
    <w:p w:rsidR="00521CEC" w:rsidRPr="008C7CE7" w:rsidRDefault="007048F2" w:rsidP="008C7CE7">
      <w:r w:rsidRPr="008C7CE7">
        <w:fldChar w:fldCharType="begin"/>
      </w:r>
      <w:r w:rsidR="0098393D">
        <w:instrText>xe</w:instrText>
      </w:r>
      <w:r w:rsidR="009037DA">
        <w:instrText xml:space="preserve"> </w:instrText>
      </w:r>
      <w:r w:rsidR="0098393D">
        <w:instrText>"</w:instrText>
      </w:r>
      <w:r w:rsidR="00521CEC" w:rsidRPr="008C7CE7">
        <w:instrText>Update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w:instrText>
      </w:r>
      <w:r w:rsidR="00521CEC" w:rsidRPr="008C7CE7">
        <w:instrText>"</w:instrText>
      </w:r>
      <w:r w:rsidRPr="008C7CE7">
        <w:fldChar w:fldCharType="end"/>
      </w:r>
      <w:r w:rsidRPr="008C7CE7">
        <w:fldChar w:fldCharType="begin"/>
      </w:r>
      <w:r w:rsidR="0098393D">
        <w:instrText>xe</w:instrText>
      </w:r>
      <w:r w:rsidR="009037DA">
        <w:instrText xml:space="preserve"> </w:instrText>
      </w:r>
      <w:r w:rsidR="0098393D">
        <w:instrText>"Stored</w:instrText>
      </w:r>
      <w:r w:rsidR="009037DA">
        <w:instrText xml:space="preserve"> </w:instrText>
      </w:r>
      <w:r w:rsidR="0098393D">
        <w:instrText>procedures:</w:instrText>
      </w:r>
      <w:r w:rsidR="00521CEC" w:rsidRPr="008C7CE7">
        <w:instrText>Update"</w:instrText>
      </w:r>
      <w:r w:rsidRPr="008C7CE7">
        <w:fldChar w:fldCharType="end"/>
      </w:r>
      <w:r w:rsidR="0098393D" w:rsidRPr="008C7CE7">
        <w:fldChar w:fldCharType="begin"/>
      </w:r>
      <w:r w:rsidR="0098393D">
        <w:instrText>xe</w:instrText>
      </w:r>
      <w:r w:rsidR="009037DA">
        <w:instrText xml:space="preserve"> </w:instrText>
      </w:r>
      <w:r w:rsidR="0098393D">
        <w:instrText>"Transact-SQL</w:instrText>
      </w:r>
      <w:r w:rsidR="009037DA">
        <w:instrText xml:space="preserve"> </w:instrText>
      </w:r>
      <w:r w:rsidR="0098393D">
        <w:instrText>Stored</w:instrText>
      </w:r>
      <w:r w:rsidR="009037DA">
        <w:instrText xml:space="preserve"> </w:instrText>
      </w:r>
      <w:r w:rsidR="0098393D">
        <w:instrText>Procedures:Update</w:instrText>
      </w:r>
      <w:r w:rsidR="0098393D" w:rsidRPr="008C7CE7">
        <w:instrText>"</w:instrText>
      </w:r>
      <w:r w:rsidR="0098393D" w:rsidRPr="008C7CE7">
        <w:fldChar w:fldCharType="end"/>
      </w:r>
      <w:r w:rsidR="00FE1743">
        <w:t>This</w:t>
      </w:r>
      <w:r w:rsidR="009037DA">
        <w:t xml:space="preserve"> </w:t>
      </w:r>
      <w:r w:rsidR="00FE1743">
        <w:t>Transact-SQL</w:t>
      </w:r>
      <w:r w:rsidR="009037DA">
        <w:t xml:space="preserve"> </w:t>
      </w:r>
      <w:r w:rsidR="00FE1743">
        <w:t>stored</w:t>
      </w:r>
      <w:r w:rsidR="009037DA">
        <w:t xml:space="preserve"> </w:t>
      </w:r>
      <w:r w:rsidR="00FE1743">
        <w:t>procedure</w:t>
      </w:r>
      <w:r w:rsidR="009037DA">
        <w:t xml:space="preserve"> </w:t>
      </w:r>
      <w:r w:rsidR="00FE1743">
        <w:t>updates</w:t>
      </w:r>
      <w:r w:rsidR="009037DA">
        <w:t xml:space="preserve"> </w:t>
      </w:r>
      <w:r w:rsidR="00FE1743" w:rsidRPr="008C7CE7">
        <w:t>a</w:t>
      </w:r>
      <w:r w:rsidR="009037DA">
        <w:t xml:space="preserve"> </w:t>
      </w:r>
      <w:r w:rsidR="00FE1743" w:rsidRPr="008C7CE7">
        <w:t>single</w:t>
      </w:r>
      <w:r w:rsidR="009037DA">
        <w:t xml:space="preserve"> </w:t>
      </w:r>
      <w:r w:rsidR="00FE1743" w:rsidRPr="008C7CE7">
        <w:t>record</w:t>
      </w:r>
      <w:r w:rsidR="009037DA">
        <w:t xml:space="preserve"> </w:t>
      </w:r>
      <w:r w:rsidR="00FE1743" w:rsidRPr="008C7CE7">
        <w:t>in</w:t>
      </w:r>
      <w:r w:rsidR="009037DA">
        <w:t xml:space="preserve"> </w:t>
      </w:r>
      <w:r w:rsidR="00FE1743" w:rsidRPr="008C7CE7">
        <w:t>the</w:t>
      </w:r>
      <w:r w:rsidR="009037DA">
        <w:t xml:space="preserve"> </w:t>
      </w:r>
      <w:r w:rsidR="00FE1743" w:rsidRPr="008C7CE7">
        <w:t>table.</w:t>
      </w:r>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06"/>
        <w:gridCol w:w="1417"/>
        <w:gridCol w:w="6217"/>
      </w:tblGrid>
      <w:tr w:rsidR="00521CEC">
        <w:trPr>
          <w:tblHeader/>
        </w:trPr>
        <w:tc>
          <w:tcPr>
            <w:tcW w:w="1906"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Parameter</w:t>
            </w:r>
            <w:r w:rsidR="009037DA">
              <w:t xml:space="preserve"> </w:t>
            </w:r>
            <w:r>
              <w:t>Name</w:t>
            </w:r>
          </w:p>
        </w:tc>
        <w:tc>
          <w:tcPr>
            <w:tcW w:w="14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Type</w:t>
            </w:r>
          </w:p>
        </w:tc>
        <w:tc>
          <w:tcPr>
            <w:tcW w:w="6217" w:type="dxa"/>
            <w:tcBorders>
              <w:top w:val="single" w:sz="12" w:space="0" w:color="FFFFFF"/>
              <w:left w:val="single" w:sz="12" w:space="0" w:color="FFFFFF"/>
              <w:bottom w:val="single" w:sz="12" w:space="0" w:color="FFFFFF"/>
              <w:right w:val="single" w:sz="12" w:space="0" w:color="FFFFFF"/>
            </w:tcBorders>
            <w:shd w:val="clear" w:color="auto" w:fill="808080"/>
          </w:tcPr>
          <w:p w:rsidR="00521CEC" w:rsidRDefault="00521CEC" w:rsidP="00521CEC">
            <w:pPr>
              <w:pStyle w:val="TableHeading"/>
            </w:pPr>
            <w:r>
              <w:t>Description</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proofErr w:type="spellStart"/>
            <w:r w:rsidRPr="008C7CE7">
              <w:t>p_id</w:t>
            </w:r>
            <w:proofErr w:type="spellEnd"/>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INTEGER</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Primary</w:t>
            </w:r>
            <w:r w:rsidR="009037DA">
              <w:t xml:space="preserve"> </w:t>
            </w:r>
            <w:r w:rsidRPr="008C7CE7">
              <w:t>key</w:t>
            </w:r>
            <w:r w:rsidR="009037DA">
              <w:t xml:space="preserve"> </w:t>
            </w:r>
            <w:r w:rsidRPr="008C7CE7">
              <w:t>value</w:t>
            </w:r>
            <w:r w:rsidR="009037DA">
              <w:t xml:space="preserve"> </w:t>
            </w:r>
            <w:r w:rsidRPr="008C7CE7">
              <w:t>for</w:t>
            </w:r>
            <w:r w:rsidR="009037DA">
              <w:t xml:space="preserve"> </w:t>
            </w:r>
            <w:r w:rsidRPr="008C7CE7">
              <w:t>the</w:t>
            </w:r>
            <w:r w:rsidR="009037DA">
              <w:t xml:space="preserve"> </w:t>
            </w:r>
            <w:r w:rsidRPr="008C7CE7">
              <w:t>record</w:t>
            </w:r>
            <w:r w:rsidR="009037DA">
              <w:t xml:space="preserve"> </w:t>
            </w:r>
            <w:r w:rsidRPr="008C7CE7">
              <w:t>being</w:t>
            </w:r>
            <w:r w:rsidR="009037DA">
              <w:t xml:space="preserve"> </w:t>
            </w:r>
            <w:r w:rsidRPr="008C7CE7">
              <w:t>updated.</w:t>
            </w:r>
          </w:p>
        </w:tc>
      </w:tr>
      <w:tr w:rsidR="00521CEC" w:rsidRPr="008C7CE7">
        <w:trPr>
          <w:cantSplit/>
        </w:trPr>
        <w:tc>
          <w:tcPr>
            <w:tcW w:w="1906"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p_c1</w:t>
            </w:r>
            <w:r w:rsidRPr="008C7CE7">
              <w:br/>
              <w:t>p_c2</w:t>
            </w:r>
            <w:r w:rsidRPr="008C7CE7">
              <w:br/>
              <w:t>etc.</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Depends</w:t>
            </w:r>
            <w:r w:rsidR="009037DA">
              <w:t xml:space="preserve"> </w:t>
            </w:r>
            <w:r w:rsidRPr="008C7CE7">
              <w:t>on</w:t>
            </w:r>
            <w:r w:rsidR="009037DA">
              <w:t xml:space="preserve"> </w:t>
            </w:r>
            <w:r w:rsidRPr="008C7CE7">
              <w:t>the</w:t>
            </w:r>
            <w:r w:rsidR="009037DA">
              <w:t xml:space="preserve"> </w:t>
            </w:r>
            <w:r w:rsidRPr="008C7CE7">
              <w:t>field</w:t>
            </w:r>
          </w:p>
        </w:tc>
        <w:tc>
          <w:tcPr>
            <w:tcW w:w="6217" w:type="dxa"/>
            <w:tcBorders>
              <w:top w:val="single" w:sz="12" w:space="0" w:color="FFFFFF"/>
              <w:left w:val="single" w:sz="12" w:space="0" w:color="FFFFFF"/>
              <w:bottom w:val="single" w:sz="12" w:space="0" w:color="FFFFFF"/>
              <w:right w:val="single" w:sz="12" w:space="0" w:color="FFFFFF"/>
            </w:tcBorders>
            <w:shd w:val="clear" w:color="auto" w:fill="E0E0E0"/>
          </w:tcPr>
          <w:p w:rsidR="00521CEC" w:rsidRPr="008C7CE7" w:rsidRDefault="00521CEC" w:rsidP="008C7CE7">
            <w:r w:rsidRPr="008C7CE7">
              <w:t>The</w:t>
            </w:r>
            <w:r w:rsidR="009037DA">
              <w:t xml:space="preserve"> </w:t>
            </w:r>
            <w:r w:rsidRPr="008C7CE7">
              <w:t>field</w:t>
            </w:r>
            <w:r w:rsidR="009037DA">
              <w:t xml:space="preserve"> </w:t>
            </w:r>
            <w:r w:rsidRPr="008C7CE7">
              <w:t>values</w:t>
            </w:r>
            <w:r w:rsidR="009037DA">
              <w:t xml:space="preserve"> </w:t>
            </w:r>
            <w:r w:rsidRPr="008C7CE7">
              <w:t>being</w:t>
            </w:r>
            <w:r w:rsidR="009037DA">
              <w:t xml:space="preserve"> </w:t>
            </w:r>
            <w:r w:rsidRPr="008C7CE7">
              <w:t>updated</w:t>
            </w:r>
            <w:r w:rsidR="009037DA">
              <w:t xml:space="preserve"> </w:t>
            </w:r>
            <w:r w:rsidRPr="008C7CE7">
              <w:t>in</w:t>
            </w:r>
            <w:r w:rsidR="009037DA">
              <w:t xml:space="preserve"> </w:t>
            </w:r>
            <w:r w:rsidRPr="008C7CE7">
              <w:t>the</w:t>
            </w:r>
            <w:r w:rsidR="009037DA">
              <w:t xml:space="preserve"> </w:t>
            </w:r>
            <w:r w:rsidRPr="008C7CE7">
              <w:t>record.</w:t>
            </w:r>
            <w:r w:rsidR="009037DA">
              <w:t xml:space="preserve">  </w:t>
            </w:r>
            <w:r w:rsidRPr="008C7CE7">
              <w:t>There</w:t>
            </w:r>
            <w:r w:rsidR="009037DA">
              <w:t xml:space="preserve"> </w:t>
            </w:r>
            <w:r w:rsidRPr="008C7CE7">
              <w:t>is</w:t>
            </w:r>
            <w:r w:rsidR="009037DA">
              <w:t xml:space="preserve"> </w:t>
            </w:r>
            <w:r w:rsidRPr="008C7CE7">
              <w:t>one</w:t>
            </w:r>
            <w:r w:rsidR="009037DA">
              <w:t xml:space="preserve"> </w:t>
            </w:r>
            <w:r w:rsidRPr="008C7CE7">
              <w:t>field</w:t>
            </w:r>
            <w:r w:rsidR="009037DA">
              <w:t xml:space="preserve"> </w:t>
            </w:r>
            <w:r w:rsidRPr="008C7CE7">
              <w:t>value</w:t>
            </w:r>
            <w:r w:rsidR="009037DA">
              <w:t xml:space="preserve"> </w:t>
            </w:r>
            <w:r w:rsidRPr="008C7CE7">
              <w:t>for</w:t>
            </w:r>
            <w:r w:rsidR="009037DA">
              <w:t xml:space="preserve"> </w:t>
            </w:r>
            <w:r w:rsidRPr="008C7CE7">
              <w:t>each</w:t>
            </w:r>
            <w:r w:rsidR="009037DA">
              <w:t xml:space="preserve"> </w:t>
            </w:r>
            <w:r w:rsidRPr="008C7CE7">
              <w:t>field</w:t>
            </w:r>
            <w:r w:rsidR="009037DA">
              <w:t xml:space="preserve"> </w:t>
            </w:r>
            <w:r w:rsidRPr="008C7CE7">
              <w:t>in</w:t>
            </w:r>
            <w:r w:rsidR="009037DA">
              <w:t xml:space="preserve"> </w:t>
            </w:r>
            <w:r w:rsidRPr="008C7CE7">
              <w:t>the</w:t>
            </w:r>
            <w:r w:rsidR="009037DA">
              <w:t xml:space="preserve"> </w:t>
            </w:r>
            <w:r w:rsidRPr="008C7CE7">
              <w:t>table.</w:t>
            </w:r>
          </w:p>
        </w:tc>
      </w:tr>
    </w:tbl>
    <w:p w:rsidR="00D62613" w:rsidRDefault="00D62613" w:rsidP="00D62613">
      <w:pPr>
        <w:pStyle w:val="Heading3"/>
      </w:pPr>
      <w:bookmarkStart w:id="628" w:name="_Toc38781198"/>
      <w:bookmarkStart w:id="629" w:name="_Toc46318170"/>
      <w:bookmarkStart w:id="630" w:name="_Toc46552535"/>
      <w:bookmarkStart w:id="631" w:name="_Ref48394094"/>
      <w:bookmarkStart w:id="632" w:name="_Toc49837521"/>
      <w:bookmarkStart w:id="633" w:name="_Ref85873403"/>
      <w:bookmarkStart w:id="634" w:name="_Toc105587057"/>
      <w:bookmarkStart w:id="635" w:name="_Toc414885781"/>
      <w:r>
        <w:t>Linked</w:t>
      </w:r>
      <w:r w:rsidR="009037DA">
        <w:t xml:space="preserve"> </w:t>
      </w:r>
      <w:r>
        <w:t>Database</w:t>
      </w:r>
      <w:r w:rsidR="0086475F">
        <w:t>s</w:t>
      </w:r>
      <w:r w:rsidR="009037DA">
        <w:t xml:space="preserve"> </w:t>
      </w:r>
      <w:r w:rsidR="0086475F">
        <w:t>in</w:t>
      </w:r>
      <w:r w:rsidR="009037DA">
        <w:t xml:space="preserve"> </w:t>
      </w:r>
      <w:r w:rsidR="0086475F">
        <w:t>Microsoft</w:t>
      </w:r>
      <w:r w:rsidR="009037DA">
        <w:t xml:space="preserve"> </w:t>
      </w:r>
      <w:r w:rsidR="0086475F">
        <w:t>SQL</w:t>
      </w:r>
      <w:r w:rsidR="009037DA">
        <w:t xml:space="preserve"> </w:t>
      </w:r>
      <w:r w:rsidR="0086475F">
        <w:t>Server</w:t>
      </w:r>
      <w:bookmarkEnd w:id="628"/>
      <w:bookmarkEnd w:id="629"/>
      <w:bookmarkEnd w:id="630"/>
      <w:bookmarkEnd w:id="631"/>
      <w:bookmarkEnd w:id="632"/>
      <w:bookmarkEnd w:id="633"/>
      <w:bookmarkEnd w:id="634"/>
      <w:bookmarkEnd w:id="635"/>
    </w:p>
    <w:p w:rsidR="00085831" w:rsidRDefault="007048F2" w:rsidP="00D62613">
      <w:r>
        <w:fldChar w:fldCharType="begin"/>
      </w:r>
      <w:r w:rsidR="00D62613">
        <w:instrText>xe</w:instrText>
      </w:r>
      <w:r w:rsidR="009037DA">
        <w:instrText xml:space="preserve"> </w:instrText>
      </w:r>
      <w:r w:rsidR="00D62613">
        <w:instrText>"Linked</w:instrText>
      </w:r>
      <w:r w:rsidR="009037DA">
        <w:instrText xml:space="preserve"> </w:instrText>
      </w:r>
      <w:r w:rsidR="00D62613">
        <w:instrText>Databases</w:instrText>
      </w:r>
      <w:r w:rsidR="00D56A2B">
        <w:instrText>:</w:instrText>
      </w:r>
      <w:r w:rsidR="0086475F">
        <w:instrText>Microsoft</w:instrText>
      </w:r>
      <w:r w:rsidR="009037DA">
        <w:instrText xml:space="preserve"> </w:instrText>
      </w:r>
      <w:r w:rsidR="0086475F">
        <w:instrText>SQL</w:instrText>
      </w:r>
      <w:r w:rsidR="009037DA">
        <w:instrText xml:space="preserve"> </w:instrText>
      </w:r>
      <w:r w:rsidR="0086475F">
        <w:instrText>Server</w:instrText>
      </w:r>
      <w:r w:rsidR="00D62613">
        <w:instrText>"</w:instrText>
      </w:r>
      <w:r>
        <w:fldChar w:fldCharType="end"/>
      </w:r>
      <w:r>
        <w:fldChar w:fldCharType="begin"/>
      </w:r>
      <w:r w:rsidR="00D62613">
        <w:instrText>xe</w:instrText>
      </w:r>
      <w:r w:rsidR="009037DA">
        <w:instrText xml:space="preserve"> </w:instrText>
      </w:r>
      <w:r w:rsidR="00D62613">
        <w:instrText>"Databases:Linked</w:instrText>
      </w:r>
      <w:r w:rsidR="009037DA">
        <w:instrText xml:space="preserve"> </w:instrText>
      </w:r>
      <w:r w:rsidR="0086475F">
        <w:instrText>with</w:instrText>
      </w:r>
      <w:r w:rsidR="009037DA">
        <w:instrText xml:space="preserve"> </w:instrText>
      </w:r>
      <w:r w:rsidR="0086475F">
        <w:instrText>Microsoft</w:instrText>
      </w:r>
      <w:r w:rsidR="009037DA">
        <w:instrText xml:space="preserve"> </w:instrText>
      </w:r>
      <w:r w:rsidR="0086475F">
        <w:instrText>SQL</w:instrText>
      </w:r>
      <w:r w:rsidR="009037DA">
        <w:instrText xml:space="preserve"> </w:instrText>
      </w:r>
      <w:r w:rsidR="0086475F">
        <w:instrText>Server</w:instrText>
      </w:r>
      <w:r w:rsidR="00D62613">
        <w:instrText>"</w:instrText>
      </w:r>
      <w:r>
        <w:fldChar w:fldCharType="end"/>
      </w:r>
      <w:r w:rsidR="00D62613">
        <w:t>Microsoft</w:t>
      </w:r>
      <w:r w:rsidR="009037DA">
        <w:t xml:space="preserve"> </w:t>
      </w:r>
      <w:r w:rsidR="00D62613">
        <w:t>SQL</w:t>
      </w:r>
      <w:r w:rsidR="009037DA">
        <w:t xml:space="preserve"> </w:t>
      </w:r>
      <w:r w:rsidR="00D62613">
        <w:t>Server</w:t>
      </w:r>
      <w:r w:rsidR="009037DA">
        <w:t xml:space="preserve"> </w:t>
      </w:r>
      <w:r w:rsidR="00D62613">
        <w:t>allows</w:t>
      </w:r>
      <w:r w:rsidR="009037DA">
        <w:t xml:space="preserve"> </w:t>
      </w:r>
      <w:r w:rsidR="00D62613">
        <w:t>you</w:t>
      </w:r>
      <w:r w:rsidR="009037DA">
        <w:t xml:space="preserve"> </w:t>
      </w:r>
      <w:r w:rsidR="00D62613">
        <w:t>to</w:t>
      </w:r>
      <w:r w:rsidR="009037DA">
        <w:t xml:space="preserve"> </w:t>
      </w:r>
      <w:r w:rsidR="00D62613">
        <w:t>"link"</w:t>
      </w:r>
      <w:r w:rsidR="009037DA">
        <w:t xml:space="preserve"> </w:t>
      </w:r>
      <w:r w:rsidR="00D62613">
        <w:t>to</w:t>
      </w:r>
      <w:r w:rsidR="009037DA">
        <w:t xml:space="preserve"> </w:t>
      </w:r>
      <w:r w:rsidR="00D62613">
        <w:t>various</w:t>
      </w:r>
      <w:r w:rsidR="009037DA">
        <w:t xml:space="preserve"> </w:t>
      </w:r>
      <w:r w:rsidR="00D62613">
        <w:t>other</w:t>
      </w:r>
      <w:r w:rsidR="009037DA">
        <w:t xml:space="preserve"> </w:t>
      </w:r>
      <w:r w:rsidR="00D62613">
        <w:t>databases</w:t>
      </w:r>
      <w:r w:rsidR="009037DA">
        <w:t xml:space="preserve"> </w:t>
      </w:r>
      <w:r w:rsidR="00D62613">
        <w:t>including</w:t>
      </w:r>
      <w:r w:rsidR="009037DA">
        <w:t xml:space="preserve"> </w:t>
      </w:r>
      <w:r w:rsidR="00D62613">
        <w:t>Microsoft</w:t>
      </w:r>
      <w:r w:rsidR="009037DA">
        <w:t xml:space="preserve"> </w:t>
      </w:r>
      <w:r w:rsidR="00D62613">
        <w:t>Access,</w:t>
      </w:r>
      <w:r w:rsidR="009037DA">
        <w:t xml:space="preserve"> </w:t>
      </w:r>
      <w:r w:rsidR="00D62613">
        <w:t>Microsoft</w:t>
      </w:r>
      <w:r w:rsidR="009037DA">
        <w:t xml:space="preserve"> </w:t>
      </w:r>
      <w:r w:rsidR="00D62613">
        <w:t>Excel,</w:t>
      </w:r>
      <w:r w:rsidR="009037DA">
        <w:t xml:space="preserve"> </w:t>
      </w:r>
      <w:r w:rsidR="00D62613">
        <w:t>IBM</w:t>
      </w:r>
      <w:r w:rsidR="009037DA">
        <w:t xml:space="preserve"> </w:t>
      </w:r>
      <w:r w:rsidR="00D62613">
        <w:t>DB2,</w:t>
      </w:r>
      <w:r w:rsidR="009037DA">
        <w:t xml:space="preserve"> </w:t>
      </w:r>
      <w:r w:rsidR="00D62613">
        <w:t>Oracle,</w:t>
      </w:r>
      <w:r w:rsidR="009037DA">
        <w:t xml:space="preserve"> </w:t>
      </w:r>
      <w:r w:rsidR="00D62613">
        <w:t>and</w:t>
      </w:r>
      <w:r w:rsidR="009037DA">
        <w:t xml:space="preserve"> </w:t>
      </w:r>
      <w:r w:rsidR="00D62613">
        <w:t>other</w:t>
      </w:r>
      <w:r w:rsidR="009037DA">
        <w:t xml:space="preserve"> </w:t>
      </w:r>
      <w:r w:rsidR="00D62613">
        <w:t>ODBC</w:t>
      </w:r>
      <w:r w:rsidR="009037DA">
        <w:t xml:space="preserve"> </w:t>
      </w:r>
      <w:r w:rsidR="00D62613">
        <w:t>databases.</w:t>
      </w:r>
      <w:r w:rsidR="009037DA">
        <w:t xml:space="preserve">  </w:t>
      </w:r>
      <w:r w:rsidR="00D62613">
        <w:t>This</w:t>
      </w:r>
      <w:r w:rsidR="009037DA">
        <w:t xml:space="preserve"> </w:t>
      </w:r>
      <w:r w:rsidR="00D62613">
        <w:t>is</w:t>
      </w:r>
      <w:r w:rsidR="009037DA">
        <w:t xml:space="preserve"> </w:t>
      </w:r>
      <w:r w:rsidR="00D62613">
        <w:t>done</w:t>
      </w:r>
      <w:r w:rsidR="009037DA">
        <w:t xml:space="preserve"> </w:t>
      </w:r>
      <w:r w:rsidR="00D62613">
        <w:t>using</w:t>
      </w:r>
      <w:r w:rsidR="009037DA">
        <w:t xml:space="preserve"> </w:t>
      </w:r>
      <w:r w:rsidR="00D62613">
        <w:t>the</w:t>
      </w:r>
      <w:r w:rsidR="009037DA">
        <w:t xml:space="preserve"> </w:t>
      </w:r>
      <w:r w:rsidR="00D62613">
        <w:t>"</w:t>
      </w:r>
      <w:proofErr w:type="spellStart"/>
      <w:r w:rsidR="00D62613">
        <w:t>sp_addlinkedserver</w:t>
      </w:r>
      <w:proofErr w:type="spellEnd"/>
      <w:r w:rsidR="00D62613">
        <w:t>"</w:t>
      </w:r>
      <w:r w:rsidR="009037DA">
        <w:t xml:space="preserve"> </w:t>
      </w:r>
      <w:r w:rsidR="00D62613">
        <w:t>command.</w:t>
      </w:r>
      <w:r w:rsidR="009037DA">
        <w:t xml:space="preserve">  </w:t>
      </w:r>
      <w:r w:rsidR="00D62613">
        <w:t>Iron</w:t>
      </w:r>
      <w:r w:rsidR="009037DA">
        <w:t xml:space="preserve"> </w:t>
      </w:r>
      <w:r w:rsidR="00D62613">
        <w:t>Speed</w:t>
      </w:r>
      <w:r w:rsidR="009037DA">
        <w:t xml:space="preserve"> </w:t>
      </w:r>
      <w:r w:rsidR="00D62613">
        <w:t>Designer</w:t>
      </w:r>
      <w:r w:rsidR="009037DA">
        <w:t xml:space="preserve"> </w:t>
      </w:r>
      <w:r w:rsidR="00D62613">
        <w:t>does</w:t>
      </w:r>
      <w:r w:rsidR="009037DA">
        <w:t xml:space="preserve"> </w:t>
      </w:r>
      <w:r w:rsidR="00D62613">
        <w:t>not</w:t>
      </w:r>
      <w:r w:rsidR="009037DA">
        <w:t xml:space="preserve"> </w:t>
      </w:r>
      <w:r w:rsidR="00D62613">
        <w:t>currently</w:t>
      </w:r>
      <w:r w:rsidR="009037DA">
        <w:t xml:space="preserve"> </w:t>
      </w:r>
      <w:r w:rsidR="00D62613">
        <w:t>support</w:t>
      </w:r>
      <w:r w:rsidR="009037DA">
        <w:t xml:space="preserve"> </w:t>
      </w:r>
      <w:r w:rsidR="00D62613">
        <w:t>linked</w:t>
      </w:r>
      <w:r w:rsidR="009037DA">
        <w:t xml:space="preserve"> </w:t>
      </w:r>
      <w:r w:rsidR="00D62613">
        <w:t>databases</w:t>
      </w:r>
      <w:r w:rsidR="009037DA">
        <w:t xml:space="preserve"> </w:t>
      </w:r>
      <w:r w:rsidR="00D62613">
        <w:t>because</w:t>
      </w:r>
      <w:r w:rsidR="009037DA">
        <w:t xml:space="preserve"> </w:t>
      </w:r>
      <w:r w:rsidR="00D62613">
        <w:t>they</w:t>
      </w:r>
      <w:r w:rsidR="009037DA">
        <w:t xml:space="preserve"> </w:t>
      </w:r>
      <w:r w:rsidR="00D62613">
        <w:t>are</w:t>
      </w:r>
      <w:r w:rsidR="009037DA">
        <w:t xml:space="preserve"> </w:t>
      </w:r>
      <w:r w:rsidR="00D62613">
        <w:t>not</w:t>
      </w:r>
      <w:r w:rsidR="009037DA">
        <w:t xml:space="preserve"> </w:t>
      </w:r>
      <w:r w:rsidR="00D62613">
        <w:t>visible</w:t>
      </w:r>
      <w:r w:rsidR="009037DA">
        <w:t xml:space="preserve"> </w:t>
      </w:r>
      <w:r w:rsidR="00D62613">
        <w:t>to</w:t>
      </w:r>
      <w:r w:rsidR="009037DA">
        <w:t xml:space="preserve"> </w:t>
      </w:r>
      <w:r w:rsidR="00D62613">
        <w:t>the</w:t>
      </w:r>
      <w:r w:rsidR="009037DA">
        <w:t xml:space="preserve"> </w:t>
      </w:r>
      <w:r w:rsidR="00D62613">
        <w:t>OLEDB</w:t>
      </w:r>
      <w:r w:rsidR="009037DA">
        <w:t xml:space="preserve"> </w:t>
      </w:r>
      <w:r w:rsidR="00D62613">
        <w:t>schema</w:t>
      </w:r>
      <w:r w:rsidR="009037DA">
        <w:t xml:space="preserve"> </w:t>
      </w:r>
      <w:r w:rsidR="00D62613">
        <w:t>query</w:t>
      </w:r>
      <w:r w:rsidR="009037DA">
        <w:t xml:space="preserve"> </w:t>
      </w:r>
      <w:r w:rsidR="00D62613">
        <w:t>functions</w:t>
      </w:r>
      <w:r w:rsidR="009037DA">
        <w:t xml:space="preserve"> </w:t>
      </w:r>
      <w:r w:rsidR="00D62613">
        <w:t>used</w:t>
      </w:r>
      <w:r w:rsidR="009037DA">
        <w:t xml:space="preserve"> </w:t>
      </w:r>
      <w:r w:rsidR="00D62613">
        <w:t>by</w:t>
      </w:r>
      <w:r w:rsidR="009037DA">
        <w:t xml:space="preserve"> </w:t>
      </w:r>
      <w:r w:rsidR="00D62613">
        <w:t>Iron</w:t>
      </w:r>
      <w:r w:rsidR="009037DA">
        <w:t xml:space="preserve"> </w:t>
      </w:r>
      <w:r w:rsidR="00D62613">
        <w:t>Speed</w:t>
      </w:r>
      <w:r w:rsidR="009037DA">
        <w:t xml:space="preserve"> </w:t>
      </w:r>
      <w:r w:rsidR="00D62613">
        <w:t>Designer</w:t>
      </w:r>
      <w:r w:rsidR="009037DA">
        <w:t xml:space="preserve"> </w:t>
      </w:r>
      <w:r w:rsidR="00D62613">
        <w:t>to</w:t>
      </w:r>
      <w:r w:rsidR="009037DA">
        <w:t xml:space="preserve"> </w:t>
      </w:r>
      <w:r w:rsidR="00D62613">
        <w:t>extract</w:t>
      </w:r>
      <w:r w:rsidR="009037DA">
        <w:t xml:space="preserve"> </w:t>
      </w:r>
      <w:r w:rsidR="00D62613">
        <w:t>table</w:t>
      </w:r>
      <w:r w:rsidR="009037DA">
        <w:t xml:space="preserve"> </w:t>
      </w:r>
      <w:r w:rsidR="00D62613">
        <w:t>schema</w:t>
      </w:r>
      <w:r w:rsidR="009037DA">
        <w:t xml:space="preserve"> </w:t>
      </w:r>
      <w:r w:rsidR="00D62613">
        <w:t>information</w:t>
      </w:r>
      <w:r w:rsidR="009037DA">
        <w:t xml:space="preserve"> </w:t>
      </w:r>
      <w:r w:rsidR="00D62613">
        <w:t>from</w:t>
      </w:r>
      <w:r w:rsidR="009037DA">
        <w:t xml:space="preserve"> </w:t>
      </w:r>
      <w:r w:rsidR="00D62613">
        <w:t>Microsoft</w:t>
      </w:r>
      <w:r w:rsidR="009037DA">
        <w:t xml:space="preserve"> </w:t>
      </w:r>
      <w:r w:rsidR="00D62613">
        <w:t>SQL</w:t>
      </w:r>
      <w:r w:rsidR="009037DA">
        <w:t xml:space="preserve"> </w:t>
      </w:r>
      <w:r w:rsidR="00D62613">
        <w:t>Server</w:t>
      </w:r>
      <w:r w:rsidR="009037DA">
        <w:t xml:space="preserve"> </w:t>
      </w:r>
      <w:r w:rsidR="00D62613">
        <w:t>databases.</w:t>
      </w:r>
    </w:p>
    <w:p w:rsidR="00763E6A" w:rsidRDefault="00763E6A" w:rsidP="00763E6A">
      <w:pPr>
        <w:pStyle w:val="Heading3"/>
      </w:pPr>
      <w:bookmarkStart w:id="636" w:name="_Ref105851133"/>
      <w:bookmarkStart w:id="637" w:name="_Toc414885782"/>
      <w:r>
        <w:t>Database</w:t>
      </w:r>
      <w:r w:rsidR="009037DA">
        <w:t xml:space="preserve"> </w:t>
      </w:r>
      <w:r>
        <w:t>Owners</w:t>
      </w:r>
      <w:r w:rsidR="009037DA">
        <w:t xml:space="preserve"> </w:t>
      </w:r>
      <w:r>
        <w:t>in</w:t>
      </w:r>
      <w:r w:rsidR="009037DA">
        <w:t xml:space="preserve"> </w:t>
      </w:r>
      <w:r>
        <w:t>Microsoft</w:t>
      </w:r>
      <w:r w:rsidR="009037DA">
        <w:t xml:space="preserve"> </w:t>
      </w:r>
      <w:r>
        <w:t>SQL</w:t>
      </w:r>
      <w:r w:rsidR="009037DA">
        <w:t xml:space="preserve"> </w:t>
      </w:r>
      <w:r>
        <w:t>Server</w:t>
      </w:r>
      <w:bookmarkEnd w:id="636"/>
      <w:bookmarkEnd w:id="637"/>
    </w:p>
    <w:p w:rsidR="00763E6A" w:rsidRDefault="00763E6A" w:rsidP="00D62613">
      <w:r>
        <w:fldChar w:fldCharType="begin"/>
      </w:r>
      <w:r>
        <w:instrText>xe</w:instrText>
      </w:r>
      <w:r w:rsidR="009037DA">
        <w:instrText xml:space="preserve"> </w:instrText>
      </w:r>
      <w:r>
        <w:instrText>"Database</w:instrText>
      </w:r>
      <w:r w:rsidR="009037DA">
        <w:instrText xml:space="preserve"> </w:instrText>
      </w:r>
      <w:r>
        <w:instrText>Owners</w:instrText>
      </w:r>
      <w:r w:rsidR="009037DA">
        <w:instrText xml:space="preserve"> </w:instrText>
      </w:r>
      <w:r>
        <w:instrText>in</w:instrText>
      </w:r>
      <w:r w:rsidR="009037DA">
        <w:instrText xml:space="preserve"> </w:instrText>
      </w:r>
      <w:r>
        <w:instrText>Microsoft</w:instrText>
      </w:r>
      <w:r w:rsidR="009037DA">
        <w:instrText xml:space="preserve"> </w:instrText>
      </w:r>
      <w:r>
        <w:instrText>SQL</w:instrText>
      </w:r>
      <w:r w:rsidR="009037DA">
        <w:instrText xml:space="preserve"> </w:instrText>
      </w:r>
      <w:r>
        <w:instrText>Server"</w:instrText>
      </w:r>
      <w:r>
        <w:fldChar w:fldCharType="end"/>
      </w:r>
      <w:r>
        <w:fldChar w:fldCharType="begin"/>
      </w:r>
      <w:r>
        <w:instrText>xe</w:instrText>
      </w:r>
      <w:r w:rsidR="009037DA">
        <w:instrText xml:space="preserve"> </w:instrText>
      </w:r>
      <w:r>
        <w:instrText>"Databases:Database</w:instrText>
      </w:r>
      <w:r w:rsidR="009037DA">
        <w:instrText xml:space="preserve"> </w:instrText>
      </w:r>
      <w:r>
        <w:instrText>owners</w:instrText>
      </w:r>
      <w:r w:rsidR="009037DA">
        <w:instrText xml:space="preserve"> </w:instrText>
      </w:r>
      <w:r>
        <w:instrText>in</w:instrText>
      </w:r>
      <w:r w:rsidR="009037DA">
        <w:instrText xml:space="preserve"> </w:instrText>
      </w:r>
      <w:r>
        <w:instrText>Microsoft</w:instrText>
      </w:r>
      <w:r w:rsidR="009037DA">
        <w:instrText xml:space="preserve"> </w:instrText>
      </w:r>
      <w:r>
        <w:instrText>SQL</w:instrText>
      </w:r>
      <w:r w:rsidR="009037DA">
        <w:instrText xml:space="preserve"> </w:instrText>
      </w:r>
      <w:r>
        <w:instrText>Server"</w:instrText>
      </w:r>
      <w:r>
        <w:fldChar w:fldCharType="end"/>
      </w:r>
      <w:r>
        <w:fldChar w:fldCharType="begin"/>
      </w:r>
      <w:r>
        <w:instrText>xe</w:instrText>
      </w:r>
      <w:r w:rsidR="009037DA">
        <w:instrText xml:space="preserve"> </w:instrText>
      </w:r>
      <w:r>
        <w:instrText>"Microsoft</w:instrText>
      </w:r>
      <w:r w:rsidR="009037DA">
        <w:instrText xml:space="preserve"> </w:instrText>
      </w:r>
      <w:r>
        <w:instrText>SQL</w:instrText>
      </w:r>
      <w:r w:rsidR="009037DA">
        <w:instrText xml:space="preserve"> </w:instrText>
      </w:r>
      <w:r>
        <w:instrText>Server:Database</w:instrText>
      </w:r>
      <w:r w:rsidR="009037DA">
        <w:instrText xml:space="preserve"> </w:instrText>
      </w:r>
      <w:r>
        <w:instrText>owners"</w:instrText>
      </w:r>
      <w:r>
        <w:fldChar w:fldCharType="end"/>
      </w:r>
      <w:r>
        <w:t>Microsoft</w:t>
      </w:r>
      <w:r w:rsidR="009037DA">
        <w:t xml:space="preserve"> </w:t>
      </w:r>
      <w:r>
        <w:t>SQL</w:t>
      </w:r>
      <w:r w:rsidR="009037DA">
        <w:t xml:space="preserve"> </w:t>
      </w:r>
      <w:r>
        <w:t>Server</w:t>
      </w:r>
      <w:r w:rsidR="009037DA">
        <w:t xml:space="preserve"> </w:t>
      </w:r>
      <w:r>
        <w:t>has</w:t>
      </w:r>
      <w:r w:rsidR="009037DA">
        <w:t xml:space="preserve"> </w:t>
      </w:r>
      <w:r>
        <w:t>the</w:t>
      </w:r>
      <w:r w:rsidR="009037DA">
        <w:t xml:space="preserve"> </w:t>
      </w:r>
      <w:r>
        <w:t>concept</w:t>
      </w:r>
      <w:r w:rsidR="009037DA">
        <w:t xml:space="preserve"> </w:t>
      </w:r>
      <w:r>
        <w:t>of</w:t>
      </w:r>
      <w:r w:rsidR="009037DA">
        <w:t xml:space="preserve"> </w:t>
      </w:r>
      <w:r>
        <w:t>a</w:t>
      </w:r>
      <w:r w:rsidR="009037DA">
        <w:t xml:space="preserve"> </w:t>
      </w:r>
      <w:r>
        <w:t>database</w:t>
      </w:r>
      <w:r w:rsidR="009037DA">
        <w:t xml:space="preserve"> </w:t>
      </w:r>
      <w:r>
        <w:t>owner.</w:t>
      </w:r>
      <w:r w:rsidR="009037DA">
        <w:t xml:space="preserve">  </w:t>
      </w:r>
      <w:r>
        <w:t>The</w:t>
      </w:r>
      <w:r w:rsidR="009037DA">
        <w:t xml:space="preserve"> </w:t>
      </w:r>
      <w:r>
        <w:t>most</w:t>
      </w:r>
      <w:r w:rsidR="009037DA">
        <w:t xml:space="preserve"> </w:t>
      </w:r>
      <w:r>
        <w:t>common</w:t>
      </w:r>
      <w:r w:rsidR="009037DA">
        <w:t xml:space="preserve"> </w:t>
      </w:r>
      <w:r>
        <w:t>of</w:t>
      </w:r>
      <w:r w:rsidR="009037DA">
        <w:t xml:space="preserve"> </w:t>
      </w:r>
      <w:r>
        <w:t>these</w:t>
      </w:r>
      <w:r w:rsidR="009037DA">
        <w:t xml:space="preserve"> </w:t>
      </w:r>
      <w:r>
        <w:t>is</w:t>
      </w:r>
      <w:r w:rsidR="009037DA">
        <w:t xml:space="preserve"> </w:t>
      </w:r>
      <w:r>
        <w:t>“</w:t>
      </w:r>
      <w:proofErr w:type="spellStart"/>
      <w:r>
        <w:t>dbo</w:t>
      </w:r>
      <w:proofErr w:type="spellEnd"/>
      <w:r w:rsidR="00476B20">
        <w:t>”,</w:t>
      </w:r>
      <w:r w:rsidR="009037DA">
        <w:t xml:space="preserve"> </w:t>
      </w:r>
      <w:r w:rsidR="00476B20">
        <w:t>the</w:t>
      </w:r>
      <w:r w:rsidR="009037DA">
        <w:t xml:space="preserve"> </w:t>
      </w:r>
      <w:r w:rsidR="00476B20">
        <w:t>default</w:t>
      </w:r>
      <w:r w:rsidR="009037DA">
        <w:t xml:space="preserve"> </w:t>
      </w:r>
      <w:r w:rsidR="00476B20">
        <w:t>database</w:t>
      </w:r>
      <w:r w:rsidR="009037DA">
        <w:t xml:space="preserve"> </w:t>
      </w:r>
      <w:r w:rsidR="00476B20">
        <w:t>owner.</w:t>
      </w:r>
    </w:p>
    <w:p w:rsidR="005B2944" w:rsidRDefault="005B2944" w:rsidP="005B2944">
      <w:r w:rsidRPr="005B2944">
        <w:t>The</w:t>
      </w:r>
      <w:r w:rsidR="009037DA">
        <w:t xml:space="preserve"> </w:t>
      </w:r>
      <w:r w:rsidRPr="005B2944">
        <w:t>account</w:t>
      </w:r>
      <w:r w:rsidR="009037DA">
        <w:t xml:space="preserve"> </w:t>
      </w:r>
      <w:r w:rsidRPr="005B2944">
        <w:t>you</w:t>
      </w:r>
      <w:r w:rsidR="009037DA">
        <w:t xml:space="preserve"> </w:t>
      </w:r>
      <w:r w:rsidRPr="005B2944">
        <w:t>use</w:t>
      </w:r>
      <w:r w:rsidR="009037DA">
        <w:t xml:space="preserve"> </w:t>
      </w:r>
      <w:r w:rsidRPr="005B2944">
        <w:t>to</w:t>
      </w:r>
      <w:r w:rsidR="009037DA">
        <w:t xml:space="preserve"> </w:t>
      </w:r>
      <w:r w:rsidRPr="005B2944">
        <w:t>connect</w:t>
      </w:r>
      <w:r w:rsidR="009037DA">
        <w:t xml:space="preserve"> </w:t>
      </w:r>
      <w:r w:rsidRPr="005B2944">
        <w:t>to</w:t>
      </w:r>
      <w:r w:rsidR="009037DA">
        <w:t xml:space="preserve"> </w:t>
      </w:r>
      <w:r w:rsidRPr="005B2944">
        <w:t>the</w:t>
      </w:r>
      <w:r w:rsidR="009037DA">
        <w:t xml:space="preserve"> </w:t>
      </w:r>
      <w:r>
        <w:t>Microsoft</w:t>
      </w:r>
      <w:r w:rsidR="009037DA">
        <w:t xml:space="preserve"> </w:t>
      </w:r>
      <w:r w:rsidRPr="005B2944">
        <w:t>SQL</w:t>
      </w:r>
      <w:r w:rsidR="009037DA">
        <w:t xml:space="preserve"> </w:t>
      </w:r>
      <w:r w:rsidRPr="005B2944">
        <w:t>Server</w:t>
      </w:r>
      <w:r w:rsidR="009037DA">
        <w:t xml:space="preserve"> </w:t>
      </w:r>
      <w:r w:rsidRPr="005B2944">
        <w:t>(Windows</w:t>
      </w:r>
      <w:r w:rsidR="009037DA">
        <w:t xml:space="preserve"> </w:t>
      </w:r>
      <w:r w:rsidRPr="005B2944">
        <w:t>Authentication</w:t>
      </w:r>
      <w:r w:rsidR="009037DA">
        <w:t xml:space="preserve"> </w:t>
      </w:r>
      <w:r w:rsidRPr="005B2944">
        <w:t>or</w:t>
      </w:r>
      <w:r w:rsidR="009037DA">
        <w:t xml:space="preserve"> </w:t>
      </w:r>
      <w:r w:rsidRPr="005B2944">
        <w:t>SQL</w:t>
      </w:r>
      <w:r w:rsidR="009037DA">
        <w:t xml:space="preserve"> </w:t>
      </w:r>
      <w:r w:rsidRPr="005B2944">
        <w:t>Server</w:t>
      </w:r>
      <w:r w:rsidR="009037DA">
        <w:t xml:space="preserve"> </w:t>
      </w:r>
      <w:r w:rsidRPr="005B2944">
        <w:t>Authentication)</w:t>
      </w:r>
      <w:r w:rsidR="009037DA">
        <w:t xml:space="preserve"> </w:t>
      </w:r>
      <w:r w:rsidRPr="005B2944">
        <w:t>must</w:t>
      </w:r>
      <w:r w:rsidR="009037DA">
        <w:t xml:space="preserve"> </w:t>
      </w:r>
      <w:r w:rsidRPr="005B2944">
        <w:t>have</w:t>
      </w:r>
      <w:r w:rsidR="009037DA">
        <w:t xml:space="preserve"> </w:t>
      </w:r>
      <w:r w:rsidRPr="005B2944">
        <w:t>access</w:t>
      </w:r>
      <w:r w:rsidR="009037DA">
        <w:t xml:space="preserve"> </w:t>
      </w:r>
      <w:r w:rsidRPr="005B2944">
        <w:t>to</w:t>
      </w:r>
      <w:r w:rsidR="009037DA">
        <w:t xml:space="preserve"> </w:t>
      </w:r>
      <w:r w:rsidRPr="005B2944">
        <w:t>the</w:t>
      </w:r>
      <w:r w:rsidR="009037DA">
        <w:t xml:space="preserve"> </w:t>
      </w:r>
      <w:r w:rsidRPr="005B2944">
        <w:t>tables</w:t>
      </w:r>
      <w:r w:rsidR="009037DA">
        <w:t xml:space="preserve"> </w:t>
      </w:r>
      <w:r w:rsidRPr="005B2944">
        <w:t>even</w:t>
      </w:r>
      <w:r w:rsidR="009037DA">
        <w:t xml:space="preserve"> </w:t>
      </w:r>
      <w:r>
        <w:t>if</w:t>
      </w:r>
      <w:r w:rsidR="009037DA">
        <w:t xml:space="preserve"> </w:t>
      </w:r>
      <w:r>
        <w:t>owned</w:t>
      </w:r>
      <w:r w:rsidR="009037DA">
        <w:t xml:space="preserve"> </w:t>
      </w:r>
      <w:r>
        <w:t>by</w:t>
      </w:r>
      <w:r w:rsidR="009037DA">
        <w:t xml:space="preserve"> </w:t>
      </w:r>
      <w:r>
        <w:t>a</w:t>
      </w:r>
      <w:r w:rsidR="009037DA">
        <w:t xml:space="preserve"> </w:t>
      </w:r>
      <w:r>
        <w:t>different</w:t>
      </w:r>
      <w:r w:rsidR="009037DA">
        <w:t xml:space="preserve"> </w:t>
      </w:r>
      <w:r>
        <w:t>user.</w:t>
      </w:r>
      <w:r w:rsidR="009037DA">
        <w:t xml:space="preserve">  </w:t>
      </w:r>
      <w:r>
        <w:t>For</w:t>
      </w:r>
      <w:r w:rsidR="009037DA">
        <w:t xml:space="preserve"> </w:t>
      </w:r>
      <w:r>
        <w:t>example,</w:t>
      </w:r>
      <w:r w:rsidR="009037DA">
        <w:t xml:space="preserve"> </w:t>
      </w:r>
      <w:r>
        <w:t>if</w:t>
      </w:r>
      <w:r w:rsidR="009037DA">
        <w:t xml:space="preserve"> </w:t>
      </w:r>
      <w:r>
        <w:t>you</w:t>
      </w:r>
      <w:r w:rsidR="009037DA">
        <w:t xml:space="preserve"> </w:t>
      </w:r>
      <w:r>
        <w:t>have</w:t>
      </w:r>
      <w:r w:rsidR="009037DA">
        <w:t xml:space="preserve"> </w:t>
      </w:r>
      <w:r>
        <w:t>database</w:t>
      </w:r>
      <w:r w:rsidR="009037DA">
        <w:t xml:space="preserve"> </w:t>
      </w:r>
      <w:r w:rsidRPr="005B2944">
        <w:t>tables</w:t>
      </w:r>
      <w:r w:rsidR="009037DA">
        <w:t xml:space="preserve"> </w:t>
      </w:r>
      <w:r w:rsidRPr="005B2944">
        <w:t>owned</w:t>
      </w:r>
      <w:r w:rsidR="009037DA">
        <w:t xml:space="preserve"> </w:t>
      </w:r>
      <w:r w:rsidRPr="005B2944">
        <w:t>by</w:t>
      </w:r>
      <w:r w:rsidR="009037DA">
        <w:t xml:space="preserve"> </w:t>
      </w:r>
      <w:proofErr w:type="spellStart"/>
      <w:r w:rsidRPr="005B2944">
        <w:t>dbo</w:t>
      </w:r>
      <w:proofErr w:type="spellEnd"/>
      <w:r w:rsidRPr="005B2944">
        <w:t>,</w:t>
      </w:r>
      <w:r w:rsidR="009037DA">
        <w:t xml:space="preserve"> </w:t>
      </w:r>
      <w:r w:rsidRPr="005B2944">
        <w:t>user1,</w:t>
      </w:r>
      <w:r w:rsidR="009037DA">
        <w:t xml:space="preserve"> </w:t>
      </w:r>
      <w:r w:rsidRPr="005B2944">
        <w:t>user2,</w:t>
      </w:r>
      <w:r w:rsidR="009037DA">
        <w:t xml:space="preserve"> </w:t>
      </w:r>
      <w:r w:rsidRPr="005B2944">
        <w:t>etc.,</w:t>
      </w:r>
      <w:r w:rsidR="009037DA">
        <w:t xml:space="preserve"> </w:t>
      </w:r>
      <w:r w:rsidRPr="005B2944">
        <w:t>and</w:t>
      </w:r>
      <w:r w:rsidR="009037DA">
        <w:t xml:space="preserve"> </w:t>
      </w:r>
      <w:r w:rsidRPr="005B2944">
        <w:t>you</w:t>
      </w:r>
      <w:r w:rsidR="009037DA">
        <w:t xml:space="preserve"> </w:t>
      </w:r>
      <w:r w:rsidRPr="005B2944">
        <w:t>are</w:t>
      </w:r>
      <w:r w:rsidR="009037DA">
        <w:t xml:space="preserve"> </w:t>
      </w:r>
      <w:r w:rsidRPr="005B2944">
        <w:t>connecting</w:t>
      </w:r>
      <w:r w:rsidR="009037DA">
        <w:t xml:space="preserve"> </w:t>
      </w:r>
      <w:r w:rsidRPr="005B2944">
        <w:t>to</w:t>
      </w:r>
      <w:r w:rsidR="009037DA">
        <w:t xml:space="preserve"> </w:t>
      </w:r>
      <w:r w:rsidRPr="005B2944">
        <w:t>the</w:t>
      </w:r>
      <w:r w:rsidR="009037DA">
        <w:t xml:space="preserve"> </w:t>
      </w:r>
      <w:r w:rsidRPr="005B2944">
        <w:t>database</w:t>
      </w:r>
      <w:r w:rsidR="009037DA">
        <w:t xml:space="preserve"> </w:t>
      </w:r>
      <w:r w:rsidRPr="005B2944">
        <w:t>using</w:t>
      </w:r>
      <w:r w:rsidR="009037DA">
        <w:t xml:space="preserve"> </w:t>
      </w:r>
      <w:r w:rsidRPr="005B2944">
        <w:t>user1,</w:t>
      </w:r>
      <w:r w:rsidR="009037DA">
        <w:t xml:space="preserve"> </w:t>
      </w:r>
      <w:r w:rsidRPr="005B2944">
        <w:t>then</w:t>
      </w:r>
      <w:r w:rsidR="009037DA">
        <w:t xml:space="preserve"> </w:t>
      </w:r>
      <w:r w:rsidRPr="005B2944">
        <w:t>user1</w:t>
      </w:r>
      <w:r w:rsidR="009037DA">
        <w:t xml:space="preserve"> </w:t>
      </w:r>
      <w:r w:rsidRPr="005B2944">
        <w:t>must</w:t>
      </w:r>
      <w:r w:rsidR="009037DA">
        <w:t xml:space="preserve"> </w:t>
      </w:r>
      <w:r w:rsidRPr="005B2944">
        <w:t>have</w:t>
      </w:r>
      <w:r w:rsidR="009037DA">
        <w:t xml:space="preserve"> </w:t>
      </w:r>
      <w:r w:rsidRPr="005B2944">
        <w:t>access</w:t>
      </w:r>
      <w:r w:rsidR="009037DA">
        <w:t xml:space="preserve"> </w:t>
      </w:r>
      <w:r w:rsidRPr="005B2944">
        <w:t>to</w:t>
      </w:r>
      <w:r w:rsidR="009037DA">
        <w:t xml:space="preserve"> </w:t>
      </w:r>
      <w:r w:rsidRPr="005B2944">
        <w:t>the</w:t>
      </w:r>
      <w:r w:rsidR="009037DA">
        <w:t xml:space="preserve"> </w:t>
      </w:r>
      <w:r w:rsidRPr="005B2944">
        <w:t>tables</w:t>
      </w:r>
      <w:r w:rsidR="009037DA">
        <w:t xml:space="preserve"> </w:t>
      </w:r>
      <w:r w:rsidRPr="005B2944">
        <w:t>owned</w:t>
      </w:r>
      <w:r w:rsidR="009037DA">
        <w:t xml:space="preserve"> </w:t>
      </w:r>
      <w:r w:rsidRPr="005B2944">
        <w:t>by</w:t>
      </w:r>
      <w:r w:rsidR="009037DA">
        <w:t xml:space="preserve"> </w:t>
      </w:r>
      <w:proofErr w:type="spellStart"/>
      <w:r w:rsidRPr="005B2944">
        <w:t>dbo</w:t>
      </w:r>
      <w:proofErr w:type="spellEnd"/>
      <w:r w:rsidRPr="005B2944">
        <w:t>,</w:t>
      </w:r>
      <w:r w:rsidR="009037DA">
        <w:t xml:space="preserve"> </w:t>
      </w:r>
      <w:r w:rsidRPr="005B2944">
        <w:t>user1,</w:t>
      </w:r>
      <w:r w:rsidR="009037DA">
        <w:t xml:space="preserve"> </w:t>
      </w:r>
      <w:r>
        <w:t>user2</w:t>
      </w:r>
      <w:r w:rsidR="009037DA">
        <w:t xml:space="preserve"> </w:t>
      </w:r>
      <w:r>
        <w:t>and</w:t>
      </w:r>
      <w:r w:rsidR="009037DA">
        <w:t xml:space="preserve"> </w:t>
      </w:r>
      <w:r>
        <w:t>other</w:t>
      </w:r>
      <w:r w:rsidR="009037DA">
        <w:t xml:space="preserve"> </w:t>
      </w:r>
      <w:r>
        <w:t>users.</w:t>
      </w:r>
      <w:r w:rsidR="009037DA">
        <w:t xml:space="preserve">  </w:t>
      </w:r>
      <w:r>
        <w:t>If</w:t>
      </w:r>
      <w:r w:rsidR="009037DA">
        <w:t xml:space="preserve"> </w:t>
      </w:r>
      <w:r>
        <w:t>not,</w:t>
      </w:r>
      <w:r w:rsidR="009037DA">
        <w:t xml:space="preserve"> </w:t>
      </w:r>
      <w:r>
        <w:t>your</w:t>
      </w:r>
      <w:r w:rsidR="009037DA">
        <w:t xml:space="preserve"> </w:t>
      </w:r>
      <w:r>
        <w:t>application</w:t>
      </w:r>
      <w:r w:rsidR="009037DA">
        <w:t xml:space="preserve"> </w:t>
      </w:r>
      <w:r>
        <w:t>will</w:t>
      </w:r>
      <w:r w:rsidR="009037DA">
        <w:t xml:space="preserve"> </w:t>
      </w:r>
      <w:r>
        <w:t>not</w:t>
      </w:r>
      <w:r w:rsidR="009037DA">
        <w:t xml:space="preserve"> </w:t>
      </w:r>
      <w:r>
        <w:t>display</w:t>
      </w:r>
      <w:r w:rsidR="009037DA">
        <w:t xml:space="preserve"> </w:t>
      </w:r>
      <w:r w:rsidRPr="005B2944">
        <w:t>any</w:t>
      </w:r>
      <w:r w:rsidR="009037DA">
        <w:t xml:space="preserve"> </w:t>
      </w:r>
      <w:r w:rsidRPr="005B2944">
        <w:t>data.</w:t>
      </w:r>
    </w:p>
    <w:p w:rsidR="00F94A59" w:rsidRDefault="00F94A59" w:rsidP="00F94A59">
      <w:pPr>
        <w:pStyle w:val="Heading5"/>
      </w:pPr>
      <w:r>
        <w:t>Support</w:t>
      </w:r>
      <w:r w:rsidR="009037DA">
        <w:t xml:space="preserve"> </w:t>
      </w:r>
      <w:r>
        <w:t>for</w:t>
      </w:r>
      <w:r w:rsidR="009037DA">
        <w:t xml:space="preserve"> </w:t>
      </w:r>
      <w:r>
        <w:t>Microsoft</w:t>
      </w:r>
      <w:r w:rsidR="009037DA">
        <w:t xml:space="preserve"> </w:t>
      </w:r>
      <w:r>
        <w:t>SQL</w:t>
      </w:r>
      <w:r w:rsidR="009037DA">
        <w:t xml:space="preserve"> </w:t>
      </w:r>
      <w:r>
        <w:t>Server</w:t>
      </w:r>
      <w:r w:rsidR="009037DA">
        <w:t xml:space="preserve"> </w:t>
      </w:r>
      <w:r>
        <w:t>2005</w:t>
      </w:r>
      <w:r w:rsidR="009037DA">
        <w:t xml:space="preserve"> </w:t>
      </w:r>
      <w:r>
        <w:t>Schemas</w:t>
      </w:r>
    </w:p>
    <w:p w:rsidR="00F94A59" w:rsidRDefault="00F94A59" w:rsidP="005B2944">
      <w:r>
        <w:t>Microsoft</w:t>
      </w:r>
      <w:r w:rsidR="009037DA">
        <w:t xml:space="preserve"> </w:t>
      </w:r>
      <w:r>
        <w:t>SQL</w:t>
      </w:r>
      <w:r w:rsidR="009037DA">
        <w:t xml:space="preserve"> </w:t>
      </w:r>
      <w:r>
        <w:t>Server</w:t>
      </w:r>
      <w:r w:rsidR="009037DA">
        <w:t xml:space="preserve"> </w:t>
      </w:r>
      <w:r>
        <w:t>2005</w:t>
      </w:r>
      <w:r w:rsidR="009037DA">
        <w:t xml:space="preserve"> </w:t>
      </w:r>
      <w:r>
        <w:t>added</w:t>
      </w:r>
      <w:r w:rsidR="009037DA">
        <w:t xml:space="preserve"> </w:t>
      </w:r>
      <w:r>
        <w:t>support</w:t>
      </w:r>
      <w:r w:rsidR="009037DA">
        <w:t xml:space="preserve"> </w:t>
      </w:r>
      <w:r>
        <w:t>for</w:t>
      </w:r>
      <w:r w:rsidR="009037DA">
        <w:t xml:space="preserve"> </w:t>
      </w:r>
      <w:r>
        <w:t>schemas</w:t>
      </w:r>
      <w:r w:rsidR="009037DA">
        <w:t xml:space="preserve"> </w:t>
      </w:r>
      <w:r>
        <w:t>and</w:t>
      </w:r>
      <w:r w:rsidR="009037DA">
        <w:t xml:space="preserve"> </w:t>
      </w:r>
      <w:r>
        <w:t>differentiated</w:t>
      </w:r>
      <w:r w:rsidR="009037DA">
        <w:t xml:space="preserve"> </w:t>
      </w:r>
      <w:r>
        <w:t>them</w:t>
      </w:r>
      <w:r w:rsidR="009037DA">
        <w:t xml:space="preserve"> </w:t>
      </w:r>
      <w:r>
        <w:t>from</w:t>
      </w:r>
      <w:r w:rsidR="009037DA">
        <w:t xml:space="preserve"> </w:t>
      </w:r>
      <w:r>
        <w:t>database</w:t>
      </w:r>
      <w:r w:rsidR="009037DA">
        <w:t xml:space="preserve"> </w:t>
      </w:r>
      <w:r>
        <w:t>users.</w:t>
      </w:r>
      <w:r w:rsidR="009037DA">
        <w:t xml:space="preserve">  </w:t>
      </w:r>
      <w:r>
        <w:t>A</w:t>
      </w:r>
      <w:r w:rsidR="009037DA">
        <w:t xml:space="preserve"> </w:t>
      </w:r>
      <w:r>
        <w:t>schema</w:t>
      </w:r>
      <w:r w:rsidR="009037DA">
        <w:t xml:space="preserve"> </w:t>
      </w:r>
      <w:r>
        <w:t>in</w:t>
      </w:r>
      <w:r w:rsidR="009037DA">
        <w:t xml:space="preserve"> </w:t>
      </w:r>
      <w:r>
        <w:t>Microsoft</w:t>
      </w:r>
      <w:r w:rsidR="009037DA">
        <w:t xml:space="preserve"> </w:t>
      </w:r>
      <w:r>
        <w:t>SQL</w:t>
      </w:r>
      <w:r w:rsidR="009037DA">
        <w:t xml:space="preserve"> </w:t>
      </w:r>
      <w:r>
        <w:t>Server</w:t>
      </w:r>
      <w:r w:rsidR="009037DA">
        <w:t xml:space="preserve"> </w:t>
      </w:r>
      <w:r>
        <w:t>2005</w:t>
      </w:r>
      <w:r w:rsidR="009037DA">
        <w:t xml:space="preserve"> </w:t>
      </w:r>
      <w:r>
        <w:t>is</w:t>
      </w:r>
      <w:r w:rsidR="009037DA">
        <w:t xml:space="preserve"> </w:t>
      </w:r>
      <w:r>
        <w:t>a</w:t>
      </w:r>
      <w:r w:rsidR="009037DA">
        <w:t xml:space="preserve"> </w:t>
      </w:r>
      <w:r>
        <w:t>collection</w:t>
      </w:r>
      <w:r w:rsidR="009037DA">
        <w:t xml:space="preserve"> </w:t>
      </w:r>
      <w:r>
        <w:t>of</w:t>
      </w:r>
      <w:r w:rsidR="009037DA">
        <w:t xml:space="preserve"> </w:t>
      </w:r>
      <w:r>
        <w:t>database</w:t>
      </w:r>
      <w:r w:rsidR="009037DA">
        <w:t xml:space="preserve"> </w:t>
      </w:r>
      <w:r>
        <w:t>entities</w:t>
      </w:r>
      <w:r w:rsidR="009037DA">
        <w:t xml:space="preserve"> </w:t>
      </w:r>
      <w:r>
        <w:t>that</w:t>
      </w:r>
      <w:r w:rsidR="009037DA">
        <w:t xml:space="preserve"> </w:t>
      </w:r>
      <w:r>
        <w:t>forms</w:t>
      </w:r>
      <w:r w:rsidR="009037DA">
        <w:t xml:space="preserve"> </w:t>
      </w:r>
      <w:r>
        <w:t>a</w:t>
      </w:r>
      <w:r w:rsidR="009037DA">
        <w:t xml:space="preserve"> </w:t>
      </w:r>
      <w:r>
        <w:t>single</w:t>
      </w:r>
      <w:r w:rsidR="009037DA">
        <w:t xml:space="preserve"> </w:t>
      </w:r>
      <w:r>
        <w:t>name</w:t>
      </w:r>
      <w:r w:rsidR="009037DA">
        <w:t xml:space="preserve"> </w:t>
      </w:r>
      <w:r>
        <w:t>space.</w:t>
      </w:r>
      <w:r w:rsidR="009037DA">
        <w:t xml:space="preserve">  </w:t>
      </w:r>
      <w:r>
        <w:t>Iron</w:t>
      </w:r>
      <w:r w:rsidR="009037DA">
        <w:t xml:space="preserve"> </w:t>
      </w:r>
      <w:r>
        <w:t>Speed</w:t>
      </w:r>
      <w:r w:rsidR="009037DA">
        <w:t xml:space="preserve"> </w:t>
      </w:r>
      <w:r>
        <w:t>Designer</w:t>
      </w:r>
      <w:r w:rsidR="009037DA">
        <w:t xml:space="preserve"> </w:t>
      </w:r>
      <w:r>
        <w:t>recognizes</w:t>
      </w:r>
      <w:r w:rsidR="009037DA">
        <w:t xml:space="preserve"> </w:t>
      </w:r>
      <w:r>
        <w:t>the</w:t>
      </w:r>
      <w:r w:rsidR="009037DA">
        <w:t xml:space="preserve"> </w:t>
      </w:r>
      <w:r>
        <w:t>different</w:t>
      </w:r>
      <w:r w:rsidR="009037DA">
        <w:t xml:space="preserve"> </w:t>
      </w:r>
      <w:r>
        <w:t>schemas</w:t>
      </w:r>
      <w:r w:rsidR="009037DA">
        <w:t xml:space="preserve"> </w:t>
      </w:r>
      <w:r>
        <w:t>and</w:t>
      </w:r>
      <w:r w:rsidR="009037DA">
        <w:t xml:space="preserve"> </w:t>
      </w:r>
      <w:r w:rsidR="00D8250A">
        <w:t>creates</w:t>
      </w:r>
      <w:r w:rsidR="009037DA">
        <w:t xml:space="preserve"> </w:t>
      </w:r>
      <w:r>
        <w:t>the</w:t>
      </w:r>
      <w:r w:rsidR="009037DA">
        <w:t xml:space="preserve"> </w:t>
      </w:r>
      <w:r>
        <w:t>appropriate</w:t>
      </w:r>
      <w:r w:rsidR="009037DA">
        <w:t xml:space="preserve"> </w:t>
      </w:r>
      <w:r>
        <w:t>query</w:t>
      </w:r>
      <w:r w:rsidR="009037DA">
        <w:t xml:space="preserve"> </w:t>
      </w:r>
      <w:r>
        <w:t>to</w:t>
      </w:r>
      <w:r w:rsidR="009037DA">
        <w:t xml:space="preserve"> </w:t>
      </w:r>
      <w:r>
        <w:t>read</w:t>
      </w:r>
      <w:r w:rsidR="009037DA">
        <w:t xml:space="preserve"> </w:t>
      </w:r>
      <w:r>
        <w:t>or</w:t>
      </w:r>
      <w:r w:rsidR="009037DA">
        <w:t xml:space="preserve"> </w:t>
      </w:r>
      <w:r>
        <w:t>write</w:t>
      </w:r>
      <w:r w:rsidR="009037DA">
        <w:t xml:space="preserve"> </w:t>
      </w:r>
      <w:r>
        <w:t>data</w:t>
      </w:r>
      <w:r w:rsidR="009037DA">
        <w:t xml:space="preserve"> </w:t>
      </w:r>
      <w:r>
        <w:t>from</w:t>
      </w:r>
      <w:r w:rsidR="009037DA">
        <w:t xml:space="preserve"> </w:t>
      </w:r>
      <w:r>
        <w:t>the</w:t>
      </w:r>
      <w:r w:rsidR="009037DA">
        <w:t xml:space="preserve"> </w:t>
      </w:r>
      <w:r>
        <w:t>tables.</w:t>
      </w:r>
      <w:r w:rsidR="009037DA">
        <w:t xml:space="preserve">  </w:t>
      </w:r>
      <w:r>
        <w:t>Note</w:t>
      </w:r>
      <w:r w:rsidR="009037DA">
        <w:t xml:space="preserve"> </w:t>
      </w:r>
      <w:r>
        <w:t>that</w:t>
      </w:r>
      <w:r w:rsidR="009037DA">
        <w:t xml:space="preserve"> </w:t>
      </w:r>
      <w:r>
        <w:t>the</w:t>
      </w:r>
      <w:r w:rsidR="009037DA">
        <w:t xml:space="preserve"> </w:t>
      </w:r>
      <w:r>
        <w:t>Data</w:t>
      </w:r>
      <w:r w:rsidR="009037DA">
        <w:t xml:space="preserve"> </w:t>
      </w:r>
      <w:r>
        <w:t>Access</w:t>
      </w:r>
      <w:r w:rsidR="009037DA">
        <w:t xml:space="preserve"> </w:t>
      </w:r>
      <w:r>
        <w:t>Layer</w:t>
      </w:r>
      <w:r w:rsidR="009037DA">
        <w:t xml:space="preserve"> </w:t>
      </w:r>
      <w:r>
        <w:t>classes</w:t>
      </w:r>
      <w:r w:rsidR="009037DA">
        <w:t xml:space="preserve"> </w:t>
      </w:r>
      <w:r w:rsidR="00AF7AC6">
        <w:t>created by</w:t>
      </w:r>
      <w:r w:rsidR="009037DA">
        <w:t xml:space="preserve"> </w:t>
      </w:r>
      <w:r>
        <w:t>Iron</w:t>
      </w:r>
      <w:r w:rsidR="009037DA">
        <w:t xml:space="preserve"> </w:t>
      </w:r>
      <w:r>
        <w:t>Speed</w:t>
      </w:r>
      <w:r w:rsidR="009037DA">
        <w:t xml:space="preserve"> </w:t>
      </w:r>
      <w:r>
        <w:t>Designer</w:t>
      </w:r>
      <w:r w:rsidR="009037DA">
        <w:t xml:space="preserve"> </w:t>
      </w:r>
      <w:r>
        <w:t>use</w:t>
      </w:r>
      <w:r w:rsidR="009037DA">
        <w:t xml:space="preserve"> </w:t>
      </w:r>
      <w:r>
        <w:t>the</w:t>
      </w:r>
      <w:r w:rsidR="009037DA">
        <w:t xml:space="preserve"> </w:t>
      </w:r>
      <w:r>
        <w:t>table</w:t>
      </w:r>
      <w:r w:rsidR="009037DA">
        <w:t xml:space="preserve"> </w:t>
      </w:r>
      <w:r>
        <w:t>name</w:t>
      </w:r>
      <w:r w:rsidR="009037DA">
        <w:t xml:space="preserve"> </w:t>
      </w:r>
      <w:r>
        <w:t>as</w:t>
      </w:r>
      <w:r w:rsidR="009037DA">
        <w:t xml:space="preserve"> </w:t>
      </w:r>
      <w:r>
        <w:t>the</w:t>
      </w:r>
      <w:r w:rsidR="009037DA">
        <w:t xml:space="preserve"> </w:t>
      </w:r>
      <w:r>
        <w:t>class</w:t>
      </w:r>
      <w:r w:rsidR="009037DA">
        <w:t xml:space="preserve"> </w:t>
      </w:r>
      <w:r>
        <w:t>name</w:t>
      </w:r>
      <w:r w:rsidR="009037DA">
        <w:t xml:space="preserve"> </w:t>
      </w:r>
      <w:r>
        <w:t>and</w:t>
      </w:r>
      <w:r w:rsidR="009037DA">
        <w:t xml:space="preserve"> </w:t>
      </w:r>
      <w:r>
        <w:t>must</w:t>
      </w:r>
      <w:r w:rsidR="009037DA">
        <w:t xml:space="preserve"> </w:t>
      </w:r>
      <w:r>
        <w:t>be</w:t>
      </w:r>
      <w:r w:rsidR="009037DA">
        <w:t xml:space="preserve"> </w:t>
      </w:r>
      <w:r>
        <w:t>unique</w:t>
      </w:r>
      <w:r w:rsidR="009037DA">
        <w:t xml:space="preserve"> </w:t>
      </w:r>
      <w:r>
        <w:t>even</w:t>
      </w:r>
      <w:r w:rsidR="009037DA">
        <w:t xml:space="preserve"> </w:t>
      </w:r>
      <w:r>
        <w:t>if</w:t>
      </w:r>
      <w:r w:rsidR="009037DA">
        <w:t xml:space="preserve"> </w:t>
      </w:r>
      <w:r>
        <w:t>the</w:t>
      </w:r>
      <w:r w:rsidR="009037DA">
        <w:t xml:space="preserve"> </w:t>
      </w:r>
      <w:r>
        <w:t>tables</w:t>
      </w:r>
      <w:r w:rsidR="009037DA">
        <w:t xml:space="preserve"> </w:t>
      </w:r>
      <w:r>
        <w:t>are</w:t>
      </w:r>
      <w:r w:rsidR="009037DA">
        <w:t xml:space="preserve"> </w:t>
      </w:r>
      <w:r>
        <w:t>in</w:t>
      </w:r>
      <w:r w:rsidR="009037DA">
        <w:t xml:space="preserve"> </w:t>
      </w:r>
      <w:r>
        <w:t>two</w:t>
      </w:r>
      <w:r w:rsidR="009037DA">
        <w:t xml:space="preserve"> </w:t>
      </w:r>
      <w:r>
        <w:t>different</w:t>
      </w:r>
      <w:r w:rsidR="009037DA">
        <w:t xml:space="preserve"> </w:t>
      </w:r>
      <w:r>
        <w:t>schemas.</w:t>
      </w:r>
    </w:p>
    <w:p w:rsidR="00F94A59" w:rsidRDefault="00E30D2F" w:rsidP="005B2944">
      <w:r>
        <w:rPr>
          <w:rFonts w:eastAsia="PMingLiU"/>
          <w:noProof/>
        </w:rPr>
        <w:drawing>
          <wp:inline distT="0" distB="0" distL="0" distR="0">
            <wp:extent cx="2781300" cy="2933700"/>
            <wp:effectExtent l="19050" t="19050" r="57150" b="57150"/>
            <wp:docPr id="25" name="Picture 25" descr="schema_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hema_imag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81300" cy="29337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486678" w:rsidRDefault="00486678" w:rsidP="00486678">
      <w:pPr>
        <w:pStyle w:val="Heading3"/>
      </w:pPr>
      <w:bookmarkStart w:id="638" w:name="_Toc104374270"/>
      <w:bookmarkStart w:id="639" w:name="_Ref104374423"/>
      <w:bookmarkStart w:id="640" w:name="_Toc105587058"/>
      <w:bookmarkStart w:id="641" w:name="_Toc414885783"/>
      <w:r>
        <w:t>Migrating</w:t>
      </w:r>
      <w:r w:rsidR="009037DA">
        <w:t xml:space="preserve"> </w:t>
      </w:r>
      <w:r>
        <w:t>from</w:t>
      </w:r>
      <w:r w:rsidR="009037DA">
        <w:t xml:space="preserve"> </w:t>
      </w:r>
      <w:r>
        <w:t>Microsoft</w:t>
      </w:r>
      <w:r w:rsidR="009037DA">
        <w:t xml:space="preserve"> </w:t>
      </w:r>
      <w:r>
        <w:t>Access</w:t>
      </w:r>
      <w:r w:rsidR="009037DA">
        <w:t xml:space="preserve"> </w:t>
      </w:r>
      <w:r>
        <w:t>to</w:t>
      </w:r>
      <w:r w:rsidR="009037DA">
        <w:t xml:space="preserve"> </w:t>
      </w:r>
      <w:r>
        <w:t>Microsoft</w:t>
      </w:r>
      <w:r w:rsidR="009037DA">
        <w:t xml:space="preserve"> </w:t>
      </w:r>
      <w:r>
        <w:t>SQL</w:t>
      </w:r>
      <w:r w:rsidR="009037DA">
        <w:t xml:space="preserve"> </w:t>
      </w:r>
      <w:r>
        <w:t>Server</w:t>
      </w:r>
      <w:bookmarkEnd w:id="638"/>
      <w:bookmarkEnd w:id="639"/>
      <w:bookmarkEnd w:id="640"/>
      <w:bookmarkEnd w:id="641"/>
    </w:p>
    <w:p w:rsidR="00486678" w:rsidRPr="008C7CE7" w:rsidRDefault="00486678" w:rsidP="008C7CE7">
      <w:r w:rsidRPr="008C7CE7">
        <w:fldChar w:fldCharType="begin"/>
      </w:r>
      <w:r w:rsidRPr="008C7CE7">
        <w:instrText>xe</w:instrText>
      </w:r>
      <w:r w:rsidR="009037DA">
        <w:instrText xml:space="preserve"> </w:instrText>
      </w:r>
      <w:r w:rsidRPr="008C7CE7">
        <w:instrText>"Migrating</w:instrText>
      </w:r>
      <w:r w:rsidR="009037DA">
        <w:instrText xml:space="preserve"> </w:instrText>
      </w:r>
      <w:r w:rsidRPr="008C7CE7">
        <w:instrText>from</w:instrText>
      </w:r>
      <w:r w:rsidR="009037DA">
        <w:instrText xml:space="preserve"> </w:instrText>
      </w:r>
      <w:r w:rsidRPr="008C7CE7">
        <w:instrText>Microsoft</w:instrText>
      </w:r>
      <w:r w:rsidR="009037DA">
        <w:instrText xml:space="preserve"> </w:instrText>
      </w:r>
      <w:r w:rsidRPr="008C7CE7">
        <w:instrText>Access</w:instrText>
      </w:r>
      <w:r w:rsidR="009037DA">
        <w:instrText xml:space="preserve"> </w:instrText>
      </w:r>
      <w:r w:rsidRPr="008C7CE7">
        <w:instrText>to</w:instrText>
      </w:r>
      <w:r w:rsidR="009037DA">
        <w:instrText xml:space="preserve"> </w:instrText>
      </w:r>
      <w:r w:rsidRPr="008C7CE7">
        <w:instrText>Microsoft</w:instrText>
      </w:r>
      <w:r w:rsidR="009037DA">
        <w:instrText xml:space="preserve"> </w:instrText>
      </w:r>
      <w:r w:rsidRPr="008C7CE7">
        <w:instrText>SQL</w:instrText>
      </w:r>
      <w:r w:rsidR="009037DA">
        <w:instrText xml:space="preserve"> </w:instrText>
      </w:r>
      <w:r w:rsidRPr="008C7CE7">
        <w:instrText>Server"</w:instrText>
      </w:r>
      <w:r w:rsidRPr="008C7CE7">
        <w:fldChar w:fldCharType="end"/>
      </w:r>
      <w:r w:rsidRPr="008C7CE7">
        <w:fldChar w:fldCharType="begin"/>
      </w:r>
      <w:r w:rsidRPr="008C7CE7">
        <w:instrText>xe</w:instrText>
      </w:r>
      <w:r w:rsidR="009037DA">
        <w:instrText xml:space="preserve"> </w:instrText>
      </w:r>
      <w:r w:rsidRPr="008C7CE7">
        <w:instrText>"Microsoft</w:instrText>
      </w:r>
      <w:r w:rsidR="009037DA">
        <w:instrText xml:space="preserve"> </w:instrText>
      </w:r>
      <w:r w:rsidRPr="008C7CE7">
        <w:instrText>SQL</w:instrText>
      </w:r>
      <w:r w:rsidR="009037DA">
        <w:instrText xml:space="preserve"> </w:instrText>
      </w:r>
      <w:r w:rsidRPr="008C7CE7">
        <w:instrText>Server:Migrating</w:instrText>
      </w:r>
      <w:r w:rsidR="009037DA">
        <w:instrText xml:space="preserve"> </w:instrText>
      </w:r>
      <w:r w:rsidRPr="008C7CE7">
        <w:instrText>from</w:instrText>
      </w:r>
      <w:r w:rsidR="009037DA">
        <w:instrText xml:space="preserve"> </w:instrText>
      </w:r>
      <w:r w:rsidRPr="008C7CE7">
        <w:instrText>Microsoft</w:instrText>
      </w:r>
      <w:r w:rsidR="009037DA">
        <w:instrText xml:space="preserve"> </w:instrText>
      </w:r>
      <w:r w:rsidRPr="008C7CE7">
        <w:instrText>Access"</w:instrText>
      </w:r>
      <w:r w:rsidRPr="008C7CE7">
        <w:fldChar w:fldCharType="end"/>
      </w:r>
      <w:r w:rsidRPr="008C7CE7">
        <w:fldChar w:fldCharType="begin"/>
      </w:r>
      <w:r w:rsidRPr="008C7CE7">
        <w:instrText>xe</w:instrText>
      </w:r>
      <w:r w:rsidR="009037DA">
        <w:instrText xml:space="preserve"> </w:instrText>
      </w:r>
      <w:r w:rsidRPr="008C7CE7">
        <w:instrText>"Microsoft</w:instrText>
      </w:r>
      <w:r w:rsidR="009037DA">
        <w:instrText xml:space="preserve"> </w:instrText>
      </w:r>
      <w:r w:rsidRPr="008C7CE7">
        <w:instrText>Access:Migrating</w:instrText>
      </w:r>
      <w:r w:rsidR="009037DA">
        <w:instrText xml:space="preserve"> </w:instrText>
      </w:r>
      <w:r w:rsidRPr="008C7CE7">
        <w:instrText>to</w:instrText>
      </w:r>
      <w:r w:rsidR="009037DA">
        <w:instrText xml:space="preserve"> </w:instrText>
      </w:r>
      <w:r w:rsidRPr="008C7CE7">
        <w:instrText>Microsoft</w:instrText>
      </w:r>
      <w:r w:rsidR="009037DA">
        <w:instrText xml:space="preserve"> </w:instrText>
      </w:r>
      <w:r w:rsidRPr="008C7CE7">
        <w:instrText>SQL</w:instrText>
      </w:r>
      <w:r w:rsidR="009037DA">
        <w:instrText xml:space="preserve"> </w:instrText>
      </w:r>
      <w:r w:rsidRPr="008C7CE7">
        <w:instrText>Server"</w:instrText>
      </w:r>
      <w:r w:rsidRPr="008C7CE7">
        <w:fldChar w:fldCharType="end"/>
      </w:r>
      <w:r w:rsidRPr="008C7CE7">
        <w:t>There</w:t>
      </w:r>
      <w:r w:rsidR="009037DA">
        <w:t xml:space="preserve"> </w:t>
      </w:r>
      <w:r w:rsidRPr="008C7CE7">
        <w:t>several</w:t>
      </w:r>
      <w:r w:rsidR="009037DA">
        <w:t xml:space="preserve"> </w:t>
      </w:r>
      <w:r w:rsidRPr="008C7CE7">
        <w:t>steps</w:t>
      </w:r>
      <w:r w:rsidR="009037DA">
        <w:t xml:space="preserve"> </w:t>
      </w:r>
      <w:r w:rsidRPr="008C7CE7">
        <w:t>to</w:t>
      </w:r>
      <w:r w:rsidR="009037DA">
        <w:t xml:space="preserve"> </w:t>
      </w:r>
      <w:r w:rsidRPr="008C7CE7">
        <w:t>migrating</w:t>
      </w:r>
      <w:r w:rsidR="009037DA">
        <w:t xml:space="preserve"> </w:t>
      </w:r>
      <w:r w:rsidRPr="008C7CE7">
        <w:t>an</w:t>
      </w:r>
      <w:r w:rsidR="009037DA">
        <w:t xml:space="preserve"> </w:t>
      </w:r>
      <w:r w:rsidRPr="008C7CE7">
        <w:t>application</w:t>
      </w:r>
      <w:r w:rsidR="009037DA">
        <w:t xml:space="preserve"> </w:t>
      </w:r>
      <w:r w:rsidRPr="008C7CE7">
        <w:t>from</w:t>
      </w:r>
      <w:r w:rsidR="009037DA">
        <w:t xml:space="preserve"> </w:t>
      </w:r>
      <w:r w:rsidRPr="008C7CE7">
        <w:t>one</w:t>
      </w:r>
      <w:r w:rsidR="009037DA">
        <w:t xml:space="preserve"> </w:t>
      </w:r>
      <w:r w:rsidRPr="008C7CE7">
        <w:t>database</w:t>
      </w:r>
      <w:r w:rsidR="009037DA">
        <w:t xml:space="preserve"> </w:t>
      </w:r>
      <w:r w:rsidRPr="008C7CE7">
        <w:t>product</w:t>
      </w:r>
      <w:r w:rsidR="009037DA">
        <w:t xml:space="preserve"> </w:t>
      </w:r>
      <w:r w:rsidRPr="008C7CE7">
        <w:t>to</w:t>
      </w:r>
      <w:r w:rsidR="009037DA">
        <w:t xml:space="preserve"> </w:t>
      </w:r>
      <w:r w:rsidRPr="008C7CE7">
        <w:t>another</w:t>
      </w:r>
      <w:r w:rsidR="009037DA">
        <w:t xml:space="preserve"> </w:t>
      </w:r>
      <w:r w:rsidRPr="008C7CE7">
        <w:t>database,</w:t>
      </w:r>
      <w:r w:rsidR="009037DA">
        <w:t xml:space="preserve"> </w:t>
      </w:r>
      <w:r w:rsidRPr="008C7CE7">
        <w:t>such</w:t>
      </w:r>
      <w:r w:rsidR="009037DA">
        <w:t xml:space="preserve"> </w:t>
      </w:r>
      <w:r w:rsidRPr="008C7CE7">
        <w:t>as</w:t>
      </w:r>
      <w:r w:rsidR="009037DA">
        <w:t xml:space="preserve"> </w:t>
      </w:r>
      <w:r w:rsidRPr="008C7CE7">
        <w:t>from</w:t>
      </w:r>
      <w:r w:rsidR="009037DA">
        <w:t xml:space="preserve"> </w:t>
      </w:r>
      <w:r w:rsidRPr="008C7CE7">
        <w:t>Microsoft</w:t>
      </w:r>
      <w:r w:rsidR="009037DA">
        <w:t xml:space="preserve"> </w:t>
      </w:r>
      <w:r w:rsidRPr="008C7CE7">
        <w:t>Access</w:t>
      </w:r>
      <w:r w:rsidR="009037DA">
        <w:t xml:space="preserve"> </w:t>
      </w:r>
      <w:r w:rsidRPr="008C7CE7">
        <w:t>to</w:t>
      </w:r>
      <w:r w:rsidR="009037DA">
        <w:t xml:space="preserve"> </w:t>
      </w:r>
      <w:r w:rsidRPr="008C7CE7">
        <w:t>Microsoft</w:t>
      </w:r>
      <w:r w:rsidR="009037DA">
        <w:t xml:space="preserve"> </w:t>
      </w:r>
      <w:r w:rsidRPr="008C7CE7">
        <w:t>SQL</w:t>
      </w:r>
      <w:r w:rsidR="009037DA">
        <w:t xml:space="preserve"> </w:t>
      </w:r>
      <w:r w:rsidRPr="008C7CE7">
        <w:t>Server.</w:t>
      </w:r>
    </w:p>
    <w:p w:rsidR="00486678" w:rsidRPr="008C7CE7" w:rsidRDefault="00486678" w:rsidP="008C7CE7">
      <w:r w:rsidRPr="00A3613B">
        <w:rPr>
          <w:b/>
        </w:rPr>
        <w:t>Step</w:t>
      </w:r>
      <w:r w:rsidR="009037DA">
        <w:rPr>
          <w:b/>
        </w:rPr>
        <w:t xml:space="preserve"> </w:t>
      </w:r>
      <w:r w:rsidRPr="00A3613B">
        <w:rPr>
          <w:b/>
        </w:rPr>
        <w:t>1</w:t>
      </w:r>
      <w:r w:rsidRPr="008C7CE7">
        <w:t>:</w:t>
      </w:r>
      <w:r w:rsidR="009037DA">
        <w:t xml:space="preserve">  </w:t>
      </w:r>
      <w:proofErr w:type="gramStart"/>
      <w:r w:rsidRPr="008C7CE7">
        <w:t>Migrate</w:t>
      </w:r>
      <w:proofErr w:type="gramEnd"/>
      <w:r w:rsidR="009037DA">
        <w:t xml:space="preserve"> </w:t>
      </w:r>
      <w:r w:rsidR="00C824DB">
        <w:t>your</w:t>
      </w:r>
      <w:r w:rsidR="009037DA">
        <w:t xml:space="preserve"> </w:t>
      </w:r>
      <w:r w:rsidR="00C824DB">
        <w:t>application’s</w:t>
      </w:r>
      <w:r w:rsidR="009037DA">
        <w:t xml:space="preserve"> </w:t>
      </w:r>
      <w:r w:rsidR="00C824DB">
        <w:t>database</w:t>
      </w:r>
      <w:r w:rsidR="009037DA">
        <w:t xml:space="preserve"> </w:t>
      </w:r>
      <w:r w:rsidRPr="008C7CE7">
        <w:t>schema</w:t>
      </w:r>
      <w:r w:rsidR="009037DA">
        <w:t xml:space="preserve"> </w:t>
      </w:r>
      <w:r w:rsidRPr="008C7CE7">
        <w:t>and</w:t>
      </w:r>
      <w:r w:rsidR="009037DA">
        <w:t xml:space="preserve"> </w:t>
      </w:r>
      <w:r w:rsidRPr="008C7CE7">
        <w:t>data</w:t>
      </w:r>
      <w:r w:rsidR="009037DA">
        <w:t xml:space="preserve"> </w:t>
      </w:r>
      <w:r w:rsidR="00C824DB">
        <w:t>from</w:t>
      </w:r>
      <w:r w:rsidR="009037DA">
        <w:t xml:space="preserve"> </w:t>
      </w:r>
      <w:r w:rsidR="00C824DB">
        <w:t>one</w:t>
      </w:r>
      <w:r w:rsidR="009037DA">
        <w:t xml:space="preserve"> </w:t>
      </w:r>
      <w:r w:rsidR="00C824DB">
        <w:t>database</w:t>
      </w:r>
      <w:r w:rsidR="009037DA">
        <w:t xml:space="preserve"> </w:t>
      </w:r>
      <w:r w:rsidR="00C824DB">
        <w:t>to</w:t>
      </w:r>
      <w:r w:rsidR="009037DA">
        <w:t xml:space="preserve"> </w:t>
      </w:r>
      <w:r w:rsidR="00C824DB">
        <w:t>another</w:t>
      </w:r>
      <w:r w:rsidRPr="008C7CE7">
        <w:t>.</w:t>
      </w:r>
      <w:r w:rsidR="009037DA">
        <w:t xml:space="preserve">  </w:t>
      </w:r>
      <w:r w:rsidRPr="008C7CE7">
        <w:t>This</w:t>
      </w:r>
      <w:r w:rsidR="009037DA">
        <w:t xml:space="preserve"> </w:t>
      </w:r>
      <w:r w:rsidRPr="008C7CE7">
        <w:t>is</w:t>
      </w:r>
      <w:r w:rsidR="009037DA">
        <w:t xml:space="preserve"> </w:t>
      </w:r>
      <w:r w:rsidRPr="008C7CE7">
        <w:t>something</w:t>
      </w:r>
      <w:r w:rsidR="009037DA">
        <w:t xml:space="preserve"> </w:t>
      </w:r>
      <w:r w:rsidRPr="008C7CE7">
        <w:t>that</w:t>
      </w:r>
      <w:r w:rsidR="009037DA">
        <w:t xml:space="preserve"> </w:t>
      </w:r>
      <w:r w:rsidRPr="008C7CE7">
        <w:t>you</w:t>
      </w:r>
      <w:r w:rsidR="009037DA">
        <w:t xml:space="preserve"> </w:t>
      </w:r>
      <w:r w:rsidRPr="008C7CE7">
        <w:t>will</w:t>
      </w:r>
      <w:r w:rsidR="009037DA">
        <w:t xml:space="preserve"> </w:t>
      </w:r>
      <w:r w:rsidRPr="008C7CE7">
        <w:t>need</w:t>
      </w:r>
      <w:r w:rsidR="009037DA">
        <w:t xml:space="preserve"> </w:t>
      </w:r>
      <w:r w:rsidRPr="008C7CE7">
        <w:t>to</w:t>
      </w:r>
      <w:r w:rsidR="009037DA">
        <w:t xml:space="preserve"> </w:t>
      </w:r>
      <w:r w:rsidRPr="008C7CE7">
        <w:t>do</w:t>
      </w:r>
      <w:r w:rsidR="009037DA">
        <w:t xml:space="preserve"> </w:t>
      </w:r>
      <w:r w:rsidRPr="008C7CE7">
        <w:t>on</w:t>
      </w:r>
      <w:r w:rsidR="009037DA">
        <w:t xml:space="preserve"> </w:t>
      </w:r>
      <w:r w:rsidRPr="008C7CE7">
        <w:t>your</w:t>
      </w:r>
      <w:r w:rsidR="009037DA">
        <w:t xml:space="preserve"> </w:t>
      </w:r>
      <w:r w:rsidRPr="008C7CE7">
        <w:t>own</w:t>
      </w:r>
      <w:r w:rsidR="009037DA">
        <w:t xml:space="preserve"> </w:t>
      </w:r>
      <w:r w:rsidRPr="008C7CE7">
        <w:t>and</w:t>
      </w:r>
      <w:r w:rsidR="009037DA">
        <w:t xml:space="preserve"> </w:t>
      </w:r>
      <w:r w:rsidRPr="008C7CE7">
        <w:t>possibly</w:t>
      </w:r>
      <w:r w:rsidR="009037DA">
        <w:t xml:space="preserve"> </w:t>
      </w:r>
      <w:r w:rsidRPr="008C7CE7">
        <w:t>look</w:t>
      </w:r>
      <w:r w:rsidR="009037DA">
        <w:t xml:space="preserve"> </w:t>
      </w:r>
      <w:r w:rsidRPr="008C7CE7">
        <w:t>for</w:t>
      </w:r>
      <w:r w:rsidR="009037DA">
        <w:t xml:space="preserve"> </w:t>
      </w:r>
      <w:r w:rsidRPr="008C7CE7">
        <w:t>help</w:t>
      </w:r>
      <w:r w:rsidR="009037DA">
        <w:t xml:space="preserve"> </w:t>
      </w:r>
      <w:r w:rsidRPr="008C7CE7">
        <w:t>on</w:t>
      </w:r>
      <w:r w:rsidR="009037DA">
        <w:t xml:space="preserve"> </w:t>
      </w:r>
      <w:r w:rsidRPr="008C7CE7">
        <w:t>the</w:t>
      </w:r>
      <w:r w:rsidR="009037DA">
        <w:t xml:space="preserve"> </w:t>
      </w:r>
      <w:r w:rsidRPr="008C7CE7">
        <w:t>Internet</w:t>
      </w:r>
      <w:r w:rsidR="009037DA">
        <w:t xml:space="preserve"> </w:t>
      </w:r>
      <w:r w:rsidRPr="008C7CE7">
        <w:t>on</w:t>
      </w:r>
      <w:r w:rsidR="009037DA">
        <w:t xml:space="preserve"> </w:t>
      </w:r>
      <w:r w:rsidRPr="008C7CE7">
        <w:t>how</w:t>
      </w:r>
      <w:r w:rsidR="009037DA">
        <w:t xml:space="preserve"> </w:t>
      </w:r>
      <w:r w:rsidRPr="008C7CE7">
        <w:t>best</w:t>
      </w:r>
      <w:r w:rsidR="009037DA">
        <w:t xml:space="preserve"> </w:t>
      </w:r>
      <w:r w:rsidRPr="008C7CE7">
        <w:t>to</w:t>
      </w:r>
      <w:r w:rsidR="009037DA">
        <w:t xml:space="preserve"> </w:t>
      </w:r>
      <w:r w:rsidRPr="008C7CE7">
        <w:t>accomplish</w:t>
      </w:r>
      <w:r w:rsidR="009037DA">
        <w:t xml:space="preserve"> </w:t>
      </w:r>
      <w:r w:rsidRPr="008C7CE7">
        <w:t>this.</w:t>
      </w:r>
      <w:r w:rsidR="009037DA">
        <w:t xml:space="preserve">  </w:t>
      </w:r>
      <w:r w:rsidR="00C824DB">
        <w:t>There</w:t>
      </w:r>
      <w:r w:rsidR="009037DA">
        <w:t xml:space="preserve"> </w:t>
      </w:r>
      <w:r w:rsidR="00C824DB">
        <w:t>are</w:t>
      </w:r>
      <w:r w:rsidR="009037DA">
        <w:t xml:space="preserve"> </w:t>
      </w:r>
      <w:r w:rsidR="00C824DB">
        <w:t>third-party</w:t>
      </w:r>
      <w:r w:rsidR="009037DA">
        <w:t xml:space="preserve"> </w:t>
      </w:r>
      <w:r w:rsidR="00C824DB">
        <w:t>tools</w:t>
      </w:r>
      <w:r w:rsidR="009037DA">
        <w:t xml:space="preserve"> </w:t>
      </w:r>
      <w:r w:rsidR="00C824DB">
        <w:t>available</w:t>
      </w:r>
      <w:r w:rsidR="009037DA">
        <w:t xml:space="preserve"> </w:t>
      </w:r>
      <w:r w:rsidR="00C824DB">
        <w:t>that</w:t>
      </w:r>
      <w:r w:rsidR="009037DA">
        <w:t xml:space="preserve"> </w:t>
      </w:r>
      <w:r w:rsidR="00C824DB">
        <w:t>can</w:t>
      </w:r>
      <w:r w:rsidR="009037DA">
        <w:t xml:space="preserve"> </w:t>
      </w:r>
      <w:r w:rsidR="00C824DB">
        <w:t>help</w:t>
      </w:r>
      <w:r w:rsidR="009037DA">
        <w:t xml:space="preserve"> </w:t>
      </w:r>
      <w:r w:rsidR="00C824DB">
        <w:t>with</w:t>
      </w:r>
      <w:r w:rsidR="009037DA">
        <w:t xml:space="preserve"> </w:t>
      </w:r>
      <w:r w:rsidR="00C824DB">
        <w:t>the</w:t>
      </w:r>
      <w:r w:rsidR="009037DA">
        <w:t xml:space="preserve"> </w:t>
      </w:r>
      <w:r w:rsidR="00C824DB">
        <w:t>database</w:t>
      </w:r>
      <w:r w:rsidR="009037DA">
        <w:t xml:space="preserve"> </w:t>
      </w:r>
      <w:r w:rsidR="00C824DB">
        <w:t>migration</w:t>
      </w:r>
      <w:r w:rsidR="009037DA">
        <w:t xml:space="preserve"> </w:t>
      </w:r>
      <w:r w:rsidR="00C824DB">
        <w:t>process.</w:t>
      </w:r>
    </w:p>
    <w:p w:rsidR="00C824DB" w:rsidRDefault="00486678" w:rsidP="008C7CE7">
      <w:r w:rsidRPr="00A3613B">
        <w:rPr>
          <w:b/>
        </w:rPr>
        <w:t>Step</w:t>
      </w:r>
      <w:r w:rsidR="009037DA">
        <w:rPr>
          <w:b/>
        </w:rPr>
        <w:t xml:space="preserve"> </w:t>
      </w:r>
      <w:r w:rsidRPr="00A3613B">
        <w:rPr>
          <w:b/>
        </w:rPr>
        <w:t>2</w:t>
      </w:r>
      <w:r w:rsidRPr="008C7CE7">
        <w:t>:</w:t>
      </w:r>
      <w:r w:rsidR="009037DA">
        <w:t xml:space="preserve">  </w:t>
      </w:r>
      <w:r w:rsidR="00C824DB">
        <w:t>Make</w:t>
      </w:r>
      <w:r w:rsidR="009037DA">
        <w:t xml:space="preserve"> </w:t>
      </w:r>
      <w:r w:rsidR="00C824DB">
        <w:t>a</w:t>
      </w:r>
      <w:r w:rsidR="009037DA">
        <w:t xml:space="preserve"> </w:t>
      </w:r>
      <w:r w:rsidR="00C824DB">
        <w:t>backup</w:t>
      </w:r>
      <w:r w:rsidR="009037DA">
        <w:t xml:space="preserve"> </w:t>
      </w:r>
      <w:r w:rsidR="00C824DB">
        <w:t>copy</w:t>
      </w:r>
      <w:r w:rsidR="009037DA">
        <w:t xml:space="preserve"> </w:t>
      </w:r>
      <w:r w:rsidR="00C824DB">
        <w:t>of</w:t>
      </w:r>
      <w:r w:rsidR="009037DA">
        <w:t xml:space="preserve"> </w:t>
      </w:r>
      <w:r w:rsidR="00C824DB">
        <w:t>your</w:t>
      </w:r>
      <w:r w:rsidR="009037DA">
        <w:t xml:space="preserve"> </w:t>
      </w:r>
      <w:r w:rsidR="00C824DB">
        <w:t>application</w:t>
      </w:r>
      <w:r w:rsidR="009037DA">
        <w:t xml:space="preserve"> </w:t>
      </w:r>
      <w:r w:rsidR="00C824DB">
        <w:t>before</w:t>
      </w:r>
      <w:r w:rsidR="009037DA">
        <w:t xml:space="preserve"> </w:t>
      </w:r>
      <w:r w:rsidR="00C824DB">
        <w:t>proceeding</w:t>
      </w:r>
      <w:r w:rsidR="009037DA">
        <w:t xml:space="preserve"> </w:t>
      </w:r>
      <w:r w:rsidR="00C824DB">
        <w:t>with</w:t>
      </w:r>
      <w:r w:rsidR="009037DA">
        <w:t xml:space="preserve"> </w:t>
      </w:r>
      <w:r w:rsidR="00C824DB">
        <w:t>the</w:t>
      </w:r>
      <w:r w:rsidR="009037DA">
        <w:t xml:space="preserve"> </w:t>
      </w:r>
      <w:r w:rsidR="00C824DB">
        <w:t>migration</w:t>
      </w:r>
      <w:r w:rsidR="009037DA">
        <w:t xml:space="preserve"> </w:t>
      </w:r>
      <w:r w:rsidR="00C824DB">
        <w:t>process.</w:t>
      </w:r>
      <w:r w:rsidR="009037DA">
        <w:t xml:space="preserve">  </w:t>
      </w:r>
      <w:r w:rsidR="00C824DB">
        <w:t>This</w:t>
      </w:r>
      <w:r w:rsidR="009037DA">
        <w:t xml:space="preserve"> </w:t>
      </w:r>
      <w:r w:rsidR="00C824DB">
        <w:t>is</w:t>
      </w:r>
      <w:r w:rsidR="009037DA">
        <w:t xml:space="preserve"> </w:t>
      </w:r>
      <w:r w:rsidR="00C824DB">
        <w:t>important</w:t>
      </w:r>
      <w:r w:rsidR="009037DA">
        <w:t xml:space="preserve"> </w:t>
      </w:r>
      <w:r w:rsidR="00C824DB">
        <w:t>in</w:t>
      </w:r>
      <w:r w:rsidR="009037DA">
        <w:t xml:space="preserve"> </w:t>
      </w:r>
      <w:r w:rsidR="00C824DB">
        <w:t>case</w:t>
      </w:r>
      <w:r w:rsidR="009037DA">
        <w:t xml:space="preserve"> </w:t>
      </w:r>
      <w:r w:rsidR="00C824DB">
        <w:t>anything</w:t>
      </w:r>
      <w:r w:rsidR="009037DA">
        <w:t xml:space="preserve"> </w:t>
      </w:r>
      <w:r w:rsidR="00C824DB">
        <w:t>goes</w:t>
      </w:r>
      <w:r w:rsidR="009037DA">
        <w:t xml:space="preserve"> </w:t>
      </w:r>
      <w:r w:rsidR="00C824DB">
        <w:t>wrong</w:t>
      </w:r>
      <w:r w:rsidR="009037DA">
        <w:t xml:space="preserve"> </w:t>
      </w:r>
      <w:r w:rsidR="00C824DB">
        <w:t>or</w:t>
      </w:r>
      <w:r w:rsidR="009037DA">
        <w:t xml:space="preserve"> </w:t>
      </w:r>
      <w:r w:rsidR="00C824DB">
        <w:t>you</w:t>
      </w:r>
      <w:r w:rsidR="009037DA">
        <w:t xml:space="preserve"> </w:t>
      </w:r>
      <w:r w:rsidR="00C824DB">
        <w:t>need</w:t>
      </w:r>
      <w:r w:rsidR="009037DA">
        <w:t xml:space="preserve"> </w:t>
      </w:r>
      <w:r w:rsidR="00C824DB">
        <w:t>to</w:t>
      </w:r>
      <w:r w:rsidR="009037DA">
        <w:t xml:space="preserve"> </w:t>
      </w:r>
      <w:r w:rsidR="00C824DB">
        <w:t>revert</w:t>
      </w:r>
      <w:r w:rsidR="009037DA">
        <w:t xml:space="preserve"> </w:t>
      </w:r>
      <w:r w:rsidR="00C824DB">
        <w:t>to</w:t>
      </w:r>
      <w:r w:rsidR="009037DA">
        <w:t xml:space="preserve"> </w:t>
      </w:r>
      <w:r w:rsidR="00C824DB">
        <w:t>your</w:t>
      </w:r>
      <w:r w:rsidR="009037DA">
        <w:t xml:space="preserve"> </w:t>
      </w:r>
      <w:r w:rsidR="00C824DB">
        <w:t>original</w:t>
      </w:r>
      <w:r w:rsidR="009037DA">
        <w:t xml:space="preserve"> </w:t>
      </w:r>
      <w:r w:rsidR="00C824DB">
        <w:t>application.</w:t>
      </w:r>
    </w:p>
    <w:p w:rsidR="00C824DB" w:rsidRDefault="00C824DB" w:rsidP="008C7CE7">
      <w:r>
        <w:rPr>
          <w:b/>
        </w:rPr>
        <w:t>Step</w:t>
      </w:r>
      <w:r w:rsidR="009037DA">
        <w:rPr>
          <w:b/>
        </w:rPr>
        <w:t xml:space="preserve"> </w:t>
      </w:r>
      <w:r w:rsidRPr="00C824DB">
        <w:rPr>
          <w:b/>
        </w:rPr>
        <w:t>3</w:t>
      </w:r>
      <w:r>
        <w:t>:</w:t>
      </w:r>
      <w:r w:rsidR="009037DA">
        <w:t xml:space="preserve">  </w:t>
      </w:r>
      <w:r w:rsidR="00486678" w:rsidRPr="00C824DB">
        <w:t>Change</w:t>
      </w:r>
      <w:r w:rsidR="009037DA">
        <w:t xml:space="preserve"> </w:t>
      </w:r>
      <w:r w:rsidR="00486678" w:rsidRPr="008C7CE7">
        <w:t>the</w:t>
      </w:r>
      <w:r w:rsidR="009037DA">
        <w:t xml:space="preserve"> </w:t>
      </w:r>
      <w:r w:rsidR="00486678" w:rsidRPr="008C7CE7">
        <w:t>application</w:t>
      </w:r>
      <w:r w:rsidR="009037DA">
        <w:t xml:space="preserve"> </w:t>
      </w:r>
      <w:r w:rsidR="00486678" w:rsidRPr="008C7CE7">
        <w:t>to</w:t>
      </w:r>
      <w:r w:rsidR="009037DA">
        <w:t xml:space="preserve"> </w:t>
      </w:r>
      <w:r w:rsidR="00486678" w:rsidRPr="008C7CE7">
        <w:t>point</w:t>
      </w:r>
      <w:r w:rsidR="009037DA">
        <w:t xml:space="preserve"> </w:t>
      </w:r>
      <w:r w:rsidR="00486678" w:rsidRPr="008C7CE7">
        <w:t>to</w:t>
      </w:r>
      <w:r w:rsidR="009037DA">
        <w:t xml:space="preserve"> </w:t>
      </w:r>
      <w:r w:rsidR="00486678" w:rsidRPr="008C7CE7">
        <w:t>your</w:t>
      </w:r>
      <w:r w:rsidR="009037DA">
        <w:t xml:space="preserve"> </w:t>
      </w:r>
      <w:r w:rsidR="00486678" w:rsidRPr="008C7CE7">
        <w:t>new</w:t>
      </w:r>
      <w:r w:rsidR="009037DA">
        <w:t xml:space="preserve"> </w:t>
      </w:r>
      <w:r w:rsidR="00486678" w:rsidRPr="008C7CE7">
        <w:t>database</w:t>
      </w:r>
      <w:r w:rsidR="009037DA">
        <w:t xml:space="preserve"> </w:t>
      </w:r>
      <w:r w:rsidR="00486678" w:rsidRPr="008C7CE7">
        <w:t>engine.</w:t>
      </w:r>
      <w:r w:rsidR="009037DA">
        <w:t xml:space="preserve">  </w:t>
      </w:r>
      <w:r>
        <w:t>This</w:t>
      </w:r>
      <w:r w:rsidR="009037DA">
        <w:t xml:space="preserve"> </w:t>
      </w:r>
      <w:r>
        <w:t>is</w:t>
      </w:r>
      <w:r w:rsidR="009037DA">
        <w:t xml:space="preserve"> </w:t>
      </w:r>
      <w:r>
        <w:t>done</w:t>
      </w:r>
      <w:r w:rsidR="009037DA">
        <w:t xml:space="preserve"> </w:t>
      </w:r>
      <w:r>
        <w:t>by</w:t>
      </w:r>
      <w:r w:rsidR="009037DA">
        <w:t xml:space="preserve"> </w:t>
      </w:r>
      <w:r>
        <w:t>changing</w:t>
      </w:r>
      <w:r w:rsidR="009037DA">
        <w:t xml:space="preserve"> </w:t>
      </w:r>
      <w:r>
        <w:t>the</w:t>
      </w:r>
      <w:r w:rsidR="009037DA">
        <w:t xml:space="preserve"> </w:t>
      </w:r>
      <w:r>
        <w:t>database</w:t>
      </w:r>
      <w:r w:rsidR="009037DA">
        <w:t xml:space="preserve"> </w:t>
      </w:r>
      <w:r>
        <w:t>connection</w:t>
      </w:r>
      <w:r w:rsidR="009037DA">
        <w:t xml:space="preserve"> </w:t>
      </w:r>
      <w:r>
        <w:t>strings</w:t>
      </w:r>
      <w:r w:rsidR="009037DA">
        <w:t xml:space="preserve"> </w:t>
      </w:r>
      <w:r>
        <w:t>in</w:t>
      </w:r>
      <w:r w:rsidR="009037DA">
        <w:t xml:space="preserve"> </w:t>
      </w:r>
      <w:r>
        <w:t>your</w:t>
      </w:r>
      <w:r w:rsidR="009037DA">
        <w:t xml:space="preserve"> </w:t>
      </w:r>
      <w:r>
        <w:t>migrated</w:t>
      </w:r>
      <w:r w:rsidR="009037DA">
        <w:t xml:space="preserve"> </w:t>
      </w:r>
      <w:r>
        <w:t>application’s</w:t>
      </w:r>
      <w:r w:rsidR="009037DA">
        <w:t xml:space="preserve"> </w:t>
      </w:r>
      <w:proofErr w:type="spellStart"/>
      <w:r>
        <w:t>Web.config</w:t>
      </w:r>
      <w:proofErr w:type="spellEnd"/>
      <w:r w:rsidR="009037DA">
        <w:t xml:space="preserve"> </w:t>
      </w:r>
      <w:r>
        <w:t>file</w:t>
      </w:r>
      <w:r w:rsidR="009037DA">
        <w:t xml:space="preserve"> </w:t>
      </w:r>
      <w:r>
        <w:t>to</w:t>
      </w:r>
      <w:r w:rsidR="009037DA">
        <w:t xml:space="preserve"> </w:t>
      </w:r>
      <w:r>
        <w:t>reference</w:t>
      </w:r>
      <w:r w:rsidR="009037DA">
        <w:t xml:space="preserve"> </w:t>
      </w:r>
      <w:r>
        <w:t>the</w:t>
      </w:r>
      <w:r w:rsidR="009037DA">
        <w:t xml:space="preserve"> </w:t>
      </w:r>
      <w:r>
        <w:t>new</w:t>
      </w:r>
      <w:r w:rsidR="009037DA">
        <w:t xml:space="preserve"> </w:t>
      </w:r>
      <w:r>
        <w:t>database</w:t>
      </w:r>
      <w:r w:rsidR="009037DA">
        <w:t xml:space="preserve"> </w:t>
      </w:r>
      <w:r>
        <w:t>server.</w:t>
      </w:r>
      <w:r w:rsidR="009037DA">
        <w:t xml:space="preserve">  </w:t>
      </w:r>
      <w:r w:rsidR="00486678" w:rsidRPr="008C7CE7">
        <w:t>The</w:t>
      </w:r>
      <w:r w:rsidR="009037DA">
        <w:t xml:space="preserve"> </w:t>
      </w:r>
      <w:r w:rsidR="00486678" w:rsidRPr="008C7CE7">
        <w:t>easiest</w:t>
      </w:r>
      <w:r w:rsidR="009037DA">
        <w:t xml:space="preserve"> </w:t>
      </w:r>
      <w:r w:rsidR="00486678" w:rsidRPr="008C7CE7">
        <w:t>way</w:t>
      </w:r>
      <w:r w:rsidR="009037DA">
        <w:t xml:space="preserve"> </w:t>
      </w:r>
      <w:r w:rsidR="00486678" w:rsidRPr="008C7CE7">
        <w:t>is</w:t>
      </w:r>
      <w:r w:rsidR="009037DA">
        <w:t xml:space="preserve"> </w:t>
      </w:r>
      <w:r w:rsidR="00486678" w:rsidRPr="008C7CE7">
        <w:t>to</w:t>
      </w:r>
      <w:r w:rsidR="009037DA">
        <w:t xml:space="preserve"> </w:t>
      </w:r>
      <w:r>
        <w:t>let</w:t>
      </w:r>
      <w:r w:rsidR="009037DA">
        <w:t xml:space="preserve"> </w:t>
      </w:r>
      <w:r>
        <w:t>Iron</w:t>
      </w:r>
      <w:r w:rsidR="009037DA">
        <w:t xml:space="preserve"> </w:t>
      </w:r>
      <w:r>
        <w:t>Speed</w:t>
      </w:r>
      <w:r w:rsidR="009037DA">
        <w:t xml:space="preserve"> </w:t>
      </w:r>
      <w:r>
        <w:t>Designer</w:t>
      </w:r>
      <w:r w:rsidR="009037DA">
        <w:t xml:space="preserve"> </w:t>
      </w:r>
      <w:r>
        <w:t>create</w:t>
      </w:r>
      <w:r w:rsidR="009037DA">
        <w:t xml:space="preserve"> </w:t>
      </w:r>
      <w:r>
        <w:t>the</w:t>
      </w:r>
      <w:r w:rsidR="009037DA">
        <w:t xml:space="preserve"> </w:t>
      </w:r>
      <w:r>
        <w:t>new</w:t>
      </w:r>
      <w:r w:rsidR="009037DA">
        <w:t xml:space="preserve"> </w:t>
      </w:r>
      <w:r>
        <w:t>connection</w:t>
      </w:r>
      <w:r w:rsidR="009037DA">
        <w:t xml:space="preserve"> </w:t>
      </w:r>
      <w:r>
        <w:t>strings</w:t>
      </w:r>
      <w:r w:rsidR="009037DA">
        <w:t xml:space="preserve"> </w:t>
      </w:r>
      <w:r>
        <w:t>for</w:t>
      </w:r>
      <w:r w:rsidR="009037DA">
        <w:t xml:space="preserve"> </w:t>
      </w:r>
      <w:r>
        <w:t>you</w:t>
      </w:r>
      <w:r w:rsidR="009037DA">
        <w:t xml:space="preserve"> </w:t>
      </w:r>
      <w:r>
        <w:t>and</w:t>
      </w:r>
      <w:r w:rsidR="009037DA">
        <w:t xml:space="preserve"> </w:t>
      </w:r>
      <w:r>
        <w:t>then</w:t>
      </w:r>
      <w:r w:rsidR="009037DA">
        <w:t xml:space="preserve"> </w:t>
      </w:r>
      <w:r>
        <w:t>copy</w:t>
      </w:r>
      <w:r w:rsidR="009037DA">
        <w:t xml:space="preserve"> </w:t>
      </w:r>
      <w:r>
        <w:t>them</w:t>
      </w:r>
      <w:r w:rsidR="009037DA">
        <w:t xml:space="preserve"> </w:t>
      </w:r>
      <w:r>
        <w:t>into</w:t>
      </w:r>
      <w:r w:rsidR="009037DA">
        <w:t xml:space="preserve"> </w:t>
      </w:r>
      <w:r>
        <w:t>your</w:t>
      </w:r>
      <w:r w:rsidR="009037DA">
        <w:t xml:space="preserve"> </w:t>
      </w:r>
      <w:r>
        <w:t>migrated</w:t>
      </w:r>
      <w:r w:rsidR="009037DA">
        <w:t xml:space="preserve"> </w:t>
      </w:r>
      <w:r>
        <w:t>application’s</w:t>
      </w:r>
      <w:r w:rsidR="009037DA">
        <w:t xml:space="preserve"> </w:t>
      </w:r>
      <w:proofErr w:type="spellStart"/>
      <w:r>
        <w:t>Web.config</w:t>
      </w:r>
      <w:proofErr w:type="spellEnd"/>
      <w:r w:rsidR="009037DA">
        <w:t xml:space="preserve"> </w:t>
      </w:r>
      <w:r>
        <w:t>file.</w:t>
      </w:r>
    </w:p>
    <w:p w:rsidR="00486678" w:rsidRPr="008C7CE7" w:rsidRDefault="00C824DB" w:rsidP="008C7CE7">
      <w:r>
        <w:t>Using</w:t>
      </w:r>
      <w:r w:rsidR="009037DA">
        <w:t xml:space="preserve"> </w:t>
      </w:r>
      <w:r>
        <w:t>Iron</w:t>
      </w:r>
      <w:r w:rsidR="009037DA">
        <w:t xml:space="preserve"> </w:t>
      </w:r>
      <w:r>
        <w:t>Speed</w:t>
      </w:r>
      <w:r w:rsidR="009037DA">
        <w:t xml:space="preserve"> </w:t>
      </w:r>
      <w:r>
        <w:t>Designer,</w:t>
      </w:r>
      <w:r w:rsidR="009037DA">
        <w:t xml:space="preserve"> </w:t>
      </w:r>
      <w:r>
        <w:t>create</w:t>
      </w:r>
      <w:r w:rsidR="009037DA">
        <w:t xml:space="preserve"> </w:t>
      </w:r>
      <w:r w:rsidR="00486678" w:rsidRPr="008C7CE7">
        <w:t>a</w:t>
      </w:r>
      <w:r w:rsidR="009037DA">
        <w:t xml:space="preserve"> </w:t>
      </w:r>
      <w:r w:rsidR="00486678" w:rsidRPr="008C7CE7">
        <w:t>new</w:t>
      </w:r>
      <w:r w:rsidR="009037DA">
        <w:t xml:space="preserve"> </w:t>
      </w:r>
      <w:r>
        <w:t>“shell”</w:t>
      </w:r>
      <w:r w:rsidR="009037DA">
        <w:t xml:space="preserve"> </w:t>
      </w:r>
      <w:r w:rsidR="00486678" w:rsidRPr="008C7CE7">
        <w:t>application</w:t>
      </w:r>
      <w:r w:rsidR="009037DA">
        <w:t xml:space="preserve"> </w:t>
      </w:r>
      <w:r>
        <w:t>using</w:t>
      </w:r>
      <w:r w:rsidR="009037DA">
        <w:t xml:space="preserve"> </w:t>
      </w:r>
      <w:r w:rsidR="00486678" w:rsidRPr="008C7CE7">
        <w:t>the</w:t>
      </w:r>
      <w:r w:rsidR="009037DA">
        <w:t xml:space="preserve"> </w:t>
      </w:r>
      <w:r w:rsidR="00486678" w:rsidRPr="008C7CE7">
        <w:t>new</w:t>
      </w:r>
      <w:r w:rsidR="009037DA">
        <w:t xml:space="preserve"> </w:t>
      </w:r>
      <w:r w:rsidR="00486678" w:rsidRPr="008C7CE7">
        <w:t>database</w:t>
      </w:r>
      <w:r>
        <w:t>.</w:t>
      </w:r>
      <w:r w:rsidR="009037DA">
        <w:t xml:space="preserve">  </w:t>
      </w:r>
      <w:r>
        <w:t>This</w:t>
      </w:r>
      <w:r w:rsidR="009037DA">
        <w:t xml:space="preserve"> </w:t>
      </w:r>
      <w:r>
        <w:t>creates</w:t>
      </w:r>
      <w:r w:rsidR="009037DA">
        <w:t xml:space="preserve"> </w:t>
      </w:r>
      <w:r>
        <w:t>the</w:t>
      </w:r>
      <w:r w:rsidR="009037DA">
        <w:t xml:space="preserve"> </w:t>
      </w:r>
      <w:r>
        <w:t>appropriate</w:t>
      </w:r>
      <w:r w:rsidR="009037DA">
        <w:t xml:space="preserve"> </w:t>
      </w:r>
      <w:r>
        <w:t>database</w:t>
      </w:r>
      <w:r w:rsidR="009037DA">
        <w:t xml:space="preserve"> </w:t>
      </w:r>
      <w:r>
        <w:t>connection</w:t>
      </w:r>
      <w:r w:rsidR="009037DA">
        <w:t xml:space="preserve"> </w:t>
      </w:r>
      <w:r>
        <w:t>strings</w:t>
      </w:r>
      <w:r w:rsidR="009037DA">
        <w:t xml:space="preserve"> </w:t>
      </w:r>
      <w:r>
        <w:t>in</w:t>
      </w:r>
      <w:r w:rsidR="009037DA">
        <w:t xml:space="preserve"> </w:t>
      </w:r>
      <w:r>
        <w:t>the</w:t>
      </w:r>
      <w:r w:rsidR="009037DA">
        <w:t xml:space="preserve"> </w:t>
      </w:r>
      <w:r>
        <w:t>new</w:t>
      </w:r>
      <w:r w:rsidR="009037DA">
        <w:t xml:space="preserve"> </w:t>
      </w:r>
      <w:r>
        <w:t>application’s</w:t>
      </w:r>
      <w:r w:rsidR="009037DA">
        <w:t xml:space="preserve"> </w:t>
      </w:r>
      <w:proofErr w:type="spellStart"/>
      <w:r>
        <w:t>Web.config</w:t>
      </w:r>
      <w:proofErr w:type="spellEnd"/>
      <w:r w:rsidR="009037DA">
        <w:t xml:space="preserve"> </w:t>
      </w:r>
      <w:r>
        <w:t>file.</w:t>
      </w:r>
      <w:r w:rsidR="009037DA">
        <w:t xml:space="preserve">  </w:t>
      </w:r>
      <w:r>
        <w:t>Then,</w:t>
      </w:r>
      <w:r w:rsidR="009037DA">
        <w:t xml:space="preserve"> </w:t>
      </w:r>
      <w:r>
        <w:t>copy</w:t>
      </w:r>
      <w:r w:rsidR="009037DA">
        <w:t xml:space="preserve"> </w:t>
      </w:r>
      <w:r>
        <w:t>them</w:t>
      </w:r>
      <w:r w:rsidR="009037DA">
        <w:t xml:space="preserve"> </w:t>
      </w:r>
      <w:r>
        <w:t>into</w:t>
      </w:r>
      <w:r w:rsidR="009037DA">
        <w:t xml:space="preserve"> </w:t>
      </w:r>
      <w:r>
        <w:t>your</w:t>
      </w:r>
      <w:r w:rsidR="009037DA">
        <w:t xml:space="preserve"> </w:t>
      </w:r>
      <w:r>
        <w:t>migrated</w:t>
      </w:r>
      <w:r w:rsidR="009037DA">
        <w:t xml:space="preserve"> </w:t>
      </w:r>
      <w:r>
        <w:t>application.</w:t>
      </w:r>
      <w:r w:rsidR="009037DA">
        <w:t xml:space="preserve">  </w:t>
      </w:r>
      <w:r>
        <w:t>For</w:t>
      </w:r>
      <w:r w:rsidR="009037DA">
        <w:t xml:space="preserve"> </w:t>
      </w:r>
      <w:r>
        <w:t>Microsoft</w:t>
      </w:r>
      <w:r w:rsidR="009037DA">
        <w:t xml:space="preserve"> </w:t>
      </w:r>
      <w:r>
        <w:t>SQL</w:t>
      </w:r>
      <w:r w:rsidR="009037DA">
        <w:t xml:space="preserve"> </w:t>
      </w:r>
      <w:r>
        <w:t>Server,</w:t>
      </w:r>
      <w:r w:rsidR="009037DA">
        <w:t xml:space="preserve"> </w:t>
      </w:r>
      <w:r>
        <w:t>t</w:t>
      </w:r>
      <w:r w:rsidR="00486678" w:rsidRPr="008C7CE7">
        <w:t>he</w:t>
      </w:r>
      <w:r w:rsidR="009037DA">
        <w:t xml:space="preserve"> </w:t>
      </w:r>
      <w:r>
        <w:t>database</w:t>
      </w:r>
      <w:r w:rsidR="009037DA">
        <w:t xml:space="preserve"> </w:t>
      </w:r>
      <w:r>
        <w:t>connection</w:t>
      </w:r>
      <w:r w:rsidR="009037DA">
        <w:t xml:space="preserve"> </w:t>
      </w:r>
      <w:r>
        <w:t>strings</w:t>
      </w:r>
      <w:r w:rsidR="009037DA">
        <w:t xml:space="preserve"> </w:t>
      </w:r>
      <w:r w:rsidR="00486678" w:rsidRPr="008C7CE7">
        <w:t>will</w:t>
      </w:r>
      <w:r w:rsidR="009037DA">
        <w:t xml:space="preserve"> </w:t>
      </w:r>
      <w:r w:rsidR="00486678" w:rsidRPr="008C7CE7">
        <w:t>look</w:t>
      </w:r>
      <w:r w:rsidR="009037DA">
        <w:t xml:space="preserve"> </w:t>
      </w:r>
      <w:r w:rsidR="00486678" w:rsidRPr="008C7CE7">
        <w:t>like:</w:t>
      </w:r>
    </w:p>
    <w:p w:rsidR="00486678" w:rsidRDefault="004D5D8F" w:rsidP="00486678">
      <w:pPr>
        <w:pStyle w:val="Example-Code"/>
      </w:pPr>
      <w:proofErr w:type="gramStart"/>
      <w:r>
        <w:t>add</w:t>
      </w:r>
      <w:proofErr w:type="gramEnd"/>
      <w:r>
        <w:t xml:space="preserve"> key</w:t>
      </w:r>
      <w:r w:rsidR="00486678">
        <w:t>="DatabaseNorthwind1"</w:t>
      </w:r>
    </w:p>
    <w:p w:rsidR="00486678" w:rsidRDefault="00433D63" w:rsidP="00486678">
      <w:pPr>
        <w:pStyle w:val="Example-Code"/>
      </w:pPr>
      <w:r>
        <w:tab/>
      </w:r>
      <w:proofErr w:type="gramStart"/>
      <w:r w:rsidR="00486678">
        <w:t>value</w:t>
      </w:r>
      <w:proofErr w:type="gramEnd"/>
      <w:r w:rsidR="00486678">
        <w:t>="</w:t>
      </w:r>
      <w:r w:rsidR="009037DA">
        <w:t xml:space="preserve"> </w:t>
      </w:r>
      <w:r w:rsidR="00486678">
        <w:t>Provider=SQLOLEDB;</w:t>
      </w:r>
    </w:p>
    <w:p w:rsidR="00486678" w:rsidRDefault="00433D63" w:rsidP="00486678">
      <w:pPr>
        <w:pStyle w:val="Example-Code"/>
      </w:pPr>
      <w:r>
        <w:tab/>
      </w:r>
      <w:r>
        <w:tab/>
      </w:r>
      <w:r w:rsidR="00486678">
        <w:t>Data</w:t>
      </w:r>
      <w:r w:rsidR="009037DA">
        <w:t xml:space="preserve"> </w:t>
      </w:r>
      <w:r w:rsidR="00486678">
        <w:t>Source=localhost;</w:t>
      </w:r>
    </w:p>
    <w:p w:rsidR="00486678" w:rsidRDefault="00433D63" w:rsidP="00486678">
      <w:pPr>
        <w:pStyle w:val="Example-Code"/>
      </w:pPr>
      <w:r>
        <w:tab/>
      </w:r>
      <w:r>
        <w:tab/>
      </w:r>
      <w:r w:rsidR="00486678">
        <w:t>Database=</w:t>
      </w:r>
      <w:proofErr w:type="spellStart"/>
      <w:r w:rsidR="00486678">
        <w:t>Northwind</w:t>
      </w:r>
      <w:proofErr w:type="spellEnd"/>
      <w:r w:rsidR="00486678">
        <w:t>;</w:t>
      </w:r>
    </w:p>
    <w:p w:rsidR="00486678" w:rsidRDefault="00433D63" w:rsidP="00486678">
      <w:pPr>
        <w:pStyle w:val="Example-Code"/>
      </w:pPr>
      <w:r>
        <w:tab/>
      </w:r>
      <w:r>
        <w:tab/>
      </w:r>
      <w:proofErr w:type="spellStart"/>
      <w:r w:rsidR="00486678">
        <w:t>Trusted_Connection</w:t>
      </w:r>
      <w:proofErr w:type="spellEnd"/>
      <w:r w:rsidR="00486678">
        <w:t>=no;</w:t>
      </w:r>
    </w:p>
    <w:p w:rsidR="00486678" w:rsidRDefault="00433D63" w:rsidP="00486678">
      <w:pPr>
        <w:pStyle w:val="Example-Code"/>
      </w:pPr>
      <w:r>
        <w:tab/>
      </w:r>
      <w:r>
        <w:tab/>
      </w:r>
      <w:r w:rsidR="00486678">
        <w:t>User</w:t>
      </w:r>
      <w:r w:rsidR="009037DA">
        <w:t xml:space="preserve"> </w:t>
      </w:r>
      <w:r w:rsidR="00486678">
        <w:t>Id=</w:t>
      </w:r>
      <w:proofErr w:type="spellStart"/>
      <w:proofErr w:type="gramStart"/>
      <w:r w:rsidR="00486678">
        <w:t>sa</w:t>
      </w:r>
      <w:proofErr w:type="spellEnd"/>
      <w:proofErr w:type="gramEnd"/>
      <w:r w:rsidR="00486678">
        <w:t>;</w:t>
      </w:r>
    </w:p>
    <w:p w:rsidR="00486678" w:rsidRDefault="00433D63" w:rsidP="00486678">
      <w:pPr>
        <w:pStyle w:val="Example-Code"/>
      </w:pPr>
      <w:r>
        <w:tab/>
      </w:r>
      <w:r>
        <w:tab/>
      </w:r>
      <w:r w:rsidR="00486678">
        <w:t>Password=</w:t>
      </w:r>
      <w:proofErr w:type="spellStart"/>
      <w:r w:rsidR="00486678">
        <w:t>sasa</w:t>
      </w:r>
      <w:proofErr w:type="spellEnd"/>
      <w:r w:rsidR="00486678">
        <w:t>"</w:t>
      </w:r>
    </w:p>
    <w:p w:rsidR="00C824DB" w:rsidRDefault="00486678" w:rsidP="00486678">
      <w:r w:rsidRPr="00A3613B">
        <w:rPr>
          <w:b/>
        </w:rPr>
        <w:t>Step</w:t>
      </w:r>
      <w:r w:rsidR="009037DA">
        <w:rPr>
          <w:b/>
        </w:rPr>
        <w:t xml:space="preserve"> </w:t>
      </w:r>
      <w:r w:rsidR="00C824DB">
        <w:rPr>
          <w:b/>
        </w:rPr>
        <w:t>4</w:t>
      </w:r>
      <w:r>
        <w:t>:</w:t>
      </w:r>
      <w:r w:rsidR="009037DA">
        <w:t xml:space="preserve">  </w:t>
      </w:r>
      <w:r w:rsidR="00A3613B">
        <w:t>Open</w:t>
      </w:r>
      <w:r w:rsidR="009037DA">
        <w:t xml:space="preserve"> </w:t>
      </w:r>
      <w:r>
        <w:t>the</w:t>
      </w:r>
      <w:r w:rsidR="009037DA">
        <w:t xml:space="preserve"> </w:t>
      </w:r>
      <w:r>
        <w:t>application</w:t>
      </w:r>
      <w:r w:rsidR="009037DA">
        <w:t xml:space="preserve"> </w:t>
      </w:r>
      <w:r>
        <w:t>in</w:t>
      </w:r>
      <w:r w:rsidR="009037DA">
        <w:t xml:space="preserve"> </w:t>
      </w:r>
      <w:r>
        <w:t>Iron</w:t>
      </w:r>
      <w:r w:rsidR="009037DA">
        <w:t xml:space="preserve"> </w:t>
      </w:r>
      <w:r>
        <w:t>Speed</w:t>
      </w:r>
      <w:r w:rsidR="009037DA">
        <w:t xml:space="preserve"> </w:t>
      </w:r>
      <w:r>
        <w:t>Designer</w:t>
      </w:r>
      <w:r w:rsidR="009037DA">
        <w:t xml:space="preserve"> </w:t>
      </w:r>
      <w:r>
        <w:t>and</w:t>
      </w:r>
      <w:r w:rsidR="009037DA">
        <w:t xml:space="preserve"> </w:t>
      </w:r>
      <w:r w:rsidR="00C824DB">
        <w:t>scan</w:t>
      </w:r>
      <w:r w:rsidR="009037DA">
        <w:t xml:space="preserve"> </w:t>
      </w:r>
      <w:r w:rsidR="00C824DB">
        <w:t>your</w:t>
      </w:r>
      <w:r w:rsidR="009037DA">
        <w:t xml:space="preserve"> </w:t>
      </w:r>
      <w:r w:rsidR="00C824DB">
        <w:t>new</w:t>
      </w:r>
      <w:r w:rsidR="009037DA">
        <w:t xml:space="preserve"> </w:t>
      </w:r>
      <w:r w:rsidR="00C824DB">
        <w:t>database</w:t>
      </w:r>
      <w:r w:rsidR="009037DA">
        <w:t xml:space="preserve"> </w:t>
      </w:r>
      <w:r w:rsidR="00C824DB">
        <w:t>for</w:t>
      </w:r>
      <w:r w:rsidR="009037DA">
        <w:t xml:space="preserve"> </w:t>
      </w:r>
      <w:r w:rsidR="00C824DB">
        <w:t>changes</w:t>
      </w:r>
      <w:r w:rsidR="009037DA">
        <w:t xml:space="preserve"> </w:t>
      </w:r>
      <w:r w:rsidR="00C824DB">
        <w:t>(</w:t>
      </w:r>
      <w:r w:rsidR="004D46F1">
        <w:t>Databases</w:t>
      </w:r>
      <w:r w:rsidR="00C824DB">
        <w:t>,</w:t>
      </w:r>
      <w:r w:rsidR="009037DA">
        <w:t xml:space="preserve"> </w:t>
      </w:r>
      <w:r w:rsidR="00C824DB">
        <w:t>Scan</w:t>
      </w:r>
      <w:r w:rsidR="009037DA">
        <w:t xml:space="preserve"> </w:t>
      </w:r>
      <w:r w:rsidR="00C824DB">
        <w:t>All</w:t>
      </w:r>
      <w:r w:rsidR="009037DA">
        <w:t xml:space="preserve"> </w:t>
      </w:r>
      <w:r w:rsidR="00C824DB">
        <w:t>Tables</w:t>
      </w:r>
      <w:r w:rsidR="009037DA">
        <w:t xml:space="preserve"> </w:t>
      </w:r>
      <w:r w:rsidR="00C824DB">
        <w:t>for</w:t>
      </w:r>
      <w:r w:rsidR="009037DA">
        <w:t xml:space="preserve"> </w:t>
      </w:r>
      <w:r w:rsidR="00C824DB">
        <w:t>Changes).</w:t>
      </w:r>
      <w:r w:rsidR="009037DA">
        <w:t xml:space="preserve">  </w:t>
      </w:r>
      <w:r w:rsidR="00C824DB">
        <w:t>This</w:t>
      </w:r>
      <w:r w:rsidR="009037DA">
        <w:t xml:space="preserve"> </w:t>
      </w:r>
      <w:r w:rsidR="00C824DB">
        <w:t>identifies</w:t>
      </w:r>
      <w:r w:rsidR="009037DA">
        <w:t xml:space="preserve"> </w:t>
      </w:r>
      <w:r w:rsidR="00C824DB">
        <w:t>to</w:t>
      </w:r>
      <w:r w:rsidR="009037DA">
        <w:t xml:space="preserve"> </w:t>
      </w:r>
      <w:r w:rsidR="00C824DB">
        <w:t>Iron</w:t>
      </w:r>
      <w:r w:rsidR="009037DA">
        <w:t xml:space="preserve"> </w:t>
      </w:r>
      <w:r w:rsidR="00C824DB">
        <w:t>Speed</w:t>
      </w:r>
      <w:r w:rsidR="009037DA">
        <w:t xml:space="preserve"> </w:t>
      </w:r>
      <w:r w:rsidR="00C824DB">
        <w:t>Designer</w:t>
      </w:r>
      <w:r w:rsidR="009037DA">
        <w:t xml:space="preserve"> </w:t>
      </w:r>
      <w:r w:rsidR="00C824DB">
        <w:t>any</w:t>
      </w:r>
      <w:r w:rsidR="009037DA">
        <w:t xml:space="preserve"> </w:t>
      </w:r>
      <w:r w:rsidR="00C824DB">
        <w:t>subtle</w:t>
      </w:r>
      <w:r w:rsidR="009037DA">
        <w:t xml:space="preserve"> </w:t>
      </w:r>
      <w:r w:rsidR="00C824DB">
        <w:t>changes</w:t>
      </w:r>
      <w:r w:rsidR="009037DA">
        <w:t xml:space="preserve"> </w:t>
      </w:r>
      <w:r w:rsidR="00C824DB">
        <w:t>in</w:t>
      </w:r>
      <w:r w:rsidR="009037DA">
        <w:t xml:space="preserve"> </w:t>
      </w:r>
      <w:r w:rsidR="00C824DB">
        <w:t>database</w:t>
      </w:r>
      <w:r w:rsidR="009037DA">
        <w:t xml:space="preserve"> </w:t>
      </w:r>
      <w:r w:rsidR="00C824DB">
        <w:t>schema</w:t>
      </w:r>
      <w:r w:rsidR="009037DA">
        <w:t xml:space="preserve"> </w:t>
      </w:r>
      <w:r w:rsidR="00C824DB">
        <w:t>structure</w:t>
      </w:r>
      <w:r w:rsidR="009037DA">
        <w:t xml:space="preserve"> </w:t>
      </w:r>
      <w:r w:rsidR="00C824DB">
        <w:t>between</w:t>
      </w:r>
      <w:r w:rsidR="009037DA">
        <w:t xml:space="preserve"> </w:t>
      </w:r>
      <w:r w:rsidR="00C824DB">
        <w:t>your</w:t>
      </w:r>
      <w:r w:rsidR="009037DA">
        <w:t xml:space="preserve"> </w:t>
      </w:r>
      <w:r w:rsidR="00C824DB">
        <w:t>old</w:t>
      </w:r>
      <w:r w:rsidR="009037DA">
        <w:t xml:space="preserve"> </w:t>
      </w:r>
      <w:r w:rsidR="00C824DB">
        <w:t>database’s</w:t>
      </w:r>
      <w:r w:rsidR="009037DA">
        <w:t xml:space="preserve"> </w:t>
      </w:r>
      <w:r w:rsidR="00C824DB">
        <w:t>schema</w:t>
      </w:r>
      <w:r w:rsidR="009037DA">
        <w:t xml:space="preserve"> </w:t>
      </w:r>
      <w:r w:rsidR="00C824DB">
        <w:t>and</w:t>
      </w:r>
      <w:r w:rsidR="009037DA">
        <w:t xml:space="preserve"> </w:t>
      </w:r>
      <w:r w:rsidR="00C824DB">
        <w:t>your</w:t>
      </w:r>
      <w:r w:rsidR="009037DA">
        <w:t xml:space="preserve"> </w:t>
      </w:r>
      <w:r w:rsidR="00C824DB">
        <w:t>new</w:t>
      </w:r>
      <w:r w:rsidR="009037DA">
        <w:t xml:space="preserve"> </w:t>
      </w:r>
      <w:r w:rsidR="00C824DB">
        <w:t>database’s</w:t>
      </w:r>
      <w:r w:rsidR="009037DA">
        <w:t xml:space="preserve"> </w:t>
      </w:r>
      <w:r w:rsidR="00C824DB">
        <w:t>schema,</w:t>
      </w:r>
      <w:r w:rsidR="009037DA">
        <w:t xml:space="preserve"> </w:t>
      </w:r>
      <w:r w:rsidR="00C824DB">
        <w:t>including</w:t>
      </w:r>
      <w:r w:rsidR="009037DA">
        <w:t xml:space="preserve"> </w:t>
      </w:r>
      <w:r w:rsidR="00C824DB">
        <w:t>field</w:t>
      </w:r>
      <w:r w:rsidR="009037DA">
        <w:t xml:space="preserve"> </w:t>
      </w:r>
      <w:r w:rsidR="00C824DB">
        <w:t>type</w:t>
      </w:r>
      <w:r w:rsidR="009037DA">
        <w:t xml:space="preserve"> </w:t>
      </w:r>
      <w:r w:rsidR="00C824DB">
        <w:t>changes</w:t>
      </w:r>
      <w:r w:rsidR="009037DA">
        <w:t xml:space="preserve"> </w:t>
      </w:r>
      <w:r w:rsidR="00C824DB">
        <w:t>and</w:t>
      </w:r>
      <w:r w:rsidR="009037DA">
        <w:t xml:space="preserve"> </w:t>
      </w:r>
      <w:r w:rsidR="00C824DB">
        <w:t>foreign</w:t>
      </w:r>
      <w:r w:rsidR="009037DA">
        <w:t xml:space="preserve"> </w:t>
      </w:r>
      <w:r w:rsidR="00C824DB">
        <w:t>key</w:t>
      </w:r>
      <w:r w:rsidR="009037DA">
        <w:t xml:space="preserve"> </w:t>
      </w:r>
      <w:r w:rsidR="00C824DB">
        <w:t>changes.</w:t>
      </w:r>
    </w:p>
    <w:p w:rsidR="00486678" w:rsidRDefault="00C824DB" w:rsidP="00486678">
      <w:r>
        <w:rPr>
          <w:b/>
        </w:rPr>
        <w:t>Step</w:t>
      </w:r>
      <w:r w:rsidR="009037DA">
        <w:rPr>
          <w:b/>
        </w:rPr>
        <w:t xml:space="preserve"> </w:t>
      </w:r>
      <w:r w:rsidRPr="00C824DB">
        <w:rPr>
          <w:b/>
        </w:rPr>
        <w:t>5</w:t>
      </w:r>
      <w:r>
        <w:t>:</w:t>
      </w:r>
      <w:r w:rsidR="009037DA">
        <w:t xml:space="preserve">  </w:t>
      </w:r>
      <w:r>
        <w:t>Build</w:t>
      </w:r>
      <w:r w:rsidR="009037DA">
        <w:t xml:space="preserve"> </w:t>
      </w:r>
      <w:r>
        <w:t>your</w:t>
      </w:r>
      <w:r w:rsidR="009037DA">
        <w:t xml:space="preserve"> </w:t>
      </w:r>
      <w:r>
        <w:t>application</w:t>
      </w:r>
      <w:r w:rsidR="009037DA">
        <w:t xml:space="preserve"> </w:t>
      </w:r>
      <w:r>
        <w:t>using</w:t>
      </w:r>
      <w:r w:rsidR="009037DA">
        <w:t xml:space="preserve"> </w:t>
      </w:r>
      <w:r w:rsidR="00486678">
        <w:t>the</w:t>
      </w:r>
      <w:r w:rsidR="009037DA">
        <w:t xml:space="preserve"> </w:t>
      </w:r>
      <w:r w:rsidR="00486678">
        <w:t>“Rebuild</w:t>
      </w:r>
      <w:r w:rsidR="009037DA">
        <w:t xml:space="preserve"> </w:t>
      </w:r>
      <w:r w:rsidR="00486678">
        <w:t>All”</w:t>
      </w:r>
      <w:r w:rsidR="009037DA">
        <w:t xml:space="preserve"> </w:t>
      </w:r>
      <w:r w:rsidR="00486678">
        <w:t>command</w:t>
      </w:r>
      <w:r w:rsidR="009037DA">
        <w:t xml:space="preserve"> </w:t>
      </w:r>
      <w:r>
        <w:t>(Build,</w:t>
      </w:r>
      <w:r w:rsidR="009037DA">
        <w:t xml:space="preserve"> </w:t>
      </w:r>
      <w:r>
        <w:t>Rebuild</w:t>
      </w:r>
      <w:r w:rsidR="009037DA">
        <w:t xml:space="preserve"> </w:t>
      </w:r>
      <w:r>
        <w:t>All)</w:t>
      </w:r>
      <w:r w:rsidR="00486678">
        <w:t>.</w:t>
      </w:r>
      <w:r w:rsidR="009037DA">
        <w:t xml:space="preserve">  </w:t>
      </w:r>
      <w:r>
        <w:t>This</w:t>
      </w:r>
      <w:r w:rsidR="009037DA">
        <w:t xml:space="preserve"> </w:t>
      </w:r>
      <w:r w:rsidR="001E5AF8">
        <w:t>updates</w:t>
      </w:r>
      <w:r w:rsidR="009037DA">
        <w:t xml:space="preserve"> </w:t>
      </w:r>
      <w:r>
        <w:t>your</w:t>
      </w:r>
      <w:r w:rsidR="009037DA">
        <w:t xml:space="preserve"> </w:t>
      </w:r>
      <w:r>
        <w:t>application’s</w:t>
      </w:r>
      <w:r w:rsidR="009037DA">
        <w:t xml:space="preserve"> </w:t>
      </w:r>
      <w:r>
        <w:t>code</w:t>
      </w:r>
      <w:r w:rsidR="009037DA">
        <w:t xml:space="preserve"> </w:t>
      </w:r>
      <w:r>
        <w:t>to</w:t>
      </w:r>
      <w:r w:rsidR="009037DA">
        <w:t xml:space="preserve"> </w:t>
      </w:r>
      <w:r>
        <w:t>use</w:t>
      </w:r>
      <w:r w:rsidR="009037DA">
        <w:t xml:space="preserve"> </w:t>
      </w:r>
      <w:r>
        <w:t>the</w:t>
      </w:r>
      <w:r w:rsidR="009037DA">
        <w:t xml:space="preserve"> </w:t>
      </w:r>
      <w:r>
        <w:t>new</w:t>
      </w:r>
      <w:r w:rsidR="009037DA">
        <w:t xml:space="preserve"> </w:t>
      </w:r>
      <w:r>
        <w:t>database</w:t>
      </w:r>
      <w:r w:rsidR="009037DA">
        <w:t xml:space="preserve"> </w:t>
      </w:r>
      <w:r>
        <w:t>schema.</w:t>
      </w:r>
    </w:p>
    <w:p w:rsidR="00486678" w:rsidRDefault="00486678" w:rsidP="00486678">
      <w:r>
        <w:t>Keep</w:t>
      </w:r>
      <w:r w:rsidR="009037DA">
        <w:t xml:space="preserve"> </w:t>
      </w:r>
      <w:r>
        <w:t>in</w:t>
      </w:r>
      <w:r w:rsidR="009037DA">
        <w:t xml:space="preserve"> </w:t>
      </w:r>
      <w:r>
        <w:t>mind</w:t>
      </w:r>
      <w:r w:rsidR="009037DA">
        <w:t xml:space="preserve"> </w:t>
      </w:r>
      <w:r>
        <w:t>though</w:t>
      </w:r>
      <w:r w:rsidR="009037DA">
        <w:t xml:space="preserve"> </w:t>
      </w:r>
      <w:r>
        <w:t>that</w:t>
      </w:r>
      <w:r w:rsidR="009037DA">
        <w:t xml:space="preserve"> </w:t>
      </w:r>
      <w:r>
        <w:t>database</w:t>
      </w:r>
      <w:r w:rsidR="009037DA">
        <w:t xml:space="preserve"> </w:t>
      </w:r>
      <w:r>
        <w:t>products</w:t>
      </w:r>
      <w:r w:rsidR="009037DA">
        <w:t xml:space="preserve"> </w:t>
      </w:r>
      <w:r>
        <w:t>differ</w:t>
      </w:r>
      <w:r w:rsidR="009037DA">
        <w:t xml:space="preserve"> </w:t>
      </w:r>
      <w:r>
        <w:t>slightly</w:t>
      </w:r>
      <w:r w:rsidR="009037DA">
        <w:t xml:space="preserve"> </w:t>
      </w:r>
      <w:r>
        <w:t>so</w:t>
      </w:r>
      <w:r w:rsidR="009037DA">
        <w:t xml:space="preserve"> </w:t>
      </w:r>
      <w:r>
        <w:t>a</w:t>
      </w:r>
      <w:r w:rsidR="009037DA">
        <w:t xml:space="preserve"> </w:t>
      </w:r>
      <w:r>
        <w:t>feature</w:t>
      </w:r>
      <w:r w:rsidR="009037DA">
        <w:t xml:space="preserve"> </w:t>
      </w:r>
      <w:r>
        <w:t>in</w:t>
      </w:r>
      <w:r w:rsidR="009037DA">
        <w:t xml:space="preserve"> </w:t>
      </w:r>
      <w:r>
        <w:t>one</w:t>
      </w:r>
      <w:r w:rsidR="009037DA">
        <w:t xml:space="preserve"> </w:t>
      </w:r>
      <w:r>
        <w:t>product</w:t>
      </w:r>
      <w:r w:rsidR="009037DA">
        <w:t xml:space="preserve"> </w:t>
      </w:r>
      <w:r>
        <w:t>may</w:t>
      </w:r>
      <w:r w:rsidR="009037DA">
        <w:t xml:space="preserve"> </w:t>
      </w:r>
      <w:r>
        <w:t>not</w:t>
      </w:r>
      <w:r w:rsidR="009037DA">
        <w:t xml:space="preserve"> </w:t>
      </w:r>
      <w:r>
        <w:t>work</w:t>
      </w:r>
      <w:r w:rsidR="009037DA">
        <w:t xml:space="preserve"> </w:t>
      </w:r>
      <w:r>
        <w:t>exactly</w:t>
      </w:r>
      <w:r w:rsidR="009037DA">
        <w:t xml:space="preserve"> </w:t>
      </w:r>
      <w:r>
        <w:t>as</w:t>
      </w:r>
      <w:r w:rsidR="009037DA">
        <w:t xml:space="preserve"> </w:t>
      </w:r>
      <w:r>
        <w:t>the</w:t>
      </w:r>
      <w:r w:rsidR="009037DA">
        <w:t xml:space="preserve"> </w:t>
      </w:r>
      <w:r>
        <w:t>other</w:t>
      </w:r>
      <w:r w:rsidR="009037DA">
        <w:t xml:space="preserve"> </w:t>
      </w:r>
      <w:r>
        <w:t>product.</w:t>
      </w:r>
      <w:r w:rsidR="009037DA">
        <w:t xml:space="preserve">  </w:t>
      </w:r>
      <w:r>
        <w:t>For</w:t>
      </w:r>
      <w:r w:rsidR="009037DA">
        <w:t xml:space="preserve"> </w:t>
      </w:r>
      <w:r>
        <w:t>example,</w:t>
      </w:r>
      <w:r w:rsidR="009037DA">
        <w:t xml:space="preserve"> </w:t>
      </w:r>
      <w:r>
        <w:t>Microsoft</w:t>
      </w:r>
      <w:r w:rsidR="009037DA">
        <w:t xml:space="preserve"> </w:t>
      </w:r>
      <w:r>
        <w:t>Access</w:t>
      </w:r>
      <w:r w:rsidR="009037DA">
        <w:t xml:space="preserve"> </w:t>
      </w:r>
      <w:r>
        <w:t>has</w:t>
      </w:r>
      <w:r w:rsidR="009037DA">
        <w:t xml:space="preserve"> </w:t>
      </w:r>
      <w:r>
        <w:t>Lookup</w:t>
      </w:r>
      <w:r w:rsidR="009037DA">
        <w:t xml:space="preserve"> </w:t>
      </w:r>
      <w:r>
        <w:t>Tables</w:t>
      </w:r>
      <w:r w:rsidR="009037DA">
        <w:t xml:space="preserve"> </w:t>
      </w:r>
      <w:r>
        <w:t>and</w:t>
      </w:r>
      <w:r w:rsidR="009037DA">
        <w:t xml:space="preserve"> </w:t>
      </w:r>
      <w:r>
        <w:t>these</w:t>
      </w:r>
      <w:r w:rsidR="009037DA">
        <w:t xml:space="preserve"> </w:t>
      </w:r>
      <w:r>
        <w:t>are</w:t>
      </w:r>
      <w:r w:rsidR="009037DA">
        <w:t xml:space="preserve"> </w:t>
      </w:r>
      <w:r>
        <w:t>not</w:t>
      </w:r>
      <w:r w:rsidR="009037DA">
        <w:t xml:space="preserve"> </w:t>
      </w:r>
      <w:r>
        <w:t>supported</w:t>
      </w:r>
      <w:r w:rsidR="009037DA">
        <w:t xml:space="preserve"> </w:t>
      </w:r>
      <w:r>
        <w:t>in</w:t>
      </w:r>
      <w:r w:rsidR="009037DA">
        <w:t xml:space="preserve"> </w:t>
      </w:r>
      <w:r>
        <w:t>Microsoft</w:t>
      </w:r>
      <w:r w:rsidR="009037DA">
        <w:t xml:space="preserve"> </w:t>
      </w:r>
      <w:r>
        <w:t>SQL</w:t>
      </w:r>
      <w:r w:rsidR="009037DA">
        <w:t xml:space="preserve"> </w:t>
      </w:r>
      <w:r>
        <w:t>Server.</w:t>
      </w:r>
      <w:r w:rsidR="009037DA">
        <w:t xml:space="preserve">  </w:t>
      </w:r>
      <w:r>
        <w:t>So</w:t>
      </w:r>
      <w:r w:rsidR="009037DA">
        <w:t xml:space="preserve"> </w:t>
      </w:r>
      <w:r>
        <w:t>your</w:t>
      </w:r>
      <w:r w:rsidR="009037DA">
        <w:t xml:space="preserve"> </w:t>
      </w:r>
      <w:r>
        <w:t>application</w:t>
      </w:r>
      <w:r w:rsidR="009037DA">
        <w:t xml:space="preserve"> </w:t>
      </w:r>
      <w:r>
        <w:t>may</w:t>
      </w:r>
      <w:r w:rsidR="009037DA">
        <w:t xml:space="preserve"> </w:t>
      </w:r>
      <w:r>
        <w:t>stop</w:t>
      </w:r>
      <w:r w:rsidR="009037DA">
        <w:t xml:space="preserve"> </w:t>
      </w:r>
      <w:r>
        <w:t>working</w:t>
      </w:r>
      <w:r w:rsidR="009037DA">
        <w:t xml:space="preserve"> </w:t>
      </w:r>
      <w:r>
        <w:t>or</w:t>
      </w:r>
      <w:r w:rsidR="009037DA">
        <w:t xml:space="preserve"> </w:t>
      </w:r>
      <w:r>
        <w:t>may</w:t>
      </w:r>
      <w:r w:rsidR="009037DA">
        <w:t xml:space="preserve"> </w:t>
      </w:r>
      <w:r>
        <w:t>not</w:t>
      </w:r>
      <w:r w:rsidR="009037DA">
        <w:t xml:space="preserve"> </w:t>
      </w:r>
      <w:r>
        <w:t>work</w:t>
      </w:r>
      <w:r w:rsidR="009037DA">
        <w:t xml:space="preserve"> </w:t>
      </w:r>
      <w:r>
        <w:t>correctly</w:t>
      </w:r>
      <w:r w:rsidR="009037DA">
        <w:t xml:space="preserve"> </w:t>
      </w:r>
      <w:r>
        <w:t>if</w:t>
      </w:r>
      <w:r w:rsidR="009037DA">
        <w:t xml:space="preserve"> </w:t>
      </w:r>
      <w:r>
        <w:t>it</w:t>
      </w:r>
      <w:r w:rsidR="009037DA">
        <w:t xml:space="preserve"> </w:t>
      </w:r>
      <w:r>
        <w:t>uses</w:t>
      </w:r>
      <w:r w:rsidR="009037DA">
        <w:t xml:space="preserve"> </w:t>
      </w:r>
      <w:r>
        <w:t>database</w:t>
      </w:r>
      <w:r w:rsidR="009037DA">
        <w:t xml:space="preserve"> </w:t>
      </w:r>
      <w:r>
        <w:t>specific</w:t>
      </w:r>
      <w:r w:rsidR="009037DA">
        <w:t xml:space="preserve"> </w:t>
      </w:r>
      <w:r>
        <w:t>features.</w:t>
      </w:r>
      <w:r w:rsidR="009037DA">
        <w:t xml:space="preserve"> </w:t>
      </w:r>
      <w:r>
        <w:t>Similarly,</w:t>
      </w:r>
      <w:r w:rsidR="009037DA">
        <w:t xml:space="preserve"> </w:t>
      </w:r>
      <w:r>
        <w:t>the</w:t>
      </w:r>
      <w:r w:rsidR="009037DA">
        <w:t xml:space="preserve"> </w:t>
      </w:r>
      <w:r>
        <w:t>data</w:t>
      </w:r>
      <w:r w:rsidR="009037DA">
        <w:t xml:space="preserve"> </w:t>
      </w:r>
      <w:r>
        <w:t>types</w:t>
      </w:r>
      <w:r w:rsidR="009037DA">
        <w:t xml:space="preserve"> </w:t>
      </w:r>
      <w:r>
        <w:t>of</w:t>
      </w:r>
      <w:r w:rsidR="009037DA">
        <w:t xml:space="preserve"> </w:t>
      </w:r>
      <w:r>
        <w:t>one</w:t>
      </w:r>
      <w:r w:rsidR="009037DA">
        <w:t xml:space="preserve"> </w:t>
      </w:r>
      <w:r>
        <w:t>database</w:t>
      </w:r>
      <w:r w:rsidR="009037DA">
        <w:t xml:space="preserve"> </w:t>
      </w:r>
      <w:r>
        <w:t>may</w:t>
      </w:r>
      <w:r w:rsidR="009037DA">
        <w:t xml:space="preserve"> </w:t>
      </w:r>
      <w:r>
        <w:t>not</w:t>
      </w:r>
      <w:r w:rsidR="009037DA">
        <w:t xml:space="preserve"> </w:t>
      </w:r>
      <w:r>
        <w:t>work</w:t>
      </w:r>
      <w:r w:rsidR="009037DA">
        <w:t xml:space="preserve"> </w:t>
      </w:r>
      <w:r>
        <w:t>in</w:t>
      </w:r>
      <w:r w:rsidR="009037DA">
        <w:t xml:space="preserve"> </w:t>
      </w:r>
      <w:r>
        <w:t>another</w:t>
      </w:r>
      <w:r w:rsidR="009037DA">
        <w:t xml:space="preserve"> </w:t>
      </w:r>
      <w:r>
        <w:t>database</w:t>
      </w:r>
      <w:r w:rsidR="009037DA">
        <w:t xml:space="preserve"> </w:t>
      </w:r>
      <w:r>
        <w:t>product</w:t>
      </w:r>
      <w:r w:rsidR="009037DA">
        <w:t xml:space="preserve"> </w:t>
      </w:r>
      <w:r>
        <w:t>-</w:t>
      </w:r>
      <w:r w:rsidR="009037DA">
        <w:t xml:space="preserve"> </w:t>
      </w:r>
      <w:r>
        <w:t>so</w:t>
      </w:r>
      <w:r w:rsidR="009037DA">
        <w:t xml:space="preserve"> </w:t>
      </w:r>
      <w:r>
        <w:t>things</w:t>
      </w:r>
      <w:r w:rsidR="009037DA">
        <w:t xml:space="preserve"> </w:t>
      </w:r>
      <w:r>
        <w:t>may</w:t>
      </w:r>
      <w:r w:rsidR="009037DA">
        <w:t xml:space="preserve"> </w:t>
      </w:r>
      <w:r>
        <w:t>not</w:t>
      </w:r>
      <w:r w:rsidR="009037DA">
        <w:t xml:space="preserve"> </w:t>
      </w:r>
      <w:r>
        <w:t>be</w:t>
      </w:r>
      <w:r w:rsidR="009037DA">
        <w:t xml:space="preserve"> </w:t>
      </w:r>
      <w:r>
        <w:t>exactly</w:t>
      </w:r>
      <w:r w:rsidR="009037DA">
        <w:t xml:space="preserve"> </w:t>
      </w:r>
      <w:r>
        <w:t>the</w:t>
      </w:r>
      <w:r w:rsidR="009037DA">
        <w:t xml:space="preserve"> </w:t>
      </w:r>
      <w:r>
        <w:t>same.</w:t>
      </w:r>
      <w:r w:rsidR="009037DA">
        <w:t xml:space="preserve">  </w:t>
      </w:r>
      <w:r>
        <w:t>This</w:t>
      </w:r>
      <w:r w:rsidR="009037DA">
        <w:t xml:space="preserve"> </w:t>
      </w:r>
      <w:r>
        <w:t>is</w:t>
      </w:r>
      <w:r w:rsidR="009037DA">
        <w:t xml:space="preserve"> </w:t>
      </w:r>
      <w:r>
        <w:t>an</w:t>
      </w:r>
      <w:r w:rsidR="009037DA">
        <w:t xml:space="preserve"> </w:t>
      </w:r>
      <w:r>
        <w:t>issue</w:t>
      </w:r>
      <w:r w:rsidR="009037DA">
        <w:t xml:space="preserve"> </w:t>
      </w:r>
      <w:r>
        <w:t>for</w:t>
      </w:r>
      <w:r w:rsidR="009037DA">
        <w:t xml:space="preserve"> </w:t>
      </w:r>
      <w:r>
        <w:t>the</w:t>
      </w:r>
      <w:r w:rsidR="009037DA">
        <w:t xml:space="preserve"> </w:t>
      </w:r>
      <w:r>
        <w:t>database</w:t>
      </w:r>
      <w:r w:rsidR="009037DA">
        <w:t xml:space="preserve"> </w:t>
      </w:r>
      <w:r>
        <w:t>products</w:t>
      </w:r>
      <w:r w:rsidR="009037DA">
        <w:t xml:space="preserve"> </w:t>
      </w:r>
      <w:r>
        <w:t>and</w:t>
      </w:r>
      <w:r w:rsidR="009037DA">
        <w:t xml:space="preserve"> </w:t>
      </w:r>
      <w:r>
        <w:t>not</w:t>
      </w:r>
      <w:r w:rsidR="009037DA">
        <w:t xml:space="preserve"> </w:t>
      </w:r>
      <w:r>
        <w:t>reall</w:t>
      </w:r>
      <w:r w:rsidR="00BE1064">
        <w:t>y</w:t>
      </w:r>
      <w:r w:rsidR="009037DA">
        <w:t xml:space="preserve"> </w:t>
      </w:r>
      <w:r w:rsidR="00BE1064">
        <w:t>an</w:t>
      </w:r>
      <w:r w:rsidR="009037DA">
        <w:t xml:space="preserve"> </w:t>
      </w:r>
      <w:r w:rsidR="00BE1064">
        <w:t>Iron</w:t>
      </w:r>
      <w:r w:rsidR="009037DA">
        <w:t xml:space="preserve"> </w:t>
      </w:r>
      <w:r w:rsidR="00BE1064">
        <w:t>Speed</w:t>
      </w:r>
      <w:r w:rsidR="009037DA">
        <w:t xml:space="preserve"> </w:t>
      </w:r>
      <w:r w:rsidR="00BE1064">
        <w:t>Designer</w:t>
      </w:r>
      <w:r w:rsidR="009037DA">
        <w:t xml:space="preserve"> </w:t>
      </w:r>
      <w:r w:rsidR="00BE1064">
        <w:t>issue.</w:t>
      </w:r>
    </w:p>
    <w:p w:rsidR="00BE1064" w:rsidRDefault="00BE1064" w:rsidP="00BE1064">
      <w:pPr>
        <w:pStyle w:val="Heading3"/>
      </w:pPr>
      <w:bookmarkStart w:id="642" w:name="_Toc105916064"/>
      <w:bookmarkStart w:id="643" w:name="_Ref105916163"/>
      <w:bookmarkStart w:id="644" w:name="_Toc414885784"/>
      <w:r>
        <w:t>Views</w:t>
      </w:r>
      <w:r w:rsidR="009037DA">
        <w:t xml:space="preserve"> </w:t>
      </w:r>
      <w:r>
        <w:t>in</w:t>
      </w:r>
      <w:r w:rsidR="009037DA">
        <w:t xml:space="preserve"> </w:t>
      </w:r>
      <w:r>
        <w:t>Microsoft</w:t>
      </w:r>
      <w:r w:rsidR="009037DA">
        <w:t xml:space="preserve"> </w:t>
      </w:r>
      <w:r>
        <w:t>SQL</w:t>
      </w:r>
      <w:r w:rsidR="009037DA">
        <w:t xml:space="preserve"> </w:t>
      </w:r>
      <w:r>
        <w:t>Server</w:t>
      </w:r>
      <w:bookmarkEnd w:id="642"/>
      <w:bookmarkEnd w:id="643"/>
      <w:bookmarkEnd w:id="644"/>
    </w:p>
    <w:p w:rsidR="00BE1064" w:rsidRPr="006D34BB" w:rsidRDefault="00BE1064" w:rsidP="006D34BB">
      <w:r w:rsidRPr="006D34BB">
        <w:fldChar w:fldCharType="begin"/>
      </w:r>
      <w:r w:rsidRPr="006D34BB">
        <w:instrText>xe</w:instrText>
      </w:r>
      <w:r w:rsidR="009037DA">
        <w:instrText xml:space="preserve"> </w:instrText>
      </w:r>
      <w:r w:rsidRPr="006D34BB">
        <w:instrText>"Views</w:instrText>
      </w:r>
      <w:r w:rsidR="009037DA">
        <w:instrText xml:space="preserve"> </w:instrText>
      </w:r>
      <w:r w:rsidRPr="006D34BB">
        <w:instrText>Microsoft</w:instrText>
      </w:r>
      <w:r w:rsidR="009037DA">
        <w:instrText xml:space="preserve"> </w:instrText>
      </w:r>
      <w:r w:rsidRPr="006D34BB">
        <w:instrText>SQL</w:instrText>
      </w:r>
      <w:r w:rsidR="009037DA">
        <w:instrText xml:space="preserve"> </w:instrText>
      </w:r>
      <w:r w:rsidRPr="006D34BB">
        <w:instrText>Server"</w:instrText>
      </w:r>
      <w:r w:rsidRPr="006D34BB">
        <w:fldChar w:fldCharType="end"/>
      </w:r>
      <w:r w:rsidRPr="006D34BB">
        <w:fldChar w:fldCharType="begin"/>
      </w:r>
      <w:r w:rsidRPr="006D34BB">
        <w:instrText>xe</w:instrText>
      </w:r>
      <w:r w:rsidR="009037DA">
        <w:instrText xml:space="preserve"> </w:instrText>
      </w:r>
      <w:r w:rsidRPr="006D34BB">
        <w:instrText>"Microsoft</w:instrText>
      </w:r>
      <w:r w:rsidR="009037DA">
        <w:instrText xml:space="preserve"> </w:instrText>
      </w:r>
      <w:r w:rsidRPr="006D34BB">
        <w:instrText>SQL</w:instrText>
      </w:r>
      <w:r w:rsidR="009037DA">
        <w:instrText xml:space="preserve"> </w:instrText>
      </w:r>
      <w:r w:rsidRPr="006D34BB">
        <w:instrText>Server:Views"</w:instrText>
      </w:r>
      <w:r w:rsidRPr="006D34BB">
        <w:fldChar w:fldCharType="end"/>
      </w:r>
      <w:r w:rsidRPr="006D34BB">
        <w:t>This</w:t>
      </w:r>
      <w:r w:rsidR="009037DA">
        <w:t xml:space="preserve"> </w:t>
      </w:r>
      <w:r w:rsidRPr="006D34BB">
        <w:t>section</w:t>
      </w:r>
      <w:r w:rsidR="009037DA">
        <w:t xml:space="preserve"> </w:t>
      </w:r>
      <w:r w:rsidRPr="006D34BB">
        <w:t>contains</w:t>
      </w:r>
      <w:r w:rsidR="009037DA">
        <w:t xml:space="preserve"> </w:t>
      </w:r>
      <w:r w:rsidRPr="006D34BB">
        <w:t>a</w:t>
      </w:r>
      <w:r w:rsidR="009037DA">
        <w:t xml:space="preserve"> </w:t>
      </w:r>
      <w:r w:rsidRPr="006D34BB">
        <w:t>variety</w:t>
      </w:r>
      <w:r w:rsidR="009037DA">
        <w:t xml:space="preserve"> </w:t>
      </w:r>
      <w:r w:rsidRPr="006D34BB">
        <w:t>of</w:t>
      </w:r>
      <w:r w:rsidR="009037DA">
        <w:t xml:space="preserve"> </w:t>
      </w:r>
      <w:r w:rsidRPr="006D34BB">
        <w:t>useful</w:t>
      </w:r>
      <w:r w:rsidR="009037DA">
        <w:t xml:space="preserve"> </w:t>
      </w:r>
      <w:r w:rsidRPr="006D34BB">
        <w:t>information</w:t>
      </w:r>
      <w:r w:rsidR="009037DA">
        <w:t xml:space="preserve"> </w:t>
      </w:r>
      <w:r w:rsidRPr="006D34BB">
        <w:t>on</w:t>
      </w:r>
      <w:r w:rsidR="009037DA">
        <w:t xml:space="preserve"> </w:t>
      </w:r>
      <w:r w:rsidRPr="006D34BB">
        <w:t>creating</w:t>
      </w:r>
      <w:r w:rsidR="009037DA">
        <w:t xml:space="preserve"> </w:t>
      </w:r>
      <w:r w:rsidRPr="006D34BB">
        <w:t>and</w:t>
      </w:r>
      <w:r w:rsidR="009037DA">
        <w:t xml:space="preserve"> </w:t>
      </w:r>
      <w:r w:rsidRPr="006D34BB">
        <w:t>managing</w:t>
      </w:r>
      <w:r w:rsidR="009037DA">
        <w:t xml:space="preserve"> </w:t>
      </w:r>
      <w:r w:rsidRPr="006D34BB">
        <w:t>database</w:t>
      </w:r>
      <w:r w:rsidR="009037DA">
        <w:t xml:space="preserve"> </w:t>
      </w:r>
      <w:r w:rsidRPr="006D34BB">
        <w:t>views</w:t>
      </w:r>
      <w:r w:rsidR="009037DA">
        <w:t xml:space="preserve"> </w:t>
      </w:r>
      <w:r w:rsidRPr="006D34BB">
        <w:t>in</w:t>
      </w:r>
      <w:r w:rsidR="009037DA">
        <w:t xml:space="preserve"> </w:t>
      </w:r>
      <w:r w:rsidRPr="006D34BB">
        <w:t>Microsoft</w:t>
      </w:r>
      <w:r w:rsidR="009037DA">
        <w:t xml:space="preserve"> </w:t>
      </w:r>
      <w:r w:rsidRPr="006D34BB">
        <w:t>SQL</w:t>
      </w:r>
      <w:r w:rsidR="009037DA">
        <w:t xml:space="preserve"> </w:t>
      </w:r>
      <w:r w:rsidRPr="006D34BB">
        <w:t>Server.</w:t>
      </w:r>
    </w:p>
    <w:p w:rsidR="00BE1064" w:rsidRDefault="00C042EC" w:rsidP="00BE1064">
      <w:hyperlink r:id="rId61" w:history="1">
        <w:r w:rsidR="00BE1064" w:rsidRPr="00942D73">
          <w:rPr>
            <w:rStyle w:val="Hyperlink"/>
          </w:rPr>
          <w:t>http://msdn.microsoft.com/library/default.asp?url=/library/en-us/architec/8_ar_da_2d9v.asp</w:t>
        </w:r>
      </w:hyperlink>
    </w:p>
    <w:p w:rsidR="00BE1064" w:rsidRDefault="00BE1064" w:rsidP="00BE1064">
      <w:r w:rsidRPr="00A474E8">
        <w:t>Designing</w:t>
      </w:r>
      <w:r w:rsidR="009037DA">
        <w:t xml:space="preserve"> </w:t>
      </w:r>
      <w:r w:rsidRPr="00A474E8">
        <w:t>an</w:t>
      </w:r>
      <w:r w:rsidR="009037DA">
        <w:t xml:space="preserve"> </w:t>
      </w:r>
      <w:r w:rsidRPr="00A474E8">
        <w:t>Indexed</w:t>
      </w:r>
      <w:r w:rsidR="009037DA">
        <w:t xml:space="preserve"> </w:t>
      </w:r>
      <w:r w:rsidRPr="00A474E8">
        <w:t>View</w:t>
      </w:r>
      <w:r>
        <w:t>:</w:t>
      </w:r>
    </w:p>
    <w:p w:rsidR="00BE1064" w:rsidRDefault="00C042EC" w:rsidP="00BE1064">
      <w:hyperlink r:id="rId62" w:history="1">
        <w:r w:rsidR="00BE1064" w:rsidRPr="00942D73">
          <w:rPr>
            <w:rStyle w:val="Hyperlink"/>
          </w:rPr>
          <w:t>http://msdn.microsoft.com/library/default.asp?url=/library/en-us/createdb/cm_8_des_06_6ptj.asp</w:t>
        </w:r>
      </w:hyperlink>
    </w:p>
    <w:p w:rsidR="00BE1064" w:rsidRDefault="00BE1064" w:rsidP="00BE1064">
      <w:r w:rsidRPr="00A474E8">
        <w:t>Resolving</w:t>
      </w:r>
      <w:r w:rsidR="009037DA">
        <w:t xml:space="preserve"> </w:t>
      </w:r>
      <w:r w:rsidRPr="00A474E8">
        <w:t>Indexes</w:t>
      </w:r>
      <w:r w:rsidR="009037DA">
        <w:t xml:space="preserve"> </w:t>
      </w:r>
      <w:r w:rsidRPr="00A474E8">
        <w:t>on</w:t>
      </w:r>
      <w:r w:rsidR="009037DA">
        <w:t xml:space="preserve"> </w:t>
      </w:r>
      <w:r w:rsidRPr="00A474E8">
        <w:t>Views</w:t>
      </w:r>
      <w:r>
        <w:t>:</w:t>
      </w:r>
    </w:p>
    <w:p w:rsidR="00BE1064" w:rsidRDefault="00C042EC" w:rsidP="00BE1064">
      <w:hyperlink r:id="rId63" w:history="1">
        <w:r w:rsidR="00BE1064" w:rsidRPr="00942D73">
          <w:rPr>
            <w:rStyle w:val="Hyperlink"/>
          </w:rPr>
          <w:t>http://msdn.microsoft.com/library/default.asp?url=/library/en-us/architec/8_ar_sa_28j7.asp</w:t>
        </w:r>
      </w:hyperlink>
    </w:p>
    <w:p w:rsidR="00BE1064" w:rsidRPr="00A474E8" w:rsidRDefault="00BE1064" w:rsidP="00BE1064">
      <w:r w:rsidRPr="00A474E8">
        <w:t>View</w:t>
      </w:r>
      <w:r w:rsidR="009037DA">
        <w:t xml:space="preserve"> </w:t>
      </w:r>
      <w:r w:rsidRPr="00A474E8">
        <w:t>Indexes</w:t>
      </w:r>
      <w:r>
        <w:t>:</w:t>
      </w:r>
    </w:p>
    <w:p w:rsidR="00BE1064" w:rsidRDefault="00C042EC" w:rsidP="00BE1064">
      <w:hyperlink r:id="rId64" w:history="1">
        <w:r w:rsidR="00BE1064" w:rsidRPr="00942D73">
          <w:rPr>
            <w:rStyle w:val="Hyperlink"/>
          </w:rPr>
          <w:t>http://msdn.microsoft.com/library/default.asp?url=/library/en-us/architec/8_ar_da_490z.asp</w:t>
        </w:r>
      </w:hyperlink>
    </w:p>
    <w:p w:rsidR="00486678" w:rsidRDefault="00F764C8" w:rsidP="00F764C8">
      <w:pPr>
        <w:pStyle w:val="Heading3"/>
      </w:pPr>
      <w:bookmarkStart w:id="645" w:name="_Ref111984324"/>
      <w:bookmarkStart w:id="646" w:name="_Toc414885785"/>
      <w:r>
        <w:t>User</w:t>
      </w:r>
      <w:r w:rsidR="009037DA">
        <w:t xml:space="preserve"> </w:t>
      </w:r>
      <w:r>
        <w:t>and</w:t>
      </w:r>
      <w:r w:rsidR="009037DA">
        <w:t xml:space="preserve"> </w:t>
      </w:r>
      <w:r>
        <w:t>Group</w:t>
      </w:r>
      <w:r w:rsidR="009037DA">
        <w:t xml:space="preserve"> </w:t>
      </w:r>
      <w:r>
        <w:t>Security</w:t>
      </w:r>
      <w:r w:rsidR="009037DA">
        <w:t xml:space="preserve"> </w:t>
      </w:r>
      <w:r>
        <w:t>in</w:t>
      </w:r>
      <w:r w:rsidR="009037DA">
        <w:t xml:space="preserve"> </w:t>
      </w:r>
      <w:r>
        <w:t>Microsoft</w:t>
      </w:r>
      <w:r w:rsidR="009037DA">
        <w:t xml:space="preserve"> </w:t>
      </w:r>
      <w:r>
        <w:t>SQL</w:t>
      </w:r>
      <w:r w:rsidR="009037DA">
        <w:t xml:space="preserve"> </w:t>
      </w:r>
      <w:r>
        <w:t>Server</w:t>
      </w:r>
      <w:bookmarkEnd w:id="645"/>
      <w:bookmarkEnd w:id="646"/>
    </w:p>
    <w:p w:rsidR="00F764C8" w:rsidRDefault="00F764C8" w:rsidP="00A3613B">
      <w:r w:rsidRPr="006D34BB">
        <w:fldChar w:fldCharType="begin"/>
      </w:r>
      <w:r w:rsidRPr="006D34BB">
        <w:instrText>xe</w:instrText>
      </w:r>
      <w:r w:rsidR="009037DA">
        <w:instrText xml:space="preserve"> </w:instrText>
      </w:r>
      <w:r w:rsidRPr="006D34BB">
        <w:instrText>"</w:instrText>
      </w:r>
      <w:r>
        <w:instrText>User</w:instrText>
      </w:r>
      <w:r w:rsidR="009037DA">
        <w:instrText xml:space="preserve"> </w:instrText>
      </w:r>
      <w:r>
        <w:instrText>and</w:instrText>
      </w:r>
      <w:r w:rsidR="009037DA">
        <w:instrText xml:space="preserve"> </w:instrText>
      </w:r>
      <w:r>
        <w:instrText>Group</w:instrText>
      </w:r>
      <w:r w:rsidR="009037DA">
        <w:instrText xml:space="preserve"> </w:instrText>
      </w:r>
      <w:r>
        <w:instrText>Security</w:instrText>
      </w:r>
      <w:r w:rsidR="009037DA">
        <w:instrText xml:space="preserve"> </w:instrText>
      </w:r>
      <w:r>
        <w:instrText>in</w:instrText>
      </w:r>
      <w:r w:rsidR="009037DA">
        <w:instrText xml:space="preserve"> </w:instrText>
      </w:r>
      <w:r>
        <w:instrText>Microsoft</w:instrText>
      </w:r>
      <w:r w:rsidR="009037DA">
        <w:instrText xml:space="preserve"> </w:instrText>
      </w:r>
      <w:r>
        <w:instrText>SQL</w:instrText>
      </w:r>
      <w:r w:rsidR="009037DA">
        <w:instrText xml:space="preserve"> </w:instrText>
      </w:r>
      <w:r>
        <w:instrText>Server</w:instrText>
      </w:r>
      <w:r w:rsidRPr="006D34BB">
        <w:instrText>"</w:instrText>
      </w:r>
      <w:r w:rsidRPr="006D34BB">
        <w:fldChar w:fldCharType="end"/>
      </w:r>
      <w:r w:rsidRPr="006D34BB">
        <w:fldChar w:fldCharType="begin"/>
      </w:r>
      <w:r w:rsidRPr="006D34BB">
        <w:instrText>xe</w:instrText>
      </w:r>
      <w:r w:rsidR="009037DA">
        <w:instrText xml:space="preserve"> </w:instrText>
      </w:r>
      <w:r w:rsidRPr="006D34BB">
        <w:instrText>"Microsoft</w:instrText>
      </w:r>
      <w:r w:rsidR="009037DA">
        <w:instrText xml:space="preserve"> </w:instrText>
      </w:r>
      <w:r w:rsidRPr="006D34BB">
        <w:instrText>SQL</w:instrText>
      </w:r>
      <w:r w:rsidR="009037DA">
        <w:instrText xml:space="preserve"> </w:instrText>
      </w:r>
      <w:r w:rsidRPr="006D34BB">
        <w:instrText>Server:</w:instrText>
      </w:r>
      <w:r>
        <w:instrText>User</w:instrText>
      </w:r>
      <w:r w:rsidR="009037DA">
        <w:instrText xml:space="preserve"> </w:instrText>
      </w:r>
      <w:r>
        <w:instrText>and</w:instrText>
      </w:r>
      <w:r w:rsidR="009037DA">
        <w:instrText xml:space="preserve"> </w:instrText>
      </w:r>
      <w:r>
        <w:instrText>group</w:instrText>
      </w:r>
      <w:r w:rsidR="009037DA">
        <w:instrText xml:space="preserve"> </w:instrText>
      </w:r>
      <w:r>
        <w:instrText>security</w:instrText>
      </w:r>
      <w:r w:rsidRPr="006D34BB">
        <w:instrText>"</w:instrText>
      </w:r>
      <w:r w:rsidRPr="006D34BB">
        <w:fldChar w:fldCharType="end"/>
      </w:r>
      <w:r>
        <w:t>Microsoft</w:t>
      </w:r>
      <w:r w:rsidR="009037DA">
        <w:t xml:space="preserve"> </w:t>
      </w:r>
      <w:r>
        <w:t>SQL</w:t>
      </w:r>
      <w:r w:rsidR="009037DA">
        <w:t xml:space="preserve"> </w:t>
      </w:r>
      <w:r>
        <w:t>Server</w:t>
      </w:r>
      <w:r w:rsidR="009037DA">
        <w:t xml:space="preserve"> </w:t>
      </w:r>
      <w:r>
        <w:t>has</w:t>
      </w:r>
      <w:r w:rsidR="009037DA">
        <w:t xml:space="preserve"> </w:t>
      </w:r>
      <w:r>
        <w:t>the</w:t>
      </w:r>
      <w:r w:rsidR="009037DA">
        <w:t xml:space="preserve"> </w:t>
      </w:r>
      <w:r>
        <w:t>concept</w:t>
      </w:r>
      <w:r w:rsidR="009037DA">
        <w:t xml:space="preserve"> </w:t>
      </w:r>
      <w:r>
        <w:t>of</w:t>
      </w:r>
      <w:r w:rsidR="009037DA">
        <w:t xml:space="preserve"> </w:t>
      </w:r>
      <w:r>
        <w:t>database</w:t>
      </w:r>
      <w:r w:rsidR="009037DA">
        <w:t xml:space="preserve"> </w:t>
      </w:r>
      <w:r>
        <w:t>users</w:t>
      </w:r>
      <w:r w:rsidR="009037DA">
        <w:t xml:space="preserve"> </w:t>
      </w:r>
      <w:r>
        <w:t>that</w:t>
      </w:r>
      <w:r w:rsidR="009037DA">
        <w:t xml:space="preserve"> </w:t>
      </w:r>
      <w:r>
        <w:t>belong</w:t>
      </w:r>
      <w:r w:rsidR="009037DA">
        <w:t xml:space="preserve"> </w:t>
      </w:r>
      <w:r>
        <w:t>to</w:t>
      </w:r>
      <w:r w:rsidR="009037DA">
        <w:t xml:space="preserve"> </w:t>
      </w:r>
      <w:r>
        <w:t>differing</w:t>
      </w:r>
      <w:r w:rsidR="009037DA">
        <w:t xml:space="preserve"> </w:t>
      </w:r>
      <w:r>
        <w:t>groups.</w:t>
      </w:r>
      <w:r w:rsidR="009037DA">
        <w:t xml:space="preserve">  </w:t>
      </w:r>
      <w:r>
        <w:t>This</w:t>
      </w:r>
      <w:r w:rsidR="009037DA">
        <w:t xml:space="preserve"> </w:t>
      </w:r>
      <w:r>
        <w:t>concept</w:t>
      </w:r>
      <w:r w:rsidR="009037DA">
        <w:t xml:space="preserve"> </w:t>
      </w:r>
      <w:r>
        <w:t>is</w:t>
      </w:r>
      <w:r w:rsidR="009037DA">
        <w:t xml:space="preserve"> </w:t>
      </w:r>
      <w:r>
        <w:t>used</w:t>
      </w:r>
      <w:r w:rsidR="009037DA">
        <w:t xml:space="preserve"> </w:t>
      </w:r>
      <w:r>
        <w:t>to</w:t>
      </w:r>
      <w:r w:rsidR="009037DA">
        <w:t xml:space="preserve"> </w:t>
      </w:r>
      <w:r>
        <w:t>grant</w:t>
      </w:r>
      <w:r w:rsidR="009037DA">
        <w:t xml:space="preserve"> </w:t>
      </w:r>
      <w:r>
        <w:t>access</w:t>
      </w:r>
      <w:r w:rsidR="009037DA">
        <w:t xml:space="preserve"> </w:t>
      </w:r>
      <w:r>
        <w:t>permissions</w:t>
      </w:r>
      <w:r w:rsidR="009037DA">
        <w:t xml:space="preserve"> </w:t>
      </w:r>
      <w:r>
        <w:t>to</w:t>
      </w:r>
      <w:r w:rsidR="009037DA">
        <w:t xml:space="preserve"> </w:t>
      </w:r>
      <w:r>
        <w:t>various</w:t>
      </w:r>
      <w:r w:rsidR="009037DA">
        <w:t xml:space="preserve"> </w:t>
      </w:r>
      <w:r>
        <w:t>classes</w:t>
      </w:r>
      <w:r w:rsidR="009037DA">
        <w:t xml:space="preserve"> </w:t>
      </w:r>
      <w:r>
        <w:t>of</w:t>
      </w:r>
      <w:r w:rsidR="009037DA">
        <w:t xml:space="preserve"> </w:t>
      </w:r>
      <w:r>
        <w:t>users</w:t>
      </w:r>
      <w:r w:rsidR="009037DA">
        <w:t xml:space="preserve"> </w:t>
      </w:r>
      <w:r>
        <w:t>of</w:t>
      </w:r>
      <w:r w:rsidR="009037DA">
        <w:t xml:space="preserve"> </w:t>
      </w:r>
      <w:r>
        <w:t>Microsoft</w:t>
      </w:r>
      <w:r w:rsidR="009037DA">
        <w:t xml:space="preserve"> </w:t>
      </w:r>
      <w:r>
        <w:t>SQL</w:t>
      </w:r>
      <w:r w:rsidR="009037DA">
        <w:t xml:space="preserve"> </w:t>
      </w:r>
      <w:r>
        <w:t>Server.</w:t>
      </w:r>
    </w:p>
    <w:p w:rsidR="00F764C8" w:rsidRDefault="00F764C8" w:rsidP="00A3613B">
      <w:r>
        <w:t>At</w:t>
      </w:r>
      <w:r w:rsidR="009037DA">
        <w:t xml:space="preserve"> </w:t>
      </w:r>
      <w:r>
        <w:t>present,</w:t>
      </w:r>
      <w:r w:rsidR="009037DA">
        <w:t xml:space="preserve"> </w:t>
      </w:r>
      <w:r>
        <w:t>Iron</w:t>
      </w:r>
      <w:r w:rsidR="009037DA">
        <w:t xml:space="preserve"> </w:t>
      </w:r>
      <w:r>
        <w:t>Speed</w:t>
      </w:r>
      <w:r w:rsidR="009037DA">
        <w:t xml:space="preserve"> </w:t>
      </w:r>
      <w:r>
        <w:t>Designer</w:t>
      </w:r>
      <w:r w:rsidR="009037DA">
        <w:t xml:space="preserve"> </w:t>
      </w:r>
      <w:r>
        <w:t>and</w:t>
      </w:r>
      <w:r w:rsidR="009037DA">
        <w:t xml:space="preserve"> </w:t>
      </w:r>
      <w:r>
        <w:t>the</w:t>
      </w:r>
      <w:r w:rsidR="009037DA">
        <w:t xml:space="preserve"> </w:t>
      </w:r>
      <w:r w:rsidR="00803C3C">
        <w:t>Application</w:t>
      </w:r>
      <w:r w:rsidR="009037DA">
        <w:t xml:space="preserve"> </w:t>
      </w:r>
      <w:r w:rsidR="00803C3C">
        <w:t>Security</w:t>
      </w:r>
      <w:r w:rsidR="009037DA">
        <w:t xml:space="preserve"> </w:t>
      </w:r>
      <w:r w:rsidR="00803C3C">
        <w:t>Wizard</w:t>
      </w:r>
      <w:r w:rsidR="009037DA">
        <w:t xml:space="preserve"> </w:t>
      </w:r>
      <w:r>
        <w:t>are</w:t>
      </w:r>
      <w:r w:rsidR="009037DA">
        <w:t xml:space="preserve"> </w:t>
      </w:r>
      <w:r>
        <w:t>not</w:t>
      </w:r>
      <w:r w:rsidR="009037DA">
        <w:t xml:space="preserve"> </w:t>
      </w:r>
      <w:r>
        <w:t>able</w:t>
      </w:r>
      <w:r w:rsidR="009037DA">
        <w:t xml:space="preserve"> </w:t>
      </w:r>
      <w:r>
        <w:t>to</w:t>
      </w:r>
      <w:r w:rsidR="009037DA">
        <w:t xml:space="preserve"> </w:t>
      </w:r>
      <w:r>
        <w:t>use</w:t>
      </w:r>
      <w:r w:rsidR="009037DA">
        <w:t xml:space="preserve"> </w:t>
      </w:r>
      <w:r>
        <w:t>this</w:t>
      </w:r>
      <w:r w:rsidR="009037DA">
        <w:t xml:space="preserve"> </w:t>
      </w:r>
      <w:r>
        <w:t>User</w:t>
      </w:r>
      <w:r w:rsidR="009037DA">
        <w:t xml:space="preserve"> </w:t>
      </w:r>
      <w:r>
        <w:t>and</w:t>
      </w:r>
      <w:r w:rsidR="009037DA">
        <w:t xml:space="preserve"> </w:t>
      </w:r>
      <w:r>
        <w:t>Group</w:t>
      </w:r>
      <w:r w:rsidR="009037DA">
        <w:t xml:space="preserve"> </w:t>
      </w:r>
      <w:r>
        <w:t>security.</w:t>
      </w:r>
    </w:p>
    <w:p w:rsidR="002D39C1" w:rsidRPr="00574333" w:rsidRDefault="002D39C1" w:rsidP="002D39C1">
      <w:pPr>
        <w:pStyle w:val="Heading3"/>
      </w:pPr>
      <w:bookmarkStart w:id="647" w:name="_Ref164841662"/>
      <w:bookmarkStart w:id="648" w:name="_Toc414885786"/>
      <w:r>
        <w:t>Stored</w:t>
      </w:r>
      <w:r w:rsidR="009037DA">
        <w:t xml:space="preserve"> </w:t>
      </w:r>
      <w:r>
        <w:t>Procedure</w:t>
      </w:r>
      <w:r w:rsidR="009037DA">
        <w:t xml:space="preserve"> </w:t>
      </w:r>
      <w:r w:rsidRPr="00574333">
        <w:t>Naming</w:t>
      </w:r>
      <w:r w:rsidR="009037DA">
        <w:t xml:space="preserve"> </w:t>
      </w:r>
      <w:r w:rsidRPr="00574333">
        <w:t>Policy</w:t>
      </w:r>
      <w:bookmarkEnd w:id="647"/>
      <w:bookmarkEnd w:id="648"/>
    </w:p>
    <w:p w:rsidR="002D39C1" w:rsidRPr="006B12EA" w:rsidRDefault="002D39C1" w:rsidP="002D39C1">
      <w:r w:rsidRPr="006B12EA">
        <w:fldChar w:fldCharType="begin"/>
      </w:r>
      <w:r w:rsidRPr="006B12EA">
        <w:instrText>xe</w:instrText>
      </w:r>
      <w:r w:rsidR="009037DA">
        <w:instrText xml:space="preserve"> </w:instrText>
      </w:r>
      <w:r w:rsidRPr="006B12EA">
        <w:instrText>"Stored</w:instrText>
      </w:r>
      <w:r w:rsidR="009037DA">
        <w:instrText xml:space="preserve"> </w:instrText>
      </w:r>
      <w:r w:rsidRPr="006B12EA">
        <w:instrText>procedures:Naming</w:instrText>
      </w:r>
      <w:r w:rsidR="009037DA">
        <w:instrText xml:space="preserve"> </w:instrText>
      </w:r>
      <w:r w:rsidRPr="006B12EA">
        <w:instrText>policy"</w:instrText>
      </w:r>
      <w:r w:rsidRPr="006B12EA">
        <w:fldChar w:fldCharType="end"/>
      </w:r>
      <w:r w:rsidRPr="006D34BB">
        <w:fldChar w:fldCharType="begin"/>
      </w:r>
      <w:r w:rsidRPr="006D34BB">
        <w:instrText>xe</w:instrText>
      </w:r>
      <w:r w:rsidR="009037DA">
        <w:instrText xml:space="preserve"> </w:instrText>
      </w:r>
      <w:r w:rsidRPr="006D34BB">
        <w:instrText>"Microsoft</w:instrText>
      </w:r>
      <w:r w:rsidR="009037DA">
        <w:instrText xml:space="preserve"> </w:instrText>
      </w:r>
      <w:r w:rsidRPr="006D34BB">
        <w:instrText>SQL</w:instrText>
      </w:r>
      <w:r w:rsidR="009037DA">
        <w:instrText xml:space="preserve"> </w:instrText>
      </w:r>
      <w:r w:rsidRPr="006D34BB">
        <w:instrText>Server:</w:instrText>
      </w:r>
      <w:r>
        <w:instrText>Stored</w:instrText>
      </w:r>
      <w:r w:rsidR="009037DA">
        <w:instrText xml:space="preserve"> </w:instrText>
      </w:r>
      <w:r>
        <w:instrText>procedure</w:instrText>
      </w:r>
      <w:r w:rsidR="009037DA">
        <w:instrText xml:space="preserve"> </w:instrText>
      </w:r>
      <w:r>
        <w:instrText>naming</w:instrText>
      </w:r>
      <w:r w:rsidR="009037DA">
        <w:instrText xml:space="preserve"> </w:instrText>
      </w:r>
      <w:r>
        <w:instrText>policy</w:instrText>
      </w:r>
      <w:r w:rsidRPr="006D34BB">
        <w:instrText>"</w:instrText>
      </w:r>
      <w:r w:rsidRPr="006D34BB">
        <w:fldChar w:fldCharType="end"/>
      </w:r>
      <w:r w:rsidRPr="006B12EA">
        <w:t>When</w:t>
      </w:r>
      <w:r w:rsidR="009037DA">
        <w:t xml:space="preserve"> </w:t>
      </w:r>
      <w:r w:rsidR="00DB7021">
        <w:t>creating stored procedures</w:t>
      </w:r>
      <w:r w:rsidRPr="006B12EA">
        <w:t>,</w:t>
      </w:r>
      <w:r w:rsidR="009037DA">
        <w:t xml:space="preserve"> </w:t>
      </w:r>
      <w:r w:rsidRPr="006B12EA">
        <w:t>Iron</w:t>
      </w:r>
      <w:r w:rsidR="009037DA">
        <w:t xml:space="preserve"> </w:t>
      </w:r>
      <w:r w:rsidRPr="006B12EA">
        <w:t>Speed</w:t>
      </w:r>
      <w:r w:rsidR="009037DA">
        <w:t xml:space="preserve"> </w:t>
      </w:r>
      <w:r w:rsidRPr="006B12EA">
        <w:t>Designer</w:t>
      </w:r>
      <w:r w:rsidR="009037DA">
        <w:t xml:space="preserve"> </w:t>
      </w:r>
      <w:r w:rsidRPr="006B12EA">
        <w:t>uses</w:t>
      </w:r>
      <w:r w:rsidR="009037DA">
        <w:t xml:space="preserve"> </w:t>
      </w:r>
      <w:r w:rsidRPr="006B12EA">
        <w:t>a</w:t>
      </w:r>
      <w:r w:rsidR="009037DA">
        <w:t xml:space="preserve"> </w:t>
      </w:r>
      <w:r w:rsidRPr="006B12EA">
        <w:t>naming</w:t>
      </w:r>
      <w:r w:rsidR="009037DA">
        <w:t xml:space="preserve"> </w:t>
      </w:r>
      <w:r w:rsidRPr="006B12EA">
        <w:t>policy</w:t>
      </w:r>
      <w:r w:rsidR="009037DA">
        <w:t xml:space="preserve"> </w:t>
      </w:r>
      <w:r w:rsidRPr="006B12EA">
        <w:t>function</w:t>
      </w:r>
      <w:r w:rsidR="009037DA">
        <w:t xml:space="preserve"> </w:t>
      </w:r>
      <w:r w:rsidRPr="006B12EA">
        <w:t>to</w:t>
      </w:r>
      <w:r w:rsidR="009037DA">
        <w:t xml:space="preserve"> </w:t>
      </w:r>
      <w:r w:rsidRPr="006B12EA">
        <w:t>determine</w:t>
      </w:r>
      <w:r w:rsidR="009037DA">
        <w:t xml:space="preserve"> </w:t>
      </w:r>
      <w:r w:rsidRPr="006B12EA">
        <w:t>the</w:t>
      </w:r>
      <w:r w:rsidR="009037DA">
        <w:t xml:space="preserve"> </w:t>
      </w:r>
      <w:r w:rsidRPr="006B12EA">
        <w:t>stored</w:t>
      </w:r>
      <w:r w:rsidR="009037DA">
        <w:t xml:space="preserve"> </w:t>
      </w:r>
      <w:r w:rsidRPr="006B12EA">
        <w:t>procedure</w:t>
      </w:r>
      <w:r w:rsidR="009037DA">
        <w:t xml:space="preserve"> </w:t>
      </w:r>
      <w:r w:rsidRPr="006B12EA">
        <w:t>prefix,</w:t>
      </w:r>
      <w:r w:rsidR="009037DA">
        <w:t xml:space="preserve"> </w:t>
      </w:r>
      <w:r w:rsidRPr="006B12EA">
        <w:t>such</w:t>
      </w:r>
      <w:r w:rsidR="009037DA">
        <w:t xml:space="preserve"> </w:t>
      </w:r>
      <w:r w:rsidRPr="006B12EA">
        <w:t>as</w:t>
      </w:r>
      <w:r w:rsidR="009037DA">
        <w:t xml:space="preserve"> </w:t>
      </w:r>
      <w:r w:rsidRPr="006B12EA">
        <w:t>"pMyApp23Categories"</w:t>
      </w:r>
      <w:r w:rsidR="009037DA">
        <w:t xml:space="preserve"> </w:t>
      </w:r>
      <w:r w:rsidRPr="006B12EA">
        <w:t>for</w:t>
      </w:r>
      <w:r w:rsidR="009037DA">
        <w:t xml:space="preserve"> </w:t>
      </w:r>
      <w:r w:rsidRPr="006B12EA">
        <w:t>Microsoft</w:t>
      </w:r>
      <w:r w:rsidR="009037DA">
        <w:t xml:space="preserve"> </w:t>
      </w:r>
      <w:r w:rsidRPr="006B12EA">
        <w:t>SQL</w:t>
      </w:r>
      <w:r w:rsidR="009037DA">
        <w:t xml:space="preserve"> </w:t>
      </w:r>
      <w:r w:rsidRPr="006B12EA">
        <w:t>Server.</w:t>
      </w:r>
      <w:r w:rsidR="009037DA">
        <w:t xml:space="preserve">  </w:t>
      </w:r>
      <w:r w:rsidRPr="006B12EA">
        <w:t>This</w:t>
      </w:r>
      <w:r w:rsidR="009037DA">
        <w:t xml:space="preserve"> </w:t>
      </w:r>
      <w:r w:rsidRPr="006B12EA">
        <w:t>prefix</w:t>
      </w:r>
      <w:r w:rsidR="009037DA">
        <w:t xml:space="preserve"> </w:t>
      </w:r>
      <w:r w:rsidRPr="006B12EA">
        <w:t>is</w:t>
      </w:r>
      <w:r w:rsidR="009037DA">
        <w:t xml:space="preserve"> </w:t>
      </w:r>
      <w:r w:rsidRPr="006B12EA">
        <w:t>saved</w:t>
      </w:r>
      <w:r w:rsidR="009037DA">
        <w:t xml:space="preserve"> </w:t>
      </w:r>
      <w:r w:rsidRPr="006B12EA">
        <w:t>in</w:t>
      </w:r>
      <w:r w:rsidR="009037DA">
        <w:t xml:space="preserve"> </w:t>
      </w:r>
      <w:r w:rsidRPr="006B12EA">
        <w:t>the</w:t>
      </w:r>
      <w:r w:rsidR="009037DA">
        <w:t xml:space="preserve"> </w:t>
      </w:r>
      <w:r w:rsidRPr="006B12EA">
        <w:t>associated</w:t>
      </w:r>
      <w:r w:rsidR="009037DA">
        <w:t xml:space="preserve"> </w:t>
      </w:r>
      <w:r w:rsidRPr="006B12EA">
        <w:t>table</w:t>
      </w:r>
      <w:r w:rsidR="009037DA">
        <w:t xml:space="preserve"> </w:t>
      </w:r>
      <w:r w:rsidRPr="006B12EA">
        <w:t>binding</w:t>
      </w:r>
      <w:r w:rsidR="009037DA">
        <w:t xml:space="preserve"> </w:t>
      </w:r>
      <w:r w:rsidRPr="006B12EA">
        <w:t>file</w:t>
      </w:r>
      <w:r w:rsidR="009037DA">
        <w:t xml:space="preserve"> </w:t>
      </w:r>
      <w:r w:rsidRPr="006B12EA">
        <w:t>and</w:t>
      </w:r>
      <w:r w:rsidR="009037DA">
        <w:t xml:space="preserve"> </w:t>
      </w:r>
      <w:r w:rsidRPr="006B12EA">
        <w:t>thus</w:t>
      </w:r>
      <w:r w:rsidR="009037DA">
        <w:t xml:space="preserve"> </w:t>
      </w:r>
      <w:r w:rsidRPr="006B12EA">
        <w:t>passed</w:t>
      </w:r>
      <w:r w:rsidR="009037DA">
        <w:t xml:space="preserve"> </w:t>
      </w:r>
      <w:r w:rsidRPr="006B12EA">
        <w:t>to</w:t>
      </w:r>
      <w:r w:rsidR="009037DA">
        <w:t xml:space="preserve"> </w:t>
      </w:r>
      <w:r>
        <w:t>application</w:t>
      </w:r>
      <w:r w:rsidR="009037DA">
        <w:t xml:space="preserve"> </w:t>
      </w:r>
      <w:r w:rsidRPr="006B12EA">
        <w:t>functions</w:t>
      </w:r>
      <w:r w:rsidR="009037DA">
        <w:t xml:space="preserve"> </w:t>
      </w:r>
      <w:r w:rsidRPr="006B12EA">
        <w:t>at</w:t>
      </w:r>
      <w:r w:rsidR="009037DA">
        <w:t xml:space="preserve"> </w:t>
      </w:r>
      <w:r w:rsidR="00C30214">
        <w:t>run-time</w:t>
      </w:r>
      <w:r w:rsidRPr="006B12EA">
        <w:t>.</w:t>
      </w:r>
      <w:r w:rsidR="009037DA">
        <w:t xml:space="preserve">  </w:t>
      </w:r>
      <w:r w:rsidRPr="006B12EA">
        <w:t>Consequently,</w:t>
      </w:r>
      <w:r w:rsidR="009037DA">
        <w:t xml:space="preserve"> </w:t>
      </w:r>
      <w:r w:rsidRPr="006B12EA">
        <w:t>class</w:t>
      </w:r>
      <w:r w:rsidR="009037DA">
        <w:t xml:space="preserve"> </w:t>
      </w:r>
      <w:r w:rsidRPr="006B12EA">
        <w:t>functions</w:t>
      </w:r>
      <w:r w:rsidR="009037DA">
        <w:t xml:space="preserve"> </w:t>
      </w:r>
      <w:r w:rsidRPr="006B12EA">
        <w:t>are</w:t>
      </w:r>
      <w:r w:rsidR="009037DA">
        <w:t xml:space="preserve"> </w:t>
      </w:r>
      <w:r w:rsidRPr="006B12EA">
        <w:t>not</w:t>
      </w:r>
      <w:r w:rsidR="009037DA">
        <w:t xml:space="preserve"> </w:t>
      </w:r>
      <w:r w:rsidRPr="006B12EA">
        <w:t>hard-coded</w:t>
      </w:r>
      <w:r w:rsidR="009037DA">
        <w:t xml:space="preserve"> </w:t>
      </w:r>
      <w:r w:rsidRPr="006B12EA">
        <w:t>code</w:t>
      </w:r>
      <w:r w:rsidR="009037DA">
        <w:t xml:space="preserve"> </w:t>
      </w:r>
      <w:r w:rsidRPr="006B12EA">
        <w:t>for</w:t>
      </w:r>
      <w:r w:rsidR="009037DA">
        <w:t xml:space="preserve"> </w:t>
      </w:r>
      <w:r w:rsidRPr="006B12EA">
        <w:t>determining</w:t>
      </w:r>
      <w:r w:rsidR="009037DA">
        <w:t xml:space="preserve"> </w:t>
      </w:r>
      <w:r w:rsidRPr="006B12EA">
        <w:t>the</w:t>
      </w:r>
      <w:r w:rsidR="009037DA">
        <w:t xml:space="preserve"> </w:t>
      </w:r>
      <w:r w:rsidRPr="006B12EA">
        <w:t>prefix.</w:t>
      </w:r>
    </w:p>
    <w:p w:rsidR="002D39C1" w:rsidRPr="006B12EA" w:rsidRDefault="002D39C1" w:rsidP="002D39C1">
      <w:r w:rsidRPr="006B12EA">
        <w:t>The</w:t>
      </w:r>
      <w:r w:rsidR="009037DA">
        <w:t xml:space="preserve"> </w:t>
      </w:r>
      <w:r w:rsidRPr="006B12EA">
        <w:t>initial</w:t>
      </w:r>
      <w:r w:rsidR="009037DA">
        <w:t xml:space="preserve"> </w:t>
      </w:r>
      <w:r w:rsidRPr="006B12EA">
        <w:t>prefix</w:t>
      </w:r>
      <w:r w:rsidR="009037DA">
        <w:t xml:space="preserve"> </w:t>
      </w:r>
      <w:r w:rsidRPr="006B12EA">
        <w:t>"p"</w:t>
      </w:r>
      <w:r w:rsidR="009037DA">
        <w:t xml:space="preserve"> </w:t>
      </w:r>
      <w:r w:rsidRPr="006B12EA">
        <w:t>used</w:t>
      </w:r>
      <w:r w:rsidR="009037DA">
        <w:t xml:space="preserve"> </w:t>
      </w:r>
      <w:r w:rsidRPr="006B12EA">
        <w:t>for</w:t>
      </w:r>
      <w:r w:rsidR="009037DA">
        <w:t xml:space="preserve"> </w:t>
      </w:r>
      <w:r w:rsidRPr="006B12EA">
        <w:t>Microsoft</w:t>
      </w:r>
      <w:r w:rsidR="009037DA">
        <w:t xml:space="preserve"> </w:t>
      </w:r>
      <w:r w:rsidRPr="006B12EA">
        <w:t>SQL</w:t>
      </w:r>
      <w:r w:rsidR="009037DA">
        <w:t xml:space="preserve"> </w:t>
      </w:r>
      <w:r w:rsidRPr="006B12EA">
        <w:t>Server</w:t>
      </w:r>
      <w:r w:rsidR="009037DA">
        <w:t xml:space="preserve"> </w:t>
      </w:r>
      <w:r w:rsidRPr="006B12EA">
        <w:t>stored</w:t>
      </w:r>
      <w:r w:rsidR="009037DA">
        <w:t xml:space="preserve"> </w:t>
      </w:r>
      <w:r w:rsidRPr="006B12EA">
        <w:t>procedure</w:t>
      </w:r>
      <w:r w:rsidR="009037DA">
        <w:t xml:space="preserve"> </w:t>
      </w:r>
      <w:r w:rsidRPr="006B12EA">
        <w:t>names</w:t>
      </w:r>
      <w:r w:rsidR="009037DA">
        <w:t xml:space="preserve"> </w:t>
      </w:r>
      <w:r w:rsidRPr="006B12EA">
        <w:t>is</w:t>
      </w:r>
      <w:r w:rsidR="009037DA">
        <w:t xml:space="preserve"> </w:t>
      </w:r>
      <w:r w:rsidRPr="006B12EA">
        <w:t>determined</w:t>
      </w:r>
      <w:r w:rsidR="009037DA">
        <w:t xml:space="preserve"> </w:t>
      </w:r>
      <w:r w:rsidRPr="006B12EA">
        <w:t>by</w:t>
      </w:r>
      <w:r w:rsidR="009037DA">
        <w:t xml:space="preserve"> </w:t>
      </w:r>
      <w:r w:rsidRPr="006B12EA">
        <w:t>a</w:t>
      </w:r>
      <w:r w:rsidR="009037DA">
        <w:t xml:space="preserve"> </w:t>
      </w:r>
      <w:r w:rsidR="003E47F2">
        <w:t xml:space="preserve">setting in the </w:t>
      </w:r>
      <w:proofErr w:type="spellStart"/>
      <w:r w:rsidRPr="006B12EA">
        <w:t>Designer.config</w:t>
      </w:r>
      <w:proofErr w:type="spellEnd"/>
      <w:r w:rsidR="003E47F2">
        <w:t xml:space="preserve"> file</w:t>
      </w:r>
      <w:r w:rsidRPr="006B12EA">
        <w:t>.</w:t>
      </w:r>
      <w:r w:rsidR="009037DA">
        <w:t xml:space="preserve">  </w:t>
      </w:r>
      <w:r w:rsidRPr="006B12EA">
        <w:t>The</w:t>
      </w:r>
      <w:r w:rsidR="009037DA">
        <w:t xml:space="preserve"> </w:t>
      </w:r>
      <w:r w:rsidRPr="006B12EA">
        <w:t>default</w:t>
      </w:r>
      <w:r w:rsidR="009037DA">
        <w:t xml:space="preserve"> </w:t>
      </w:r>
      <w:r w:rsidRPr="006B12EA">
        <w:t>is</w:t>
      </w:r>
      <w:r w:rsidR="009037DA">
        <w:t xml:space="preserve"> </w:t>
      </w:r>
      <w:r w:rsidRPr="006B12EA">
        <w:t>"p".</w:t>
      </w:r>
      <w:r w:rsidR="009037DA">
        <w:t xml:space="preserve">  </w:t>
      </w:r>
      <w:r w:rsidRPr="006B12EA">
        <w:t>You</w:t>
      </w:r>
      <w:r w:rsidR="009037DA">
        <w:t xml:space="preserve"> </w:t>
      </w:r>
      <w:r w:rsidRPr="006B12EA">
        <w:t>can</w:t>
      </w:r>
      <w:r w:rsidR="009037DA">
        <w:t xml:space="preserve"> </w:t>
      </w:r>
      <w:r w:rsidRPr="006B12EA">
        <w:t>manually</w:t>
      </w:r>
      <w:r w:rsidR="009037DA">
        <w:t xml:space="preserve"> </w:t>
      </w:r>
      <w:r w:rsidRPr="006B12EA">
        <w:t>edit</w:t>
      </w:r>
      <w:r w:rsidR="009037DA">
        <w:t xml:space="preserve"> </w:t>
      </w:r>
      <w:r>
        <w:t>the</w:t>
      </w:r>
      <w:r w:rsidR="009037DA">
        <w:t xml:space="preserve"> </w:t>
      </w:r>
      <w:proofErr w:type="spellStart"/>
      <w:r w:rsidRPr="006B12EA">
        <w:t>Designer.config</w:t>
      </w:r>
      <w:proofErr w:type="spellEnd"/>
      <w:r w:rsidR="009037DA">
        <w:t xml:space="preserve"> </w:t>
      </w:r>
      <w:r w:rsidRPr="006B12EA">
        <w:t>file</w:t>
      </w:r>
      <w:r w:rsidR="009037DA">
        <w:t xml:space="preserve"> </w:t>
      </w:r>
      <w:r w:rsidRPr="006B12EA">
        <w:t>to</w:t>
      </w:r>
      <w:r w:rsidR="009037DA">
        <w:t xml:space="preserve"> </w:t>
      </w:r>
      <w:r w:rsidRPr="006B12EA">
        <w:t>change</w:t>
      </w:r>
      <w:r w:rsidR="009037DA">
        <w:t xml:space="preserve"> </w:t>
      </w:r>
      <w:r w:rsidRPr="006B12EA">
        <w:t>this</w:t>
      </w:r>
      <w:r w:rsidR="009037DA">
        <w:t xml:space="preserve"> </w:t>
      </w:r>
      <w:r w:rsidRPr="006B12EA">
        <w:t>to</w:t>
      </w:r>
      <w:r w:rsidR="009037DA">
        <w:t xml:space="preserve"> </w:t>
      </w:r>
      <w:r w:rsidRPr="006B12EA">
        <w:t>something</w:t>
      </w:r>
      <w:r w:rsidR="009037DA">
        <w:t xml:space="preserve"> </w:t>
      </w:r>
      <w:r w:rsidRPr="006B12EA">
        <w:t>else,</w:t>
      </w:r>
      <w:r w:rsidR="009037DA">
        <w:t xml:space="preserve"> </w:t>
      </w:r>
      <w:r w:rsidRPr="006B12EA">
        <w:t>such</w:t>
      </w:r>
      <w:r w:rsidR="009037DA">
        <w:t xml:space="preserve"> </w:t>
      </w:r>
      <w:r w:rsidRPr="006B12EA">
        <w:t>as</w:t>
      </w:r>
      <w:r w:rsidR="009037DA">
        <w:t xml:space="preserve"> </w:t>
      </w:r>
      <w:r w:rsidRPr="006B12EA">
        <w:t>"</w:t>
      </w:r>
      <w:proofErr w:type="spellStart"/>
      <w:r w:rsidRPr="006B12EA">
        <w:t>sp</w:t>
      </w:r>
      <w:proofErr w:type="spellEnd"/>
      <w:r w:rsidRPr="006B12EA">
        <w:t>”.</w:t>
      </w:r>
    </w:p>
    <w:p w:rsidR="002D39C1" w:rsidRDefault="002D39C1" w:rsidP="002D39C1">
      <w:pPr>
        <w:pStyle w:val="Example"/>
      </w:pPr>
      <w:r w:rsidRPr="00E75A61">
        <w:t>&lt;</w:t>
      </w:r>
      <w:r w:rsidR="004D5D8F">
        <w:t>add key</w:t>
      </w:r>
      <w:r w:rsidRPr="00E75A61">
        <w:t>="</w:t>
      </w:r>
      <w:proofErr w:type="spellStart"/>
      <w:r w:rsidRPr="00E75A61">
        <w:t>StoredProcedurePrefix</w:t>
      </w:r>
      <w:proofErr w:type="spellEnd"/>
      <w:r w:rsidRPr="00E75A61">
        <w:t>"</w:t>
      </w:r>
      <w:r w:rsidR="009037DA">
        <w:t xml:space="preserve"> </w:t>
      </w:r>
      <w:r w:rsidRPr="00E75A61">
        <w:t>value="</w:t>
      </w:r>
      <w:proofErr w:type="spellStart"/>
      <w:r w:rsidRPr="00E75A61">
        <w:t>sp</w:t>
      </w:r>
      <w:proofErr w:type="spellEnd"/>
      <w:r w:rsidRPr="00E75A61">
        <w:t>"</w:t>
      </w:r>
      <w:r w:rsidR="009037DA">
        <w:t xml:space="preserve"> </w:t>
      </w:r>
      <w:r w:rsidRPr="00E75A61">
        <w:t>/&gt;</w:t>
      </w:r>
    </w:p>
    <w:p w:rsidR="002D39C1" w:rsidRPr="00587A03" w:rsidRDefault="002D39C1" w:rsidP="002D39C1">
      <w:pPr>
        <w:rPr>
          <w:rFonts w:eastAsia="PMingLiU"/>
        </w:rPr>
      </w:pPr>
      <w:r w:rsidRPr="00587A03">
        <w:rPr>
          <w:rFonts w:eastAsia="PMingLiU"/>
        </w:rPr>
        <w:t>The</w:t>
      </w:r>
      <w:r w:rsidR="009037DA">
        <w:rPr>
          <w:rFonts w:eastAsia="PMingLiU"/>
        </w:rPr>
        <w:t xml:space="preserve"> </w:t>
      </w:r>
      <w:r w:rsidRPr="00587A03">
        <w:rPr>
          <w:rFonts w:eastAsia="PMingLiU"/>
        </w:rPr>
        <w:t>stored</w:t>
      </w:r>
      <w:r w:rsidR="009037DA">
        <w:rPr>
          <w:rFonts w:eastAsia="PMingLiU"/>
        </w:rPr>
        <w:t xml:space="preserve"> </w:t>
      </w:r>
      <w:r w:rsidRPr="00587A03">
        <w:rPr>
          <w:rFonts w:eastAsia="PMingLiU"/>
        </w:rPr>
        <w:t>procedure</w:t>
      </w:r>
      <w:r w:rsidR="009037DA">
        <w:rPr>
          <w:rFonts w:eastAsia="PMingLiU"/>
        </w:rPr>
        <w:t xml:space="preserve"> </w:t>
      </w:r>
      <w:r w:rsidRPr="00587A03">
        <w:rPr>
          <w:rFonts w:eastAsia="PMingLiU"/>
        </w:rPr>
        <w:t>prefix</w:t>
      </w:r>
      <w:r w:rsidR="009037DA">
        <w:rPr>
          <w:rFonts w:eastAsia="PMingLiU"/>
        </w:rPr>
        <w:t xml:space="preserve"> </w:t>
      </w:r>
      <w:r w:rsidRPr="00587A03">
        <w:rPr>
          <w:rFonts w:eastAsia="PMingLiU"/>
        </w:rPr>
        <w:t>change</w:t>
      </w:r>
      <w:r w:rsidR="009037DA">
        <w:rPr>
          <w:rFonts w:eastAsia="PMingLiU"/>
        </w:rPr>
        <w:t xml:space="preserve"> </w:t>
      </w:r>
      <w:r>
        <w:rPr>
          <w:rFonts w:eastAsia="PMingLiU"/>
        </w:rPr>
        <w:t>applies</w:t>
      </w:r>
      <w:r w:rsidR="009037DA">
        <w:rPr>
          <w:rFonts w:eastAsia="PMingLiU"/>
        </w:rPr>
        <w:t xml:space="preserve"> </w:t>
      </w:r>
      <w:r>
        <w:rPr>
          <w:rFonts w:eastAsia="PMingLiU"/>
        </w:rPr>
        <w:t>to:</w:t>
      </w:r>
    </w:p>
    <w:p w:rsidR="002D39C1" w:rsidRPr="00587A03" w:rsidRDefault="002D39C1" w:rsidP="00475C7A">
      <w:pPr>
        <w:numPr>
          <w:ilvl w:val="0"/>
          <w:numId w:val="32"/>
        </w:numPr>
        <w:rPr>
          <w:rFonts w:eastAsia="PMingLiU"/>
        </w:rPr>
      </w:pPr>
      <w:r>
        <w:rPr>
          <w:rFonts w:eastAsia="PMingLiU"/>
        </w:rPr>
        <w:t>New</w:t>
      </w:r>
      <w:r w:rsidR="009037DA">
        <w:rPr>
          <w:rFonts w:eastAsia="PMingLiU"/>
        </w:rPr>
        <w:t xml:space="preserve"> </w:t>
      </w:r>
      <w:r>
        <w:rPr>
          <w:rFonts w:eastAsia="PMingLiU"/>
        </w:rPr>
        <w:t>applications</w:t>
      </w:r>
      <w:r w:rsidR="009037DA">
        <w:rPr>
          <w:rFonts w:eastAsia="PMingLiU"/>
        </w:rPr>
        <w:t xml:space="preserve"> </w:t>
      </w:r>
      <w:r>
        <w:rPr>
          <w:rFonts w:eastAsia="PMingLiU"/>
        </w:rPr>
        <w:t>created</w:t>
      </w:r>
      <w:r w:rsidR="009037DA">
        <w:rPr>
          <w:rFonts w:eastAsia="PMingLiU"/>
        </w:rPr>
        <w:t xml:space="preserve"> </w:t>
      </w:r>
      <w:r>
        <w:rPr>
          <w:rFonts w:eastAsia="PMingLiU"/>
        </w:rPr>
        <w:t>with</w:t>
      </w:r>
      <w:r w:rsidR="009037DA">
        <w:rPr>
          <w:rFonts w:eastAsia="PMingLiU"/>
        </w:rPr>
        <w:t xml:space="preserve"> </w:t>
      </w:r>
      <w:r>
        <w:rPr>
          <w:rFonts w:eastAsia="PMingLiU"/>
        </w:rPr>
        <w:t>Iron</w:t>
      </w:r>
      <w:r w:rsidR="009037DA">
        <w:rPr>
          <w:rFonts w:eastAsia="PMingLiU"/>
        </w:rPr>
        <w:t xml:space="preserve"> </w:t>
      </w:r>
      <w:r>
        <w:rPr>
          <w:rFonts w:eastAsia="PMingLiU"/>
        </w:rPr>
        <w:t>Speed</w:t>
      </w:r>
      <w:r w:rsidR="009037DA">
        <w:rPr>
          <w:rFonts w:eastAsia="PMingLiU"/>
        </w:rPr>
        <w:t xml:space="preserve"> </w:t>
      </w:r>
      <w:r>
        <w:rPr>
          <w:rFonts w:eastAsia="PMingLiU"/>
        </w:rPr>
        <w:t>Designer.</w:t>
      </w:r>
    </w:p>
    <w:p w:rsidR="002D39C1" w:rsidRPr="00587A03" w:rsidRDefault="002D39C1" w:rsidP="00475C7A">
      <w:pPr>
        <w:numPr>
          <w:ilvl w:val="0"/>
          <w:numId w:val="32"/>
        </w:numPr>
        <w:rPr>
          <w:rFonts w:eastAsia="PMingLiU"/>
        </w:rPr>
      </w:pPr>
      <w:r>
        <w:rPr>
          <w:rFonts w:eastAsia="PMingLiU"/>
        </w:rPr>
        <w:t>Newly</w:t>
      </w:r>
      <w:r w:rsidR="009037DA">
        <w:rPr>
          <w:rFonts w:eastAsia="PMingLiU"/>
        </w:rPr>
        <w:t xml:space="preserve"> </w:t>
      </w:r>
      <w:r w:rsidRPr="00587A03">
        <w:rPr>
          <w:rFonts w:eastAsia="PMingLiU"/>
        </w:rPr>
        <w:t>selected</w:t>
      </w:r>
      <w:r w:rsidR="009037DA">
        <w:rPr>
          <w:rFonts w:eastAsia="PMingLiU"/>
        </w:rPr>
        <w:t xml:space="preserve"> </w:t>
      </w:r>
      <w:r w:rsidRPr="00587A03">
        <w:rPr>
          <w:rFonts w:eastAsia="PMingLiU"/>
        </w:rPr>
        <w:t>tables</w:t>
      </w:r>
      <w:r w:rsidR="009037DA">
        <w:rPr>
          <w:rFonts w:eastAsia="PMingLiU"/>
        </w:rPr>
        <w:t xml:space="preserve"> </w:t>
      </w:r>
      <w:r>
        <w:rPr>
          <w:rFonts w:eastAsia="PMingLiU"/>
        </w:rPr>
        <w:t>in</w:t>
      </w:r>
      <w:r w:rsidR="009037DA">
        <w:rPr>
          <w:rFonts w:eastAsia="PMingLiU"/>
        </w:rPr>
        <w:t xml:space="preserve"> </w:t>
      </w:r>
      <w:r>
        <w:rPr>
          <w:rFonts w:eastAsia="PMingLiU"/>
        </w:rPr>
        <w:t>the</w:t>
      </w:r>
      <w:r w:rsidR="009037DA">
        <w:rPr>
          <w:rFonts w:eastAsia="PMingLiU"/>
        </w:rPr>
        <w:t xml:space="preserve"> </w:t>
      </w:r>
      <w:r>
        <w:rPr>
          <w:rFonts w:eastAsia="PMingLiU"/>
        </w:rPr>
        <w:t>Application</w:t>
      </w:r>
      <w:r w:rsidR="009037DA">
        <w:rPr>
          <w:rFonts w:eastAsia="PMingLiU"/>
        </w:rPr>
        <w:t xml:space="preserve"> </w:t>
      </w:r>
      <w:r>
        <w:rPr>
          <w:rFonts w:eastAsia="PMingLiU"/>
        </w:rPr>
        <w:t>Wizard</w:t>
      </w:r>
      <w:r w:rsidR="009037DA">
        <w:rPr>
          <w:rFonts w:eastAsia="PMingLiU"/>
        </w:rPr>
        <w:t xml:space="preserve"> </w:t>
      </w:r>
      <w:r>
        <w:rPr>
          <w:rFonts w:eastAsia="PMingLiU"/>
        </w:rPr>
        <w:t>for</w:t>
      </w:r>
      <w:r w:rsidR="009037DA">
        <w:rPr>
          <w:rFonts w:eastAsia="PMingLiU"/>
        </w:rPr>
        <w:t xml:space="preserve"> </w:t>
      </w:r>
      <w:r>
        <w:rPr>
          <w:rFonts w:eastAsia="PMingLiU"/>
        </w:rPr>
        <w:t>the</w:t>
      </w:r>
      <w:r w:rsidR="009037DA">
        <w:rPr>
          <w:rFonts w:eastAsia="PMingLiU"/>
        </w:rPr>
        <w:t xml:space="preserve"> </w:t>
      </w:r>
      <w:r>
        <w:rPr>
          <w:rFonts w:eastAsia="PMingLiU"/>
        </w:rPr>
        <w:t>current</w:t>
      </w:r>
      <w:r w:rsidR="009037DA">
        <w:rPr>
          <w:rFonts w:eastAsia="PMingLiU"/>
        </w:rPr>
        <w:t xml:space="preserve"> </w:t>
      </w:r>
      <w:r>
        <w:rPr>
          <w:rFonts w:eastAsia="PMingLiU"/>
        </w:rPr>
        <w:t>application.</w:t>
      </w:r>
    </w:p>
    <w:p w:rsidR="002D39C1" w:rsidRPr="00587A03" w:rsidRDefault="002D39C1" w:rsidP="002D39C1">
      <w:pPr>
        <w:rPr>
          <w:rFonts w:eastAsia="PMingLiU"/>
        </w:rPr>
      </w:pPr>
      <w:r w:rsidRPr="006B12EA">
        <w:t>You</w:t>
      </w:r>
      <w:r w:rsidR="009037DA">
        <w:t xml:space="preserve"> </w:t>
      </w:r>
      <w:r w:rsidRPr="006B12EA">
        <w:t>must</w:t>
      </w:r>
      <w:r w:rsidR="009037DA">
        <w:t xml:space="preserve"> </w:t>
      </w:r>
      <w:r>
        <w:t>exit</w:t>
      </w:r>
      <w:r w:rsidR="009037DA">
        <w:t xml:space="preserve"> </w:t>
      </w:r>
      <w:r>
        <w:t>Iron</w:t>
      </w:r>
      <w:r w:rsidR="009037DA">
        <w:t xml:space="preserve"> </w:t>
      </w:r>
      <w:r>
        <w:t>Speed</w:t>
      </w:r>
      <w:r w:rsidR="009037DA">
        <w:t xml:space="preserve"> </w:t>
      </w:r>
      <w:r>
        <w:t>Designer</w:t>
      </w:r>
      <w:r w:rsidR="009037DA">
        <w:t xml:space="preserve"> </w:t>
      </w:r>
      <w:r>
        <w:t>before</w:t>
      </w:r>
      <w:r w:rsidR="009037DA">
        <w:t xml:space="preserve"> </w:t>
      </w:r>
      <w:r>
        <w:t>changing</w:t>
      </w:r>
      <w:r w:rsidR="009037DA">
        <w:t xml:space="preserve"> </w:t>
      </w:r>
      <w:r>
        <w:t>the</w:t>
      </w:r>
      <w:r w:rsidR="009037DA">
        <w:t xml:space="preserve"> </w:t>
      </w:r>
      <w:r>
        <w:t>stored</w:t>
      </w:r>
      <w:r w:rsidR="009037DA">
        <w:t xml:space="preserve"> </w:t>
      </w:r>
      <w:r>
        <w:t>procedure</w:t>
      </w:r>
      <w:r w:rsidR="009037DA">
        <w:t xml:space="preserve"> </w:t>
      </w:r>
      <w:r>
        <w:t>prefix.</w:t>
      </w:r>
      <w:r w:rsidR="009037DA">
        <w:t xml:space="preserve">  </w:t>
      </w:r>
      <w:r>
        <w:t>Iron</w:t>
      </w:r>
      <w:r w:rsidR="009037DA">
        <w:t xml:space="preserve"> </w:t>
      </w:r>
      <w:r>
        <w:t>Speed</w:t>
      </w:r>
      <w:r w:rsidR="009037DA">
        <w:t xml:space="preserve"> </w:t>
      </w:r>
      <w:r>
        <w:t>Designer</w:t>
      </w:r>
      <w:r w:rsidR="009037DA">
        <w:t xml:space="preserve"> </w:t>
      </w:r>
      <w:r>
        <w:t>recognizes</w:t>
      </w:r>
      <w:r w:rsidR="009037DA">
        <w:t xml:space="preserve"> </w:t>
      </w:r>
      <w:r>
        <w:t>the</w:t>
      </w:r>
      <w:r w:rsidR="009037DA">
        <w:t xml:space="preserve"> </w:t>
      </w:r>
      <w:r>
        <w:t>stored</w:t>
      </w:r>
      <w:r w:rsidR="009037DA">
        <w:t xml:space="preserve"> </w:t>
      </w:r>
      <w:r>
        <w:t>procedure</w:t>
      </w:r>
      <w:r w:rsidR="009037DA">
        <w:t xml:space="preserve"> </w:t>
      </w:r>
      <w:r>
        <w:t>prefix</w:t>
      </w:r>
      <w:r w:rsidR="009037DA">
        <w:t xml:space="preserve"> </w:t>
      </w:r>
      <w:r>
        <w:t>when</w:t>
      </w:r>
      <w:r w:rsidR="009037DA">
        <w:t xml:space="preserve"> </w:t>
      </w:r>
      <w:r>
        <w:t>starting,</w:t>
      </w:r>
      <w:r w:rsidR="009037DA">
        <w:t xml:space="preserve"> </w:t>
      </w:r>
      <w:r>
        <w:t>so</w:t>
      </w:r>
      <w:r w:rsidR="009037DA">
        <w:t xml:space="preserve"> </w:t>
      </w:r>
      <w:r>
        <w:t>be</w:t>
      </w:r>
      <w:r w:rsidR="009037DA">
        <w:t xml:space="preserve"> </w:t>
      </w:r>
      <w:r>
        <w:t>sure</w:t>
      </w:r>
      <w:r w:rsidR="009037DA">
        <w:t xml:space="preserve"> </w:t>
      </w:r>
      <w:r>
        <w:t>to</w:t>
      </w:r>
      <w:r w:rsidR="009037DA">
        <w:t xml:space="preserve"> </w:t>
      </w:r>
      <w:r>
        <w:t>make</w:t>
      </w:r>
      <w:r w:rsidR="009037DA">
        <w:t xml:space="preserve"> </w:t>
      </w:r>
      <w:r>
        <w:t>any</w:t>
      </w:r>
      <w:r w:rsidR="009037DA">
        <w:t xml:space="preserve"> </w:t>
      </w:r>
      <w:r>
        <w:t>changes</w:t>
      </w:r>
      <w:r w:rsidR="009037DA">
        <w:t xml:space="preserve"> </w:t>
      </w:r>
      <w:r w:rsidRPr="006B12EA">
        <w:t>when</w:t>
      </w:r>
      <w:r w:rsidR="009037DA">
        <w:t xml:space="preserve"> </w:t>
      </w:r>
      <w:r>
        <w:t>Iron</w:t>
      </w:r>
      <w:r w:rsidR="009037DA">
        <w:t xml:space="preserve"> </w:t>
      </w:r>
      <w:r>
        <w:t>Speed</w:t>
      </w:r>
      <w:r w:rsidR="009037DA">
        <w:t xml:space="preserve"> </w:t>
      </w:r>
      <w:r w:rsidRPr="006B12EA">
        <w:t>Designer</w:t>
      </w:r>
      <w:r w:rsidR="009037DA">
        <w:t xml:space="preserve"> </w:t>
      </w:r>
      <w:r w:rsidRPr="006B12EA">
        <w:t>is</w:t>
      </w:r>
      <w:r w:rsidR="009037DA">
        <w:t xml:space="preserve"> </w:t>
      </w:r>
      <w:r w:rsidRPr="006B12EA">
        <w:t>not</w:t>
      </w:r>
      <w:r w:rsidR="009037DA">
        <w:t xml:space="preserve"> </w:t>
      </w:r>
      <w:r w:rsidRPr="006B12EA">
        <w:t>running.</w:t>
      </w:r>
    </w:p>
    <w:p w:rsidR="002D39C1" w:rsidRPr="00587A03" w:rsidRDefault="002D39C1" w:rsidP="002D39C1">
      <w:pPr>
        <w:rPr>
          <w:rFonts w:eastAsia="PMingLiU"/>
        </w:rPr>
      </w:pPr>
      <w:r w:rsidRPr="00587A03">
        <w:rPr>
          <w:rFonts w:eastAsia="PMingLiU"/>
        </w:rPr>
        <w:t>After</w:t>
      </w:r>
      <w:r w:rsidR="009037DA">
        <w:rPr>
          <w:rFonts w:eastAsia="PMingLiU"/>
        </w:rPr>
        <w:t xml:space="preserve"> </w:t>
      </w:r>
      <w:r>
        <w:rPr>
          <w:rFonts w:eastAsia="PMingLiU"/>
        </w:rPr>
        <w:t>changing</w:t>
      </w:r>
      <w:r w:rsidR="009037DA">
        <w:rPr>
          <w:rFonts w:eastAsia="PMingLiU"/>
        </w:rPr>
        <w:t xml:space="preserve"> </w:t>
      </w:r>
      <w:r w:rsidRPr="00587A03">
        <w:rPr>
          <w:rFonts w:eastAsia="PMingLiU"/>
        </w:rPr>
        <w:t>the</w:t>
      </w:r>
      <w:r w:rsidR="009037DA">
        <w:rPr>
          <w:rFonts w:eastAsia="PMingLiU"/>
        </w:rPr>
        <w:t xml:space="preserve"> </w:t>
      </w:r>
      <w:r w:rsidRPr="00587A03">
        <w:rPr>
          <w:rFonts w:eastAsia="PMingLiU"/>
        </w:rPr>
        <w:t>prefix,</w:t>
      </w:r>
      <w:r w:rsidR="009037DA">
        <w:rPr>
          <w:rFonts w:eastAsia="PMingLiU"/>
        </w:rPr>
        <w:t xml:space="preserve"> </w:t>
      </w:r>
      <w:r>
        <w:rPr>
          <w:rFonts w:eastAsia="PMingLiU"/>
        </w:rPr>
        <w:t>rebuilding</w:t>
      </w:r>
      <w:r w:rsidR="009037DA">
        <w:rPr>
          <w:rFonts w:eastAsia="PMingLiU"/>
        </w:rPr>
        <w:t xml:space="preserve"> </w:t>
      </w:r>
      <w:r>
        <w:rPr>
          <w:rFonts w:eastAsia="PMingLiU"/>
        </w:rPr>
        <w:t>an</w:t>
      </w:r>
      <w:r w:rsidR="009037DA">
        <w:rPr>
          <w:rFonts w:eastAsia="PMingLiU"/>
        </w:rPr>
        <w:t xml:space="preserve"> </w:t>
      </w:r>
      <w:r>
        <w:rPr>
          <w:rFonts w:eastAsia="PMingLiU"/>
        </w:rPr>
        <w:t>existing</w:t>
      </w:r>
      <w:r w:rsidR="009037DA">
        <w:rPr>
          <w:rFonts w:eastAsia="PMingLiU"/>
        </w:rPr>
        <w:t xml:space="preserve"> </w:t>
      </w:r>
      <w:r>
        <w:rPr>
          <w:rFonts w:eastAsia="PMingLiU"/>
        </w:rPr>
        <w:t>application</w:t>
      </w:r>
      <w:r w:rsidR="009037DA">
        <w:rPr>
          <w:rFonts w:eastAsia="PMingLiU"/>
        </w:rPr>
        <w:t xml:space="preserve"> </w:t>
      </w:r>
      <w:r w:rsidRPr="00587A03">
        <w:rPr>
          <w:rFonts w:eastAsia="PMingLiU"/>
        </w:rPr>
        <w:t>will</w:t>
      </w:r>
      <w:r w:rsidR="009037DA">
        <w:rPr>
          <w:rFonts w:eastAsia="PMingLiU"/>
        </w:rPr>
        <w:t xml:space="preserve"> </w:t>
      </w:r>
      <w:r w:rsidRPr="00587A03">
        <w:rPr>
          <w:rFonts w:eastAsia="PMingLiU"/>
        </w:rPr>
        <w:t>not</w:t>
      </w:r>
      <w:r w:rsidR="009037DA">
        <w:rPr>
          <w:rFonts w:eastAsia="PMingLiU"/>
        </w:rPr>
        <w:t xml:space="preserve"> </w:t>
      </w:r>
      <w:r w:rsidRPr="00587A03">
        <w:rPr>
          <w:rFonts w:eastAsia="PMingLiU"/>
        </w:rPr>
        <w:t>change</w:t>
      </w:r>
      <w:r w:rsidR="009037DA">
        <w:rPr>
          <w:rFonts w:eastAsia="PMingLiU"/>
        </w:rPr>
        <w:t xml:space="preserve"> </w:t>
      </w:r>
      <w:r w:rsidRPr="00587A03">
        <w:rPr>
          <w:rFonts w:eastAsia="PMingLiU"/>
        </w:rPr>
        <w:t>the</w:t>
      </w:r>
      <w:r w:rsidR="009037DA">
        <w:rPr>
          <w:rFonts w:eastAsia="PMingLiU"/>
        </w:rPr>
        <w:t xml:space="preserve"> </w:t>
      </w:r>
      <w:r w:rsidRPr="00587A03">
        <w:rPr>
          <w:rFonts w:eastAsia="PMingLiU"/>
        </w:rPr>
        <w:t>prefix</w:t>
      </w:r>
      <w:r w:rsidR="009037DA">
        <w:rPr>
          <w:rFonts w:eastAsia="PMingLiU"/>
        </w:rPr>
        <w:t xml:space="preserve"> </w:t>
      </w:r>
      <w:r w:rsidRPr="00587A03">
        <w:rPr>
          <w:rFonts w:eastAsia="PMingLiU"/>
        </w:rPr>
        <w:t>of</w:t>
      </w:r>
      <w:r w:rsidR="009037DA">
        <w:rPr>
          <w:rFonts w:eastAsia="PMingLiU"/>
        </w:rPr>
        <w:t xml:space="preserve"> </w:t>
      </w:r>
      <w:r>
        <w:rPr>
          <w:rFonts w:eastAsia="PMingLiU"/>
        </w:rPr>
        <w:t>any</w:t>
      </w:r>
      <w:r w:rsidR="009037DA">
        <w:rPr>
          <w:rFonts w:eastAsia="PMingLiU"/>
        </w:rPr>
        <w:t xml:space="preserve"> </w:t>
      </w:r>
      <w:r>
        <w:rPr>
          <w:rFonts w:eastAsia="PMingLiU"/>
        </w:rPr>
        <w:t>existing</w:t>
      </w:r>
      <w:r w:rsidR="009037DA">
        <w:rPr>
          <w:rFonts w:eastAsia="PMingLiU"/>
        </w:rPr>
        <w:t xml:space="preserve"> </w:t>
      </w:r>
      <w:r>
        <w:rPr>
          <w:rFonts w:eastAsia="PMingLiU"/>
        </w:rPr>
        <w:t>stored</w:t>
      </w:r>
      <w:r w:rsidR="009037DA">
        <w:rPr>
          <w:rFonts w:eastAsia="PMingLiU"/>
        </w:rPr>
        <w:t xml:space="preserve"> </w:t>
      </w:r>
      <w:r>
        <w:rPr>
          <w:rFonts w:eastAsia="PMingLiU"/>
        </w:rPr>
        <w:t>procedures;</w:t>
      </w:r>
      <w:r w:rsidR="009037DA">
        <w:rPr>
          <w:rFonts w:eastAsia="PMingLiU"/>
        </w:rPr>
        <w:t xml:space="preserve"> </w:t>
      </w:r>
      <w:r>
        <w:rPr>
          <w:rFonts w:eastAsia="PMingLiU"/>
        </w:rPr>
        <w:t>only</w:t>
      </w:r>
      <w:r w:rsidR="009037DA">
        <w:rPr>
          <w:rFonts w:eastAsia="PMingLiU"/>
        </w:rPr>
        <w:t xml:space="preserve"> </w:t>
      </w:r>
      <w:r>
        <w:rPr>
          <w:rFonts w:eastAsia="PMingLiU"/>
        </w:rPr>
        <w:t>newly</w:t>
      </w:r>
      <w:r w:rsidR="009037DA">
        <w:rPr>
          <w:rFonts w:eastAsia="PMingLiU"/>
        </w:rPr>
        <w:t xml:space="preserve"> </w:t>
      </w:r>
      <w:r w:rsidR="00DB7021">
        <w:rPr>
          <w:rFonts w:eastAsia="PMingLiU"/>
        </w:rPr>
        <w:t>created</w:t>
      </w:r>
      <w:r w:rsidR="009037DA">
        <w:rPr>
          <w:rFonts w:eastAsia="PMingLiU"/>
        </w:rPr>
        <w:t xml:space="preserve"> </w:t>
      </w:r>
      <w:r>
        <w:rPr>
          <w:rFonts w:eastAsia="PMingLiU"/>
        </w:rPr>
        <w:t>stored</w:t>
      </w:r>
      <w:r w:rsidR="009037DA">
        <w:rPr>
          <w:rFonts w:eastAsia="PMingLiU"/>
        </w:rPr>
        <w:t xml:space="preserve"> </w:t>
      </w:r>
      <w:r>
        <w:rPr>
          <w:rFonts w:eastAsia="PMingLiU"/>
        </w:rPr>
        <w:t>procedures</w:t>
      </w:r>
      <w:r w:rsidR="009037DA">
        <w:rPr>
          <w:rFonts w:eastAsia="PMingLiU"/>
        </w:rPr>
        <w:t xml:space="preserve"> </w:t>
      </w:r>
      <w:r>
        <w:rPr>
          <w:rFonts w:eastAsia="PMingLiU"/>
        </w:rPr>
        <w:t>for</w:t>
      </w:r>
      <w:r w:rsidR="009037DA">
        <w:rPr>
          <w:rFonts w:eastAsia="PMingLiU"/>
        </w:rPr>
        <w:t xml:space="preserve"> </w:t>
      </w:r>
      <w:r>
        <w:rPr>
          <w:rFonts w:eastAsia="PMingLiU"/>
        </w:rPr>
        <w:t>tables</w:t>
      </w:r>
      <w:r w:rsidR="009037DA">
        <w:rPr>
          <w:rFonts w:eastAsia="PMingLiU"/>
        </w:rPr>
        <w:t xml:space="preserve"> </w:t>
      </w:r>
      <w:r>
        <w:rPr>
          <w:rFonts w:eastAsia="PMingLiU"/>
        </w:rPr>
        <w:t>and</w:t>
      </w:r>
      <w:r w:rsidR="009037DA">
        <w:rPr>
          <w:rFonts w:eastAsia="PMingLiU"/>
        </w:rPr>
        <w:t xml:space="preserve"> </w:t>
      </w:r>
      <w:r>
        <w:rPr>
          <w:rFonts w:eastAsia="PMingLiU"/>
        </w:rPr>
        <w:t>database</w:t>
      </w:r>
      <w:r w:rsidR="009037DA">
        <w:rPr>
          <w:rFonts w:eastAsia="PMingLiU"/>
        </w:rPr>
        <w:t xml:space="preserve"> </w:t>
      </w:r>
      <w:r>
        <w:rPr>
          <w:rFonts w:eastAsia="PMingLiU"/>
        </w:rPr>
        <w:t>views</w:t>
      </w:r>
      <w:r w:rsidR="009037DA">
        <w:rPr>
          <w:rFonts w:eastAsia="PMingLiU"/>
        </w:rPr>
        <w:t xml:space="preserve"> </w:t>
      </w:r>
      <w:r>
        <w:rPr>
          <w:rFonts w:eastAsia="PMingLiU"/>
        </w:rPr>
        <w:t>selected</w:t>
      </w:r>
      <w:r w:rsidR="009037DA">
        <w:rPr>
          <w:rFonts w:eastAsia="PMingLiU"/>
        </w:rPr>
        <w:t xml:space="preserve"> </w:t>
      </w:r>
      <w:r>
        <w:rPr>
          <w:rFonts w:eastAsia="PMingLiU"/>
        </w:rPr>
        <w:t>after</w:t>
      </w:r>
      <w:r w:rsidR="009037DA">
        <w:rPr>
          <w:rFonts w:eastAsia="PMingLiU"/>
        </w:rPr>
        <w:t xml:space="preserve"> </w:t>
      </w:r>
      <w:r>
        <w:rPr>
          <w:rFonts w:eastAsia="PMingLiU"/>
        </w:rPr>
        <w:t>changing</w:t>
      </w:r>
      <w:r w:rsidR="009037DA">
        <w:rPr>
          <w:rFonts w:eastAsia="PMingLiU"/>
        </w:rPr>
        <w:t xml:space="preserve"> </w:t>
      </w:r>
      <w:r>
        <w:rPr>
          <w:rFonts w:eastAsia="PMingLiU"/>
        </w:rPr>
        <w:t>the</w:t>
      </w:r>
      <w:r w:rsidR="009037DA">
        <w:rPr>
          <w:rFonts w:eastAsia="PMingLiU"/>
        </w:rPr>
        <w:t xml:space="preserve"> </w:t>
      </w:r>
      <w:r>
        <w:rPr>
          <w:rFonts w:eastAsia="PMingLiU"/>
        </w:rPr>
        <w:t>prefix</w:t>
      </w:r>
      <w:r w:rsidR="009037DA">
        <w:rPr>
          <w:rFonts w:eastAsia="PMingLiU"/>
        </w:rPr>
        <w:t xml:space="preserve"> </w:t>
      </w:r>
      <w:r>
        <w:rPr>
          <w:rFonts w:eastAsia="PMingLiU"/>
        </w:rPr>
        <w:t>will</w:t>
      </w:r>
      <w:r w:rsidR="009037DA">
        <w:rPr>
          <w:rFonts w:eastAsia="PMingLiU"/>
        </w:rPr>
        <w:t xml:space="preserve"> </w:t>
      </w:r>
      <w:r>
        <w:rPr>
          <w:rFonts w:eastAsia="PMingLiU"/>
        </w:rPr>
        <w:t>be</w:t>
      </w:r>
      <w:r w:rsidR="009037DA">
        <w:rPr>
          <w:rFonts w:eastAsia="PMingLiU"/>
        </w:rPr>
        <w:t xml:space="preserve"> </w:t>
      </w:r>
      <w:r>
        <w:rPr>
          <w:rFonts w:eastAsia="PMingLiU"/>
        </w:rPr>
        <w:t>affected.</w:t>
      </w:r>
    </w:p>
    <w:p w:rsidR="002D39C1" w:rsidRDefault="002D39C1" w:rsidP="002D39C1">
      <w:pPr>
        <w:rPr>
          <w:rFonts w:eastAsia="PMingLiU"/>
        </w:rPr>
      </w:pPr>
      <w:r>
        <w:rPr>
          <w:rFonts w:eastAsia="PMingLiU"/>
        </w:rPr>
        <w:t>An</w:t>
      </w:r>
      <w:r w:rsidR="009037DA">
        <w:rPr>
          <w:rFonts w:eastAsia="PMingLiU"/>
        </w:rPr>
        <w:t xml:space="preserve"> </w:t>
      </w:r>
      <w:r>
        <w:rPr>
          <w:rFonts w:eastAsia="PMingLiU"/>
        </w:rPr>
        <w:t>existing</w:t>
      </w:r>
      <w:r w:rsidR="009037DA">
        <w:rPr>
          <w:rFonts w:eastAsia="PMingLiU"/>
        </w:rPr>
        <w:t xml:space="preserve"> </w:t>
      </w:r>
      <w:r>
        <w:rPr>
          <w:rFonts w:eastAsia="PMingLiU"/>
        </w:rPr>
        <w:t>application</w:t>
      </w:r>
      <w:r w:rsidR="009037DA">
        <w:rPr>
          <w:rFonts w:eastAsia="PMingLiU"/>
        </w:rPr>
        <w:t xml:space="preserve"> </w:t>
      </w:r>
      <w:r>
        <w:rPr>
          <w:rFonts w:eastAsia="PMingLiU"/>
        </w:rPr>
        <w:t>may</w:t>
      </w:r>
      <w:r w:rsidR="009037DA">
        <w:rPr>
          <w:rFonts w:eastAsia="PMingLiU"/>
        </w:rPr>
        <w:t xml:space="preserve"> </w:t>
      </w:r>
      <w:r>
        <w:rPr>
          <w:rFonts w:eastAsia="PMingLiU"/>
        </w:rPr>
        <w:t>have</w:t>
      </w:r>
      <w:r w:rsidR="009037DA">
        <w:rPr>
          <w:rFonts w:eastAsia="PMingLiU"/>
        </w:rPr>
        <w:t xml:space="preserve"> </w:t>
      </w:r>
      <w:r>
        <w:rPr>
          <w:rFonts w:eastAsia="PMingLiU"/>
        </w:rPr>
        <w:t>various</w:t>
      </w:r>
      <w:r w:rsidR="009037DA">
        <w:rPr>
          <w:rFonts w:eastAsia="PMingLiU"/>
        </w:rPr>
        <w:t xml:space="preserve"> </w:t>
      </w:r>
      <w:r>
        <w:rPr>
          <w:rFonts w:eastAsia="PMingLiU"/>
        </w:rPr>
        <w:t>stored</w:t>
      </w:r>
      <w:r w:rsidR="009037DA">
        <w:rPr>
          <w:rFonts w:eastAsia="PMingLiU"/>
        </w:rPr>
        <w:t xml:space="preserve"> </w:t>
      </w:r>
      <w:r>
        <w:rPr>
          <w:rFonts w:eastAsia="PMingLiU"/>
        </w:rPr>
        <w:t>procedure</w:t>
      </w:r>
      <w:r w:rsidR="009037DA">
        <w:rPr>
          <w:rFonts w:eastAsia="PMingLiU"/>
        </w:rPr>
        <w:t xml:space="preserve"> </w:t>
      </w:r>
      <w:r w:rsidRPr="00587A03">
        <w:rPr>
          <w:rFonts w:eastAsia="PMingLiU"/>
        </w:rPr>
        <w:t>prefixes</w:t>
      </w:r>
      <w:r w:rsidR="009037DA">
        <w:rPr>
          <w:rFonts w:eastAsia="PMingLiU"/>
        </w:rPr>
        <w:t xml:space="preserve"> </w:t>
      </w:r>
      <w:r w:rsidRPr="00587A03">
        <w:rPr>
          <w:rFonts w:eastAsia="PMingLiU"/>
        </w:rPr>
        <w:t>because</w:t>
      </w:r>
      <w:r w:rsidR="009037DA">
        <w:rPr>
          <w:rFonts w:eastAsia="PMingLiU"/>
        </w:rPr>
        <w:t xml:space="preserve"> </w:t>
      </w:r>
      <w:r w:rsidRPr="00587A03">
        <w:rPr>
          <w:rFonts w:eastAsia="PMingLiU"/>
        </w:rPr>
        <w:t>the</w:t>
      </w:r>
      <w:r w:rsidR="009037DA">
        <w:rPr>
          <w:rFonts w:eastAsia="PMingLiU"/>
        </w:rPr>
        <w:t xml:space="preserve"> </w:t>
      </w:r>
      <w:r w:rsidRPr="00587A03">
        <w:rPr>
          <w:rFonts w:eastAsia="PMingLiU"/>
        </w:rPr>
        <w:t>newly</w:t>
      </w:r>
      <w:r w:rsidR="009037DA">
        <w:rPr>
          <w:rFonts w:eastAsia="PMingLiU"/>
        </w:rPr>
        <w:t xml:space="preserve"> </w:t>
      </w:r>
      <w:r w:rsidRPr="00587A03">
        <w:rPr>
          <w:rFonts w:eastAsia="PMingLiU"/>
        </w:rPr>
        <w:t>selected</w:t>
      </w:r>
      <w:r w:rsidR="009037DA">
        <w:rPr>
          <w:rFonts w:eastAsia="PMingLiU"/>
        </w:rPr>
        <w:t xml:space="preserve"> </w:t>
      </w:r>
      <w:r w:rsidRPr="00587A03">
        <w:rPr>
          <w:rFonts w:eastAsia="PMingLiU"/>
        </w:rPr>
        <w:t>tables</w:t>
      </w:r>
      <w:r w:rsidR="009037DA">
        <w:rPr>
          <w:rFonts w:eastAsia="PMingLiU"/>
        </w:rPr>
        <w:t xml:space="preserve"> </w:t>
      </w:r>
      <w:r w:rsidRPr="00587A03">
        <w:rPr>
          <w:rFonts w:eastAsia="PMingLiU"/>
        </w:rPr>
        <w:t>will</w:t>
      </w:r>
      <w:r w:rsidR="009037DA">
        <w:rPr>
          <w:rFonts w:eastAsia="PMingLiU"/>
        </w:rPr>
        <w:t xml:space="preserve"> </w:t>
      </w:r>
      <w:r w:rsidRPr="00587A03">
        <w:rPr>
          <w:rFonts w:eastAsia="PMingLiU"/>
        </w:rPr>
        <w:t>use</w:t>
      </w:r>
      <w:r w:rsidR="009037DA">
        <w:rPr>
          <w:rFonts w:eastAsia="PMingLiU"/>
        </w:rPr>
        <w:t xml:space="preserve"> </w:t>
      </w:r>
      <w:r w:rsidRPr="00587A03">
        <w:rPr>
          <w:rFonts w:eastAsia="PMingLiU"/>
        </w:rPr>
        <w:t>the</w:t>
      </w:r>
      <w:r w:rsidR="009037DA">
        <w:rPr>
          <w:rFonts w:eastAsia="PMingLiU"/>
        </w:rPr>
        <w:t xml:space="preserve"> </w:t>
      </w:r>
      <w:r>
        <w:rPr>
          <w:rFonts w:eastAsia="PMingLiU"/>
        </w:rPr>
        <w:t>current</w:t>
      </w:r>
      <w:r w:rsidR="009037DA">
        <w:rPr>
          <w:rFonts w:eastAsia="PMingLiU"/>
        </w:rPr>
        <w:t xml:space="preserve"> </w:t>
      </w:r>
      <w:r w:rsidRPr="00587A03">
        <w:rPr>
          <w:rFonts w:eastAsia="PMingLiU"/>
        </w:rPr>
        <w:t>prefix.</w:t>
      </w:r>
      <w:r w:rsidR="009037DA">
        <w:rPr>
          <w:rFonts w:eastAsia="PMingLiU"/>
        </w:rPr>
        <w:t xml:space="preserve">  </w:t>
      </w:r>
      <w:r>
        <w:rPr>
          <w:rFonts w:eastAsia="PMingLiU"/>
        </w:rPr>
        <w:t>Tables</w:t>
      </w:r>
      <w:r w:rsidR="009037DA">
        <w:rPr>
          <w:rFonts w:eastAsia="PMingLiU"/>
        </w:rPr>
        <w:t xml:space="preserve"> </w:t>
      </w:r>
      <w:r>
        <w:rPr>
          <w:rFonts w:eastAsia="PMingLiU"/>
        </w:rPr>
        <w:t>and</w:t>
      </w:r>
      <w:r w:rsidR="009037DA">
        <w:rPr>
          <w:rFonts w:eastAsia="PMingLiU"/>
        </w:rPr>
        <w:t xml:space="preserve"> </w:t>
      </w:r>
      <w:r>
        <w:rPr>
          <w:rFonts w:eastAsia="PMingLiU"/>
        </w:rPr>
        <w:t>database</w:t>
      </w:r>
      <w:r w:rsidR="009037DA">
        <w:rPr>
          <w:rFonts w:eastAsia="PMingLiU"/>
        </w:rPr>
        <w:t xml:space="preserve"> </w:t>
      </w:r>
      <w:r>
        <w:rPr>
          <w:rFonts w:eastAsia="PMingLiU"/>
        </w:rPr>
        <w:t>views</w:t>
      </w:r>
      <w:r w:rsidR="009037DA">
        <w:rPr>
          <w:rFonts w:eastAsia="PMingLiU"/>
        </w:rPr>
        <w:t xml:space="preserve"> </w:t>
      </w:r>
      <w:r>
        <w:rPr>
          <w:rFonts w:eastAsia="PMingLiU"/>
        </w:rPr>
        <w:t>already</w:t>
      </w:r>
      <w:r w:rsidR="009037DA">
        <w:rPr>
          <w:rFonts w:eastAsia="PMingLiU"/>
        </w:rPr>
        <w:t xml:space="preserve"> </w:t>
      </w:r>
      <w:r w:rsidR="00910E00">
        <w:rPr>
          <w:rFonts w:eastAsia="PMingLiU"/>
        </w:rPr>
        <w:t>in use</w:t>
      </w:r>
      <w:r w:rsidR="009037DA">
        <w:rPr>
          <w:rFonts w:eastAsia="PMingLiU"/>
        </w:rPr>
        <w:t xml:space="preserve"> </w:t>
      </w:r>
      <w:r w:rsidRPr="00587A03">
        <w:rPr>
          <w:rFonts w:eastAsia="PMingLiU"/>
        </w:rPr>
        <w:t>will</w:t>
      </w:r>
      <w:r w:rsidR="009037DA">
        <w:rPr>
          <w:rFonts w:eastAsia="PMingLiU"/>
        </w:rPr>
        <w:t xml:space="preserve"> </w:t>
      </w:r>
      <w:r>
        <w:rPr>
          <w:rFonts w:eastAsia="PMingLiU"/>
        </w:rPr>
        <w:t>still</w:t>
      </w:r>
      <w:r w:rsidR="009037DA">
        <w:rPr>
          <w:rFonts w:eastAsia="PMingLiU"/>
        </w:rPr>
        <w:t xml:space="preserve"> </w:t>
      </w:r>
      <w:r>
        <w:rPr>
          <w:rFonts w:eastAsia="PMingLiU"/>
        </w:rPr>
        <w:t>use</w:t>
      </w:r>
      <w:r w:rsidR="009037DA">
        <w:rPr>
          <w:rFonts w:eastAsia="PMingLiU"/>
        </w:rPr>
        <w:t xml:space="preserve"> </w:t>
      </w:r>
      <w:r>
        <w:rPr>
          <w:rFonts w:eastAsia="PMingLiU"/>
        </w:rPr>
        <w:t>the</w:t>
      </w:r>
      <w:r w:rsidR="009037DA">
        <w:rPr>
          <w:rFonts w:eastAsia="PMingLiU"/>
        </w:rPr>
        <w:t xml:space="preserve"> </w:t>
      </w:r>
      <w:r>
        <w:rPr>
          <w:rFonts w:eastAsia="PMingLiU"/>
        </w:rPr>
        <w:t>previous</w:t>
      </w:r>
      <w:r w:rsidR="009037DA">
        <w:rPr>
          <w:rFonts w:eastAsia="PMingLiU"/>
        </w:rPr>
        <w:t xml:space="preserve"> </w:t>
      </w:r>
      <w:r>
        <w:rPr>
          <w:rFonts w:eastAsia="PMingLiU"/>
        </w:rPr>
        <w:t>prefix.</w:t>
      </w:r>
      <w:r w:rsidR="009037DA">
        <w:rPr>
          <w:rFonts w:eastAsia="PMingLiU"/>
        </w:rPr>
        <w:t xml:space="preserve">  </w:t>
      </w:r>
      <w:r>
        <w:rPr>
          <w:rFonts w:eastAsia="PMingLiU"/>
        </w:rPr>
        <w:t>To</w:t>
      </w:r>
      <w:r w:rsidR="009037DA">
        <w:rPr>
          <w:rFonts w:eastAsia="PMingLiU"/>
        </w:rPr>
        <w:t xml:space="preserve"> </w:t>
      </w:r>
      <w:r>
        <w:rPr>
          <w:rFonts w:eastAsia="PMingLiU"/>
        </w:rPr>
        <w:t>change</w:t>
      </w:r>
      <w:r w:rsidR="009037DA">
        <w:rPr>
          <w:rFonts w:eastAsia="PMingLiU"/>
        </w:rPr>
        <w:t xml:space="preserve"> </w:t>
      </w:r>
      <w:r>
        <w:rPr>
          <w:rFonts w:eastAsia="PMingLiU"/>
        </w:rPr>
        <w:t>the</w:t>
      </w:r>
      <w:r w:rsidR="009037DA">
        <w:rPr>
          <w:rFonts w:eastAsia="PMingLiU"/>
        </w:rPr>
        <w:t xml:space="preserve"> </w:t>
      </w:r>
      <w:r>
        <w:rPr>
          <w:rFonts w:eastAsia="PMingLiU"/>
        </w:rPr>
        <w:t>prefix</w:t>
      </w:r>
      <w:r w:rsidR="009037DA">
        <w:rPr>
          <w:rFonts w:eastAsia="PMingLiU"/>
        </w:rPr>
        <w:t xml:space="preserve"> </w:t>
      </w:r>
      <w:r>
        <w:rPr>
          <w:rFonts w:eastAsia="PMingLiU"/>
        </w:rPr>
        <w:t>for</w:t>
      </w:r>
      <w:r w:rsidR="009037DA">
        <w:rPr>
          <w:rFonts w:eastAsia="PMingLiU"/>
        </w:rPr>
        <w:t xml:space="preserve"> </w:t>
      </w:r>
      <w:r>
        <w:rPr>
          <w:rFonts w:eastAsia="PMingLiU"/>
        </w:rPr>
        <w:t>existing</w:t>
      </w:r>
      <w:r w:rsidR="009037DA">
        <w:rPr>
          <w:rFonts w:eastAsia="PMingLiU"/>
        </w:rPr>
        <w:t xml:space="preserve"> </w:t>
      </w:r>
      <w:r>
        <w:rPr>
          <w:rFonts w:eastAsia="PMingLiU"/>
        </w:rPr>
        <w:t>tables,</w:t>
      </w:r>
      <w:r w:rsidR="009037DA">
        <w:rPr>
          <w:rFonts w:eastAsia="PMingLiU"/>
        </w:rPr>
        <w:t xml:space="preserve"> </w:t>
      </w:r>
      <w:r w:rsidRPr="00587A03">
        <w:rPr>
          <w:rFonts w:eastAsia="PMingLiU"/>
        </w:rPr>
        <w:t>unselect</w:t>
      </w:r>
      <w:r w:rsidR="009037DA">
        <w:rPr>
          <w:rFonts w:eastAsia="PMingLiU"/>
        </w:rPr>
        <w:t xml:space="preserve"> </w:t>
      </w:r>
      <w:r w:rsidRPr="00587A03">
        <w:rPr>
          <w:rFonts w:eastAsia="PMingLiU"/>
        </w:rPr>
        <w:t>those</w:t>
      </w:r>
      <w:r w:rsidR="009037DA">
        <w:rPr>
          <w:rFonts w:eastAsia="PMingLiU"/>
        </w:rPr>
        <w:t xml:space="preserve"> </w:t>
      </w:r>
      <w:r w:rsidRPr="00587A03">
        <w:rPr>
          <w:rFonts w:eastAsia="PMingLiU"/>
        </w:rPr>
        <w:t>tables</w:t>
      </w:r>
      <w:r w:rsidR="009037DA">
        <w:rPr>
          <w:rFonts w:eastAsia="PMingLiU"/>
        </w:rPr>
        <w:t xml:space="preserve"> </w:t>
      </w:r>
      <w:r>
        <w:rPr>
          <w:rFonts w:eastAsia="PMingLiU"/>
        </w:rPr>
        <w:t>in</w:t>
      </w:r>
      <w:r w:rsidR="009037DA">
        <w:rPr>
          <w:rFonts w:eastAsia="PMingLiU"/>
        </w:rPr>
        <w:t xml:space="preserve"> </w:t>
      </w:r>
      <w:r>
        <w:rPr>
          <w:rFonts w:eastAsia="PMingLiU"/>
        </w:rPr>
        <w:t>the</w:t>
      </w:r>
      <w:r w:rsidR="009037DA">
        <w:rPr>
          <w:rFonts w:eastAsia="PMingLiU"/>
        </w:rPr>
        <w:t xml:space="preserve"> </w:t>
      </w:r>
      <w:r>
        <w:rPr>
          <w:rFonts w:eastAsia="PMingLiU"/>
        </w:rPr>
        <w:t>Application</w:t>
      </w:r>
      <w:r w:rsidR="009037DA">
        <w:rPr>
          <w:rFonts w:eastAsia="PMingLiU"/>
        </w:rPr>
        <w:t xml:space="preserve"> </w:t>
      </w:r>
      <w:r>
        <w:rPr>
          <w:rFonts w:eastAsia="PMingLiU"/>
        </w:rPr>
        <w:t>Wizard</w:t>
      </w:r>
      <w:r w:rsidR="009037DA">
        <w:rPr>
          <w:rFonts w:eastAsia="PMingLiU"/>
        </w:rPr>
        <w:t xml:space="preserve"> </w:t>
      </w:r>
      <w:r>
        <w:rPr>
          <w:rFonts w:eastAsia="PMingLiU"/>
        </w:rPr>
        <w:t>and</w:t>
      </w:r>
      <w:r w:rsidR="009037DA">
        <w:rPr>
          <w:rFonts w:eastAsia="PMingLiU"/>
        </w:rPr>
        <w:t xml:space="preserve"> </w:t>
      </w:r>
      <w:r>
        <w:rPr>
          <w:rFonts w:eastAsia="PMingLiU"/>
        </w:rPr>
        <w:t>then</w:t>
      </w:r>
      <w:r w:rsidR="009037DA">
        <w:rPr>
          <w:rFonts w:eastAsia="PMingLiU"/>
        </w:rPr>
        <w:t xml:space="preserve"> </w:t>
      </w:r>
      <w:r>
        <w:rPr>
          <w:rFonts w:eastAsia="PMingLiU"/>
        </w:rPr>
        <w:t>re-select</w:t>
      </w:r>
      <w:r w:rsidR="009037DA">
        <w:rPr>
          <w:rFonts w:eastAsia="PMingLiU"/>
        </w:rPr>
        <w:t xml:space="preserve"> </w:t>
      </w:r>
      <w:r>
        <w:rPr>
          <w:rFonts w:eastAsia="PMingLiU"/>
        </w:rPr>
        <w:t>them</w:t>
      </w:r>
      <w:r w:rsidR="009037DA">
        <w:rPr>
          <w:rFonts w:eastAsia="PMingLiU"/>
        </w:rPr>
        <w:t xml:space="preserve"> </w:t>
      </w:r>
      <w:r>
        <w:rPr>
          <w:rFonts w:eastAsia="PMingLiU"/>
        </w:rPr>
        <w:t>to</w:t>
      </w:r>
      <w:r w:rsidR="009037DA">
        <w:rPr>
          <w:rFonts w:eastAsia="PMingLiU"/>
        </w:rPr>
        <w:t xml:space="preserve"> </w:t>
      </w:r>
      <w:r w:rsidRPr="00587A03">
        <w:rPr>
          <w:rFonts w:eastAsia="PMingLiU"/>
        </w:rPr>
        <w:t>force</w:t>
      </w:r>
      <w:r w:rsidR="009037DA">
        <w:rPr>
          <w:rFonts w:eastAsia="PMingLiU"/>
        </w:rPr>
        <w:t xml:space="preserve"> </w:t>
      </w:r>
      <w:r w:rsidRPr="00587A03">
        <w:rPr>
          <w:rFonts w:eastAsia="PMingLiU"/>
        </w:rPr>
        <w:t>new</w:t>
      </w:r>
      <w:r w:rsidR="009037DA">
        <w:rPr>
          <w:rFonts w:eastAsia="PMingLiU"/>
        </w:rPr>
        <w:t xml:space="preserve"> </w:t>
      </w:r>
      <w:r w:rsidRPr="00587A03">
        <w:rPr>
          <w:rFonts w:eastAsia="PMingLiU"/>
        </w:rPr>
        <w:t>stored</w:t>
      </w:r>
      <w:r w:rsidR="009037DA">
        <w:rPr>
          <w:rFonts w:eastAsia="PMingLiU"/>
        </w:rPr>
        <w:t xml:space="preserve"> </w:t>
      </w:r>
      <w:r w:rsidRPr="00587A03">
        <w:rPr>
          <w:rFonts w:eastAsia="PMingLiU"/>
        </w:rPr>
        <w:t>procedures</w:t>
      </w:r>
      <w:r w:rsidR="009037DA">
        <w:rPr>
          <w:rFonts w:eastAsia="PMingLiU"/>
        </w:rPr>
        <w:t xml:space="preserve"> </w:t>
      </w:r>
      <w:r>
        <w:rPr>
          <w:rFonts w:eastAsia="PMingLiU"/>
        </w:rPr>
        <w:t>to</w:t>
      </w:r>
      <w:r w:rsidR="009037DA">
        <w:rPr>
          <w:rFonts w:eastAsia="PMingLiU"/>
        </w:rPr>
        <w:t xml:space="preserve"> </w:t>
      </w:r>
      <w:r>
        <w:rPr>
          <w:rFonts w:eastAsia="PMingLiU"/>
        </w:rPr>
        <w:t>be</w:t>
      </w:r>
      <w:r w:rsidR="009037DA">
        <w:rPr>
          <w:rFonts w:eastAsia="PMingLiU"/>
        </w:rPr>
        <w:t xml:space="preserve"> </w:t>
      </w:r>
      <w:r>
        <w:rPr>
          <w:rFonts w:eastAsia="PMingLiU"/>
        </w:rPr>
        <w:t>created</w:t>
      </w:r>
      <w:r w:rsidR="009037DA">
        <w:rPr>
          <w:rFonts w:eastAsia="PMingLiU"/>
        </w:rPr>
        <w:t xml:space="preserve"> </w:t>
      </w:r>
      <w:r>
        <w:rPr>
          <w:rFonts w:eastAsia="PMingLiU"/>
        </w:rPr>
        <w:t>for</w:t>
      </w:r>
      <w:r w:rsidR="009037DA">
        <w:rPr>
          <w:rFonts w:eastAsia="PMingLiU"/>
        </w:rPr>
        <w:t xml:space="preserve"> </w:t>
      </w:r>
      <w:r>
        <w:rPr>
          <w:rFonts w:eastAsia="PMingLiU"/>
        </w:rPr>
        <w:t>those</w:t>
      </w:r>
      <w:r w:rsidR="009037DA">
        <w:rPr>
          <w:rFonts w:eastAsia="PMingLiU"/>
        </w:rPr>
        <w:t xml:space="preserve"> </w:t>
      </w:r>
      <w:r>
        <w:rPr>
          <w:rFonts w:eastAsia="PMingLiU"/>
        </w:rPr>
        <w:t>tables.</w:t>
      </w:r>
      <w:r w:rsidR="009037DA">
        <w:rPr>
          <w:rFonts w:eastAsia="PMingLiU"/>
        </w:rPr>
        <w:t xml:space="preserve">  </w:t>
      </w:r>
      <w:r w:rsidRPr="00587A03">
        <w:rPr>
          <w:rFonts w:eastAsia="PMingLiU"/>
        </w:rPr>
        <w:t>Keep</w:t>
      </w:r>
      <w:r w:rsidR="009037DA">
        <w:rPr>
          <w:rFonts w:eastAsia="PMingLiU"/>
        </w:rPr>
        <w:t xml:space="preserve"> </w:t>
      </w:r>
      <w:r w:rsidRPr="00587A03">
        <w:rPr>
          <w:rFonts w:eastAsia="PMingLiU"/>
        </w:rPr>
        <w:t>in</w:t>
      </w:r>
      <w:r w:rsidR="009037DA">
        <w:rPr>
          <w:rFonts w:eastAsia="PMingLiU"/>
        </w:rPr>
        <w:t xml:space="preserve"> </w:t>
      </w:r>
      <w:r w:rsidRPr="00587A03">
        <w:rPr>
          <w:rFonts w:eastAsia="PMingLiU"/>
        </w:rPr>
        <w:t>mind</w:t>
      </w:r>
      <w:r>
        <w:rPr>
          <w:rFonts w:eastAsia="PMingLiU"/>
        </w:rPr>
        <w:t>,</w:t>
      </w:r>
      <w:r w:rsidR="009037DA">
        <w:rPr>
          <w:rFonts w:eastAsia="PMingLiU"/>
        </w:rPr>
        <w:t xml:space="preserve"> </w:t>
      </w:r>
      <w:r>
        <w:rPr>
          <w:rFonts w:eastAsia="PMingLiU"/>
        </w:rPr>
        <w:t>however,</w:t>
      </w:r>
      <w:r w:rsidR="009037DA">
        <w:rPr>
          <w:rFonts w:eastAsia="PMingLiU"/>
        </w:rPr>
        <w:t xml:space="preserve"> </w:t>
      </w:r>
      <w:r w:rsidRPr="00587A03">
        <w:rPr>
          <w:rFonts w:eastAsia="PMingLiU"/>
        </w:rPr>
        <w:t>that</w:t>
      </w:r>
      <w:r w:rsidR="009037DA">
        <w:rPr>
          <w:rFonts w:eastAsia="PMingLiU"/>
        </w:rPr>
        <w:t xml:space="preserve"> </w:t>
      </w:r>
      <w:r>
        <w:rPr>
          <w:rFonts w:eastAsia="PMingLiU"/>
        </w:rPr>
        <w:t>Iron</w:t>
      </w:r>
      <w:r w:rsidR="009037DA">
        <w:rPr>
          <w:rFonts w:eastAsia="PMingLiU"/>
        </w:rPr>
        <w:t xml:space="preserve"> </w:t>
      </w:r>
      <w:r>
        <w:rPr>
          <w:rFonts w:eastAsia="PMingLiU"/>
        </w:rPr>
        <w:t>Speed</w:t>
      </w:r>
      <w:r w:rsidR="009037DA">
        <w:rPr>
          <w:rFonts w:eastAsia="PMingLiU"/>
        </w:rPr>
        <w:t xml:space="preserve"> </w:t>
      </w:r>
      <w:r w:rsidRPr="00587A03">
        <w:rPr>
          <w:rFonts w:eastAsia="PMingLiU"/>
        </w:rPr>
        <w:t>Designer</w:t>
      </w:r>
      <w:r w:rsidR="009037DA">
        <w:rPr>
          <w:rFonts w:eastAsia="PMingLiU"/>
        </w:rPr>
        <w:t xml:space="preserve"> </w:t>
      </w:r>
      <w:r w:rsidRPr="00587A03">
        <w:rPr>
          <w:rFonts w:eastAsia="PMingLiU"/>
        </w:rPr>
        <w:t>does</w:t>
      </w:r>
      <w:r w:rsidR="009037DA">
        <w:rPr>
          <w:rFonts w:eastAsia="PMingLiU"/>
        </w:rPr>
        <w:t xml:space="preserve"> </w:t>
      </w:r>
      <w:r w:rsidRPr="00587A03">
        <w:rPr>
          <w:rFonts w:eastAsia="PMingLiU"/>
        </w:rPr>
        <w:t>not</w:t>
      </w:r>
      <w:r w:rsidR="009037DA">
        <w:rPr>
          <w:rFonts w:eastAsia="PMingLiU"/>
        </w:rPr>
        <w:t xml:space="preserve"> </w:t>
      </w:r>
      <w:r w:rsidRPr="00587A03">
        <w:rPr>
          <w:rFonts w:eastAsia="PMingLiU"/>
        </w:rPr>
        <w:t>delete</w:t>
      </w:r>
      <w:r w:rsidR="009037DA">
        <w:rPr>
          <w:rFonts w:eastAsia="PMingLiU"/>
        </w:rPr>
        <w:t xml:space="preserve"> </w:t>
      </w:r>
      <w:r>
        <w:rPr>
          <w:rFonts w:eastAsia="PMingLiU"/>
        </w:rPr>
        <w:t>or</w:t>
      </w:r>
      <w:r w:rsidR="009037DA">
        <w:rPr>
          <w:rFonts w:eastAsia="PMingLiU"/>
        </w:rPr>
        <w:t xml:space="preserve"> </w:t>
      </w:r>
      <w:r w:rsidRPr="00587A03">
        <w:rPr>
          <w:rFonts w:eastAsia="PMingLiU"/>
        </w:rPr>
        <w:t>drop</w:t>
      </w:r>
      <w:r w:rsidR="009037DA">
        <w:rPr>
          <w:rFonts w:eastAsia="PMingLiU"/>
        </w:rPr>
        <w:t xml:space="preserve"> </w:t>
      </w:r>
      <w:r w:rsidRPr="00587A03">
        <w:rPr>
          <w:rFonts w:eastAsia="PMingLiU"/>
        </w:rPr>
        <w:t>the</w:t>
      </w:r>
      <w:r w:rsidR="009037DA">
        <w:rPr>
          <w:rFonts w:eastAsia="PMingLiU"/>
        </w:rPr>
        <w:t xml:space="preserve"> </w:t>
      </w:r>
      <w:r>
        <w:rPr>
          <w:rFonts w:eastAsia="PMingLiU"/>
        </w:rPr>
        <w:t>old</w:t>
      </w:r>
      <w:r w:rsidR="009037DA">
        <w:rPr>
          <w:rFonts w:eastAsia="PMingLiU"/>
        </w:rPr>
        <w:t xml:space="preserve"> </w:t>
      </w:r>
      <w:r w:rsidRPr="00587A03">
        <w:rPr>
          <w:rFonts w:eastAsia="PMingLiU"/>
        </w:rPr>
        <w:t>stored</w:t>
      </w:r>
      <w:r w:rsidR="009037DA">
        <w:rPr>
          <w:rFonts w:eastAsia="PMingLiU"/>
        </w:rPr>
        <w:t xml:space="preserve"> </w:t>
      </w:r>
      <w:r w:rsidRPr="00587A03">
        <w:rPr>
          <w:rFonts w:eastAsia="PMingLiU"/>
        </w:rPr>
        <w:t>procedures</w:t>
      </w:r>
      <w:r w:rsidR="009037DA">
        <w:rPr>
          <w:rFonts w:eastAsia="PMingLiU"/>
        </w:rPr>
        <w:t xml:space="preserve"> </w:t>
      </w:r>
      <w:r w:rsidRPr="00587A03">
        <w:rPr>
          <w:rFonts w:eastAsia="PMingLiU"/>
        </w:rPr>
        <w:t>in</w:t>
      </w:r>
      <w:r w:rsidR="009037DA">
        <w:rPr>
          <w:rFonts w:eastAsia="PMingLiU"/>
        </w:rPr>
        <w:t xml:space="preserve"> </w:t>
      </w:r>
      <w:r>
        <w:rPr>
          <w:rFonts w:eastAsia="PMingLiU"/>
        </w:rPr>
        <w:t>your</w:t>
      </w:r>
      <w:r w:rsidR="009037DA">
        <w:rPr>
          <w:rFonts w:eastAsia="PMingLiU"/>
        </w:rPr>
        <w:t xml:space="preserve"> </w:t>
      </w:r>
      <w:r>
        <w:rPr>
          <w:rFonts w:eastAsia="PMingLiU"/>
        </w:rPr>
        <w:t>d</w:t>
      </w:r>
      <w:r w:rsidRPr="00587A03">
        <w:rPr>
          <w:rFonts w:eastAsia="PMingLiU"/>
        </w:rPr>
        <w:t>atabase</w:t>
      </w:r>
      <w:r w:rsidR="009037DA">
        <w:rPr>
          <w:rFonts w:eastAsia="PMingLiU"/>
        </w:rPr>
        <w:t xml:space="preserve"> </w:t>
      </w:r>
      <w:r>
        <w:rPr>
          <w:rFonts w:eastAsia="PMingLiU"/>
        </w:rPr>
        <w:t>server;</w:t>
      </w:r>
      <w:r w:rsidR="009037DA">
        <w:rPr>
          <w:rFonts w:eastAsia="PMingLiU"/>
        </w:rPr>
        <w:t xml:space="preserve"> </w:t>
      </w:r>
      <w:r>
        <w:rPr>
          <w:rFonts w:eastAsia="PMingLiU"/>
        </w:rPr>
        <w:t>you</w:t>
      </w:r>
      <w:r w:rsidR="009037DA">
        <w:rPr>
          <w:rFonts w:eastAsia="PMingLiU"/>
        </w:rPr>
        <w:t xml:space="preserve"> </w:t>
      </w:r>
      <w:r>
        <w:rPr>
          <w:rFonts w:eastAsia="PMingLiU"/>
        </w:rPr>
        <w:t>must</w:t>
      </w:r>
      <w:r w:rsidR="009037DA">
        <w:rPr>
          <w:rFonts w:eastAsia="PMingLiU"/>
        </w:rPr>
        <w:t xml:space="preserve"> </w:t>
      </w:r>
      <w:r>
        <w:rPr>
          <w:rFonts w:eastAsia="PMingLiU"/>
        </w:rPr>
        <w:t>do</w:t>
      </w:r>
      <w:r w:rsidR="009037DA">
        <w:rPr>
          <w:rFonts w:eastAsia="PMingLiU"/>
        </w:rPr>
        <w:t xml:space="preserve"> </w:t>
      </w:r>
      <w:r>
        <w:rPr>
          <w:rFonts w:eastAsia="PMingLiU"/>
        </w:rPr>
        <w:t>this</w:t>
      </w:r>
      <w:r w:rsidR="009037DA">
        <w:rPr>
          <w:rFonts w:eastAsia="PMingLiU"/>
        </w:rPr>
        <w:t xml:space="preserve"> </w:t>
      </w:r>
      <w:r>
        <w:rPr>
          <w:rFonts w:eastAsia="PMingLiU"/>
        </w:rPr>
        <w:t>manually</w:t>
      </w:r>
      <w:r w:rsidR="009037DA">
        <w:rPr>
          <w:rFonts w:eastAsia="PMingLiU"/>
        </w:rPr>
        <w:t xml:space="preserve"> </w:t>
      </w:r>
      <w:r>
        <w:rPr>
          <w:rFonts w:eastAsia="PMingLiU"/>
        </w:rPr>
        <w:t>using</w:t>
      </w:r>
      <w:r w:rsidR="009037DA">
        <w:rPr>
          <w:rFonts w:eastAsia="PMingLiU"/>
        </w:rPr>
        <w:t xml:space="preserve"> </w:t>
      </w:r>
      <w:r>
        <w:rPr>
          <w:rFonts w:eastAsia="PMingLiU"/>
        </w:rPr>
        <w:t>Microsoft</w:t>
      </w:r>
      <w:r w:rsidR="009037DA">
        <w:rPr>
          <w:rFonts w:eastAsia="PMingLiU"/>
        </w:rPr>
        <w:t xml:space="preserve"> </w:t>
      </w:r>
      <w:r>
        <w:rPr>
          <w:rFonts w:eastAsia="PMingLiU"/>
        </w:rPr>
        <w:t>SQL</w:t>
      </w:r>
      <w:r w:rsidR="009037DA">
        <w:rPr>
          <w:rFonts w:eastAsia="PMingLiU"/>
        </w:rPr>
        <w:t xml:space="preserve"> </w:t>
      </w:r>
      <w:r>
        <w:rPr>
          <w:rFonts w:eastAsia="PMingLiU"/>
        </w:rPr>
        <w:t>Server</w:t>
      </w:r>
      <w:r w:rsidR="009037DA">
        <w:rPr>
          <w:rFonts w:eastAsia="PMingLiU"/>
        </w:rPr>
        <w:t xml:space="preserve"> </w:t>
      </w:r>
      <w:r>
        <w:rPr>
          <w:rFonts w:eastAsia="PMingLiU"/>
        </w:rPr>
        <w:t>Enterprise</w:t>
      </w:r>
      <w:r w:rsidR="009037DA">
        <w:rPr>
          <w:rFonts w:eastAsia="PMingLiU"/>
        </w:rPr>
        <w:t xml:space="preserve"> </w:t>
      </w:r>
      <w:r>
        <w:rPr>
          <w:rFonts w:eastAsia="PMingLiU"/>
        </w:rPr>
        <w:t>Manager</w:t>
      </w:r>
      <w:r w:rsidR="009037DA">
        <w:rPr>
          <w:rFonts w:eastAsia="PMingLiU"/>
        </w:rPr>
        <w:t xml:space="preserve"> </w:t>
      </w:r>
      <w:r>
        <w:rPr>
          <w:rFonts w:eastAsia="PMingLiU"/>
        </w:rPr>
        <w:t>or</w:t>
      </w:r>
      <w:r w:rsidR="009037DA">
        <w:rPr>
          <w:rFonts w:eastAsia="PMingLiU"/>
        </w:rPr>
        <w:t xml:space="preserve"> </w:t>
      </w:r>
      <w:r>
        <w:rPr>
          <w:rFonts w:eastAsia="PMingLiU"/>
        </w:rPr>
        <w:t>similar</w:t>
      </w:r>
      <w:r w:rsidR="009037DA">
        <w:rPr>
          <w:rFonts w:eastAsia="PMingLiU"/>
        </w:rPr>
        <w:t xml:space="preserve"> </w:t>
      </w:r>
      <w:r>
        <w:rPr>
          <w:rFonts w:eastAsia="PMingLiU"/>
        </w:rPr>
        <w:t>tool.</w:t>
      </w:r>
    </w:p>
    <w:p w:rsidR="002D39C1" w:rsidRDefault="002D39C1" w:rsidP="002D39C1">
      <w:pPr>
        <w:rPr>
          <w:rFonts w:eastAsia="PMingLiU"/>
        </w:rPr>
      </w:pPr>
      <w:r>
        <w:rPr>
          <w:rFonts w:eastAsia="PMingLiU"/>
        </w:rPr>
        <w:t>Caveats:</w:t>
      </w:r>
    </w:p>
    <w:p w:rsidR="002D39C1" w:rsidRPr="00587A03" w:rsidRDefault="002D39C1" w:rsidP="00475C7A">
      <w:pPr>
        <w:numPr>
          <w:ilvl w:val="0"/>
          <w:numId w:val="33"/>
        </w:numPr>
        <w:rPr>
          <w:rFonts w:eastAsia="PMingLiU"/>
        </w:rPr>
      </w:pPr>
      <w:r w:rsidRPr="00587A03">
        <w:rPr>
          <w:rFonts w:eastAsia="PMingLiU"/>
        </w:rPr>
        <w:t>The</w:t>
      </w:r>
      <w:r w:rsidR="009037DA">
        <w:rPr>
          <w:rFonts w:eastAsia="PMingLiU"/>
        </w:rPr>
        <w:t xml:space="preserve"> </w:t>
      </w:r>
      <w:r w:rsidRPr="00587A03">
        <w:rPr>
          <w:rFonts w:eastAsia="PMingLiU"/>
        </w:rPr>
        <w:t>prefix</w:t>
      </w:r>
      <w:r w:rsidR="009037DA">
        <w:rPr>
          <w:rFonts w:eastAsia="PMingLiU"/>
        </w:rPr>
        <w:t xml:space="preserve"> </w:t>
      </w:r>
      <w:r w:rsidRPr="00587A03">
        <w:rPr>
          <w:rFonts w:eastAsia="PMingLiU"/>
        </w:rPr>
        <w:t>value</w:t>
      </w:r>
      <w:r w:rsidR="009037DA">
        <w:rPr>
          <w:rFonts w:eastAsia="PMingLiU"/>
        </w:rPr>
        <w:t xml:space="preserve"> </w:t>
      </w:r>
      <w:r w:rsidRPr="00587A03">
        <w:rPr>
          <w:rFonts w:eastAsia="PMingLiU"/>
        </w:rPr>
        <w:t>should</w:t>
      </w:r>
      <w:r w:rsidR="009037DA">
        <w:rPr>
          <w:rFonts w:eastAsia="PMingLiU"/>
        </w:rPr>
        <w:t xml:space="preserve"> </w:t>
      </w:r>
      <w:r w:rsidRPr="00587A03">
        <w:rPr>
          <w:rFonts w:eastAsia="PMingLiU"/>
        </w:rPr>
        <w:t>not</w:t>
      </w:r>
      <w:r w:rsidR="009037DA">
        <w:rPr>
          <w:rFonts w:eastAsia="PMingLiU"/>
        </w:rPr>
        <w:t xml:space="preserve"> </w:t>
      </w:r>
      <w:r w:rsidRPr="00587A03">
        <w:rPr>
          <w:rFonts w:eastAsia="PMingLiU"/>
        </w:rPr>
        <w:t>start</w:t>
      </w:r>
      <w:r w:rsidR="009037DA">
        <w:rPr>
          <w:rFonts w:eastAsia="PMingLiU"/>
        </w:rPr>
        <w:t xml:space="preserve"> </w:t>
      </w:r>
      <w:r w:rsidRPr="00587A03">
        <w:rPr>
          <w:rFonts w:eastAsia="PMingLiU"/>
        </w:rPr>
        <w:t>with</w:t>
      </w:r>
      <w:r w:rsidR="009037DA">
        <w:rPr>
          <w:rFonts w:eastAsia="PMingLiU"/>
        </w:rPr>
        <w:t xml:space="preserve"> </w:t>
      </w:r>
      <w:r>
        <w:rPr>
          <w:rFonts w:eastAsia="PMingLiU"/>
        </w:rPr>
        <w:t>a</w:t>
      </w:r>
      <w:r w:rsidR="009037DA">
        <w:rPr>
          <w:rFonts w:eastAsia="PMingLiU"/>
        </w:rPr>
        <w:t xml:space="preserve"> </w:t>
      </w:r>
      <w:r w:rsidRPr="00587A03">
        <w:rPr>
          <w:rFonts w:eastAsia="PMingLiU"/>
        </w:rPr>
        <w:t>digit</w:t>
      </w:r>
      <w:r>
        <w:rPr>
          <w:rFonts w:eastAsia="PMingLiU"/>
        </w:rPr>
        <w:t>,</w:t>
      </w:r>
      <w:r w:rsidR="009037DA">
        <w:rPr>
          <w:rFonts w:eastAsia="PMingLiU"/>
        </w:rPr>
        <w:t xml:space="preserve"> </w:t>
      </w:r>
      <w:r>
        <w:rPr>
          <w:rFonts w:eastAsia="PMingLiU"/>
        </w:rPr>
        <w:t>space</w:t>
      </w:r>
      <w:r w:rsidR="009037DA">
        <w:rPr>
          <w:rFonts w:eastAsia="PMingLiU"/>
        </w:rPr>
        <w:t xml:space="preserve"> </w:t>
      </w:r>
      <w:r>
        <w:rPr>
          <w:rFonts w:eastAsia="PMingLiU"/>
        </w:rPr>
        <w:t>or</w:t>
      </w:r>
      <w:r w:rsidR="009037DA">
        <w:rPr>
          <w:rFonts w:eastAsia="PMingLiU"/>
        </w:rPr>
        <w:t xml:space="preserve"> </w:t>
      </w:r>
      <w:r>
        <w:rPr>
          <w:rFonts w:eastAsia="PMingLiU"/>
        </w:rPr>
        <w:t>other</w:t>
      </w:r>
      <w:r w:rsidR="009037DA">
        <w:rPr>
          <w:rFonts w:eastAsia="PMingLiU"/>
        </w:rPr>
        <w:t xml:space="preserve"> </w:t>
      </w:r>
      <w:r>
        <w:rPr>
          <w:rFonts w:eastAsia="PMingLiU"/>
        </w:rPr>
        <w:t>special</w:t>
      </w:r>
      <w:r w:rsidR="009037DA">
        <w:rPr>
          <w:rFonts w:eastAsia="PMingLiU"/>
        </w:rPr>
        <w:t xml:space="preserve"> </w:t>
      </w:r>
      <w:r>
        <w:rPr>
          <w:rFonts w:eastAsia="PMingLiU"/>
        </w:rPr>
        <w:t>character</w:t>
      </w:r>
      <w:r w:rsidRPr="00587A03">
        <w:rPr>
          <w:rFonts w:eastAsia="PMingLiU"/>
        </w:rPr>
        <w:t>.</w:t>
      </w:r>
    </w:p>
    <w:p w:rsidR="002D39C1" w:rsidRDefault="002D39C1" w:rsidP="00F764C8"/>
    <w:p w:rsidR="002D39C1" w:rsidRDefault="002D39C1" w:rsidP="00F764C8"/>
    <w:p w:rsidR="00873223" w:rsidRDefault="00873223" w:rsidP="00873223">
      <w:pPr>
        <w:pStyle w:val="Heading2"/>
        <w:numPr>
          <w:ilvl w:val="0"/>
          <w:numId w:val="0"/>
        </w:numPr>
      </w:pPr>
      <w:bookmarkStart w:id="649" w:name="_Ref188354227"/>
      <w:bookmarkStart w:id="650" w:name="_Toc414885787"/>
      <w:r>
        <w:t>MySQL</w:t>
      </w:r>
      <w:r w:rsidR="009037DA">
        <w:t xml:space="preserve"> </w:t>
      </w:r>
      <w:r>
        <w:t>Database</w:t>
      </w:r>
      <w:r w:rsidR="009037DA">
        <w:t xml:space="preserve"> </w:t>
      </w:r>
      <w:r>
        <w:t>Support</w:t>
      </w:r>
      <w:bookmarkEnd w:id="649"/>
      <w:bookmarkEnd w:id="650"/>
    </w:p>
    <w:p w:rsidR="008B0606" w:rsidRDefault="008B0606" w:rsidP="008B0606">
      <w:r w:rsidRPr="00A3613B">
        <w:t>For</w:t>
      </w:r>
      <w:r w:rsidR="009037DA">
        <w:t xml:space="preserve"> </w:t>
      </w:r>
      <w:r w:rsidRPr="00A3613B">
        <w:t>details,</w:t>
      </w:r>
      <w:r w:rsidR="009037DA">
        <w:t xml:space="preserve"> </w:t>
      </w:r>
      <w:r w:rsidRPr="00A3613B">
        <w:t>see:</w:t>
      </w:r>
    </w:p>
    <w:p w:rsidR="008B0606" w:rsidRDefault="008B0606" w:rsidP="008B0606">
      <w:r>
        <w:fldChar w:fldCharType="begin"/>
      </w:r>
      <w:r>
        <w:instrText xml:space="preserve"> REF _Ref188355080 \h </w:instrText>
      </w:r>
      <w:r>
        <w:fldChar w:fldCharType="separate"/>
      </w:r>
      <w:r w:rsidR="005B3157">
        <w:t>Driver Requirements</w:t>
      </w:r>
      <w:r>
        <w:fldChar w:fldCharType="end"/>
      </w:r>
    </w:p>
    <w:p w:rsidR="008B0606" w:rsidRDefault="008B0606" w:rsidP="008B0606">
      <w:r>
        <w:fldChar w:fldCharType="begin"/>
      </w:r>
      <w:r>
        <w:instrText xml:space="preserve"> REF _Ref188355129 \h </w:instrText>
      </w:r>
      <w:r>
        <w:fldChar w:fldCharType="separate"/>
      </w:r>
      <w:r w:rsidR="005B3157">
        <w:t>Database Field Support in MySQL</w:t>
      </w:r>
      <w:r>
        <w:fldChar w:fldCharType="end"/>
      </w:r>
    </w:p>
    <w:p w:rsidR="00154879" w:rsidRDefault="00154879" w:rsidP="008B0606">
      <w:r>
        <w:fldChar w:fldCharType="begin"/>
      </w:r>
      <w:r>
        <w:instrText xml:space="preserve"> REF _Ref188355289 \h </w:instrText>
      </w:r>
      <w:r>
        <w:fldChar w:fldCharType="separate"/>
      </w:r>
      <w:r w:rsidR="005B3157">
        <w:t>Data Formatting</w:t>
      </w:r>
      <w:r>
        <w:fldChar w:fldCharType="end"/>
      </w:r>
    </w:p>
    <w:p w:rsidR="00873223" w:rsidRPr="00873223" w:rsidRDefault="00873223" w:rsidP="00873223">
      <w:pPr>
        <w:pStyle w:val="Heading3"/>
      </w:pPr>
      <w:bookmarkStart w:id="651" w:name="_Ref188355080"/>
      <w:bookmarkStart w:id="652" w:name="_Toc414885788"/>
      <w:r>
        <w:t>Driver</w:t>
      </w:r>
      <w:r w:rsidR="009037DA">
        <w:t xml:space="preserve"> </w:t>
      </w:r>
      <w:r>
        <w:t>Requirements</w:t>
      </w:r>
      <w:bookmarkEnd w:id="651"/>
      <w:bookmarkEnd w:id="652"/>
    </w:p>
    <w:p w:rsidR="00873223" w:rsidRPr="00873223" w:rsidRDefault="00873223" w:rsidP="00873223">
      <w:r w:rsidRPr="00873223">
        <w:t>Iron</w:t>
      </w:r>
      <w:r w:rsidR="009037DA">
        <w:t xml:space="preserve"> </w:t>
      </w:r>
      <w:r w:rsidRPr="00873223">
        <w:t>Speed</w:t>
      </w:r>
      <w:r w:rsidR="009037DA">
        <w:t xml:space="preserve"> </w:t>
      </w:r>
      <w:r w:rsidRPr="00873223">
        <w:t>Designer</w:t>
      </w:r>
      <w:r w:rsidR="009037DA">
        <w:t xml:space="preserve"> </w:t>
      </w:r>
      <w:r w:rsidRPr="00873223">
        <w:t>uses</w:t>
      </w:r>
      <w:r w:rsidR="009037DA">
        <w:t xml:space="preserve"> </w:t>
      </w:r>
      <w:r w:rsidRPr="00873223">
        <w:t>the</w:t>
      </w:r>
      <w:r w:rsidR="009037DA">
        <w:t xml:space="preserve"> </w:t>
      </w:r>
      <w:r w:rsidRPr="00873223">
        <w:t>MySQL</w:t>
      </w:r>
      <w:r w:rsidR="009037DA">
        <w:t xml:space="preserve"> </w:t>
      </w:r>
      <w:r w:rsidRPr="00873223">
        <w:t>Connector/NET</w:t>
      </w:r>
      <w:r w:rsidR="009037DA">
        <w:t xml:space="preserve"> </w:t>
      </w:r>
      <w:r w:rsidRPr="00873223">
        <w:t>data</w:t>
      </w:r>
      <w:r w:rsidR="009037DA">
        <w:t xml:space="preserve"> </w:t>
      </w:r>
      <w:r w:rsidRPr="00873223">
        <w:t>provider</w:t>
      </w:r>
      <w:r w:rsidR="009037DA">
        <w:t xml:space="preserve"> </w:t>
      </w:r>
      <w:r>
        <w:t>to</w:t>
      </w:r>
      <w:r w:rsidR="009037DA">
        <w:t xml:space="preserve"> </w:t>
      </w:r>
      <w:r>
        <w:t>connect</w:t>
      </w:r>
      <w:r w:rsidR="009037DA">
        <w:t xml:space="preserve"> </w:t>
      </w:r>
      <w:r>
        <w:t>to</w:t>
      </w:r>
      <w:r w:rsidR="009037DA">
        <w:t xml:space="preserve"> </w:t>
      </w:r>
      <w:r>
        <w:t>a</w:t>
      </w:r>
      <w:r w:rsidR="009037DA">
        <w:t xml:space="preserve"> </w:t>
      </w:r>
      <w:r>
        <w:t>MySQL</w:t>
      </w:r>
      <w:r w:rsidR="009037DA">
        <w:t xml:space="preserve"> </w:t>
      </w:r>
      <w:r>
        <w:t>database.</w:t>
      </w:r>
      <w:r w:rsidR="009037DA">
        <w:t xml:space="preserve">  </w:t>
      </w:r>
      <w:r w:rsidRPr="00873223">
        <w:t>MySQL</w:t>
      </w:r>
      <w:r w:rsidR="009037DA">
        <w:t xml:space="preserve"> </w:t>
      </w:r>
      <w:r w:rsidRPr="00873223">
        <w:t>Connector/Net</w:t>
      </w:r>
      <w:r w:rsidR="009037DA">
        <w:t xml:space="preserve"> </w:t>
      </w:r>
      <w:r w:rsidRPr="00873223">
        <w:t>is</w:t>
      </w:r>
      <w:r w:rsidR="009037DA">
        <w:t xml:space="preserve"> </w:t>
      </w:r>
      <w:r w:rsidRPr="00873223">
        <w:t>a</w:t>
      </w:r>
      <w:r w:rsidR="009037DA">
        <w:t xml:space="preserve"> </w:t>
      </w:r>
      <w:r w:rsidRPr="00873223">
        <w:t>fully-managed</w:t>
      </w:r>
      <w:r w:rsidR="009037DA">
        <w:t xml:space="preserve"> </w:t>
      </w:r>
      <w:r w:rsidRPr="00873223">
        <w:t>ADO.NET</w:t>
      </w:r>
      <w:r w:rsidR="009037DA">
        <w:t xml:space="preserve"> </w:t>
      </w:r>
      <w:r w:rsidRPr="00873223">
        <w:t>driver</w:t>
      </w:r>
      <w:r w:rsidR="009037DA">
        <w:t xml:space="preserve"> </w:t>
      </w:r>
      <w:r w:rsidRPr="00873223">
        <w:t>written</w:t>
      </w:r>
      <w:r w:rsidR="009037DA">
        <w:t xml:space="preserve"> </w:t>
      </w:r>
      <w:r w:rsidRPr="00873223">
        <w:t>in</w:t>
      </w:r>
      <w:r w:rsidR="009037DA">
        <w:t xml:space="preserve"> </w:t>
      </w:r>
      <w:r w:rsidRPr="00873223">
        <w:t>100%</w:t>
      </w:r>
      <w:r w:rsidR="009037DA">
        <w:t xml:space="preserve"> </w:t>
      </w:r>
      <w:r w:rsidRPr="00873223">
        <w:t>pure</w:t>
      </w:r>
      <w:r w:rsidR="009037DA">
        <w:t xml:space="preserve"> </w:t>
      </w:r>
      <w:r w:rsidRPr="00873223">
        <w:t>C#.</w:t>
      </w:r>
    </w:p>
    <w:p w:rsidR="00FC0941" w:rsidRDefault="00FC0941" w:rsidP="00FC0941">
      <w:pPr>
        <w:rPr>
          <w:rFonts w:ascii="Calibri" w:hAnsi="Calibri" w:cs="Calibri"/>
          <w:color w:val="1F497D"/>
          <w:sz w:val="22"/>
          <w:szCs w:val="22"/>
        </w:rPr>
      </w:pPr>
      <w:r>
        <w:t xml:space="preserve">Iron Speed Designer has been tested to work with MySQL Connector/NET version </w:t>
      </w:r>
      <w:r w:rsidR="005B3FD4">
        <w:t>6.4.4</w:t>
      </w:r>
      <w:r>
        <w:t xml:space="preserve">. This data provider is included in your </w:t>
      </w:r>
      <w:proofErr w:type="spellStart"/>
      <w:r>
        <w:t>Ironspeed</w:t>
      </w:r>
      <w:proofErr w:type="spellEnd"/>
      <w:r>
        <w:t>-generated application’s Bin folder; it will be copied to your production machine when deploying your application.</w:t>
      </w:r>
    </w:p>
    <w:p w:rsidR="00873223" w:rsidRDefault="00873223" w:rsidP="00873223"/>
    <w:p w:rsidR="00B7576D" w:rsidRDefault="00B7576D" w:rsidP="00B7576D">
      <w:pPr>
        <w:pStyle w:val="Heading3"/>
      </w:pPr>
      <w:bookmarkStart w:id="653" w:name="_Ref188355088"/>
      <w:bookmarkStart w:id="654" w:name="_Ref188355129"/>
      <w:bookmarkStart w:id="655" w:name="_Toc414885789"/>
      <w:r>
        <w:t>Database</w:t>
      </w:r>
      <w:r w:rsidR="009037DA">
        <w:t xml:space="preserve"> </w:t>
      </w:r>
      <w:r>
        <w:t>Field</w:t>
      </w:r>
      <w:r w:rsidR="009037DA">
        <w:t xml:space="preserve"> </w:t>
      </w:r>
      <w:r>
        <w:t>Support</w:t>
      </w:r>
      <w:r w:rsidR="009037DA">
        <w:t xml:space="preserve"> </w:t>
      </w:r>
      <w:r>
        <w:t>in</w:t>
      </w:r>
      <w:r w:rsidR="009037DA">
        <w:t xml:space="preserve"> </w:t>
      </w:r>
      <w:bookmarkEnd w:id="653"/>
      <w:r w:rsidR="008B0606">
        <w:t>MySQL</w:t>
      </w:r>
      <w:bookmarkEnd w:id="654"/>
      <w:bookmarkEnd w:id="6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8"/>
        <w:gridCol w:w="3806"/>
      </w:tblGrid>
      <w:tr w:rsidR="00B7576D" w:rsidRPr="0031060E" w:rsidTr="0077736B">
        <w:tc>
          <w:tcPr>
            <w:tcW w:w="2028" w:type="dxa"/>
            <w:tcBorders>
              <w:top w:val="single" w:sz="12" w:space="0" w:color="FFFFFF"/>
              <w:left w:val="single" w:sz="12" w:space="0" w:color="FFFFFF"/>
              <w:bottom w:val="single" w:sz="12" w:space="0" w:color="FFFFFF"/>
              <w:right w:val="single" w:sz="12" w:space="0" w:color="FFFFFF"/>
            </w:tcBorders>
            <w:shd w:val="clear" w:color="auto" w:fill="808080"/>
          </w:tcPr>
          <w:p w:rsidR="00B7576D" w:rsidRPr="0031060E" w:rsidRDefault="00B7576D" w:rsidP="00B7576D">
            <w:pPr>
              <w:pStyle w:val="TableHeading"/>
            </w:pPr>
            <w:r w:rsidRPr="0031060E">
              <w:t>MySQL</w:t>
            </w:r>
            <w:r w:rsidR="009037DA">
              <w:t xml:space="preserve"> </w:t>
            </w:r>
            <w:r w:rsidRPr="0031060E">
              <w:t>Data</w:t>
            </w:r>
            <w:r w:rsidR="009037DA">
              <w:t xml:space="preserve"> </w:t>
            </w:r>
            <w:r w:rsidRPr="0031060E">
              <w:t>Type</w:t>
            </w:r>
          </w:p>
        </w:tc>
        <w:tc>
          <w:tcPr>
            <w:tcW w:w="3806" w:type="dxa"/>
            <w:tcBorders>
              <w:top w:val="single" w:sz="12" w:space="0" w:color="FFFFFF"/>
              <w:left w:val="single" w:sz="12" w:space="0" w:color="FFFFFF"/>
              <w:bottom w:val="single" w:sz="12" w:space="0" w:color="FFFFFF"/>
              <w:right w:val="single" w:sz="12" w:space="0" w:color="FFFFFF"/>
            </w:tcBorders>
            <w:shd w:val="clear" w:color="auto" w:fill="808080"/>
          </w:tcPr>
          <w:p w:rsidR="00B7576D" w:rsidRPr="0031060E" w:rsidRDefault="00B7576D" w:rsidP="00B7576D">
            <w:pPr>
              <w:pStyle w:val="TableHeading"/>
            </w:pPr>
            <w:r w:rsidRPr="0031060E">
              <w:t>Iron</w:t>
            </w:r>
            <w:r w:rsidR="009037DA">
              <w:t xml:space="preserve"> </w:t>
            </w:r>
            <w:r w:rsidRPr="0031060E">
              <w:t>Speed</w:t>
            </w:r>
            <w:r w:rsidR="009037DA">
              <w:t xml:space="preserve"> </w:t>
            </w:r>
            <w:r w:rsidRPr="0031060E">
              <w:t>Designer</w:t>
            </w:r>
            <w:r w:rsidR="009037DA">
              <w:t xml:space="preserve"> </w:t>
            </w:r>
            <w:r w:rsidRPr="0031060E">
              <w:t>Validation</w:t>
            </w:r>
            <w:r w:rsidR="009037DA">
              <w:t xml:space="preserve"> </w:t>
            </w:r>
            <w:r w:rsidRPr="0031060E">
              <w:t>Type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9D4CCD" w:rsidP="00B7576D">
            <w:r>
              <w:t>BIGINT</w:t>
            </w:r>
            <w:r>
              <w:br/>
            </w:r>
            <w:proofErr w:type="spellStart"/>
            <w:r w:rsidR="00B7576D" w:rsidRPr="00B7576D">
              <w:t>BIGINT</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BINARY</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Binary</w:t>
            </w:r>
            <w:r w:rsidR="009037DA">
              <w:t xml:space="preserve">  </w:t>
            </w:r>
            <w:r w:rsidR="00816EE1">
              <w:t>(see</w:t>
            </w:r>
            <w:r w:rsidR="009037DA">
              <w:t xml:space="preserve"> </w:t>
            </w:r>
            <w:r w:rsidR="00816EE1">
              <w:t>notes</w:t>
            </w:r>
            <w:r w:rsidR="009037DA">
              <w:t xml:space="preserve"> </w:t>
            </w:r>
            <w:r w:rsidR="00816EE1">
              <w:t>below)</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BIT</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Boolean</w:t>
            </w:r>
            <w:r w:rsidR="009037DA">
              <w:t xml:space="preserve">  </w:t>
            </w:r>
            <w:r w:rsidR="00816EE1">
              <w:t>(see</w:t>
            </w:r>
            <w:r w:rsidR="009037DA">
              <w:t xml:space="preserve"> </w:t>
            </w:r>
            <w:r w:rsidR="00816EE1">
              <w:t>notes</w:t>
            </w:r>
            <w:r w:rsidR="009037DA">
              <w:t xml:space="preserve"> </w:t>
            </w:r>
            <w:r w:rsidR="00816EE1">
              <w:t>below)</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BLOB</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Image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BOOLEAN</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Boolean</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CHAR</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String</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DATE</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Date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DATETIME</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Date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577062" w:rsidP="00B7576D">
            <w:r>
              <w:t>DECIMAL</w:t>
            </w:r>
            <w:r>
              <w:br/>
            </w:r>
            <w:proofErr w:type="spellStart"/>
            <w:r w:rsidR="00B7576D" w:rsidRPr="00B7576D">
              <w:t>DECIMAL</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577062" w:rsidP="00B7576D">
            <w:r>
              <w:t>DOUBLE</w:t>
            </w:r>
            <w:r>
              <w:br/>
            </w:r>
            <w:proofErr w:type="spellStart"/>
            <w:r w:rsidR="00B7576D" w:rsidRPr="00B7576D">
              <w:t>DOUBLE</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ENUM</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String</w:t>
            </w:r>
            <w:r w:rsidR="009037DA">
              <w:t xml:space="preserve">   </w:t>
            </w:r>
            <w:r w:rsidRPr="00B7576D">
              <w:t>(see</w:t>
            </w:r>
            <w:r w:rsidR="009037DA">
              <w:t xml:space="preserve"> </w:t>
            </w:r>
            <w:r w:rsidR="00816EE1">
              <w:t>notes</w:t>
            </w:r>
            <w:r w:rsidR="009037DA">
              <w:t xml:space="preserve"> </w:t>
            </w:r>
            <w:r w:rsidR="00816EE1">
              <w:t>below</w:t>
            </w:r>
            <w:r w:rsidRPr="00B7576D">
              <w:t>)</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577062" w:rsidP="00B7576D">
            <w:r>
              <w:t>FLOAT</w:t>
            </w:r>
            <w:r w:rsidR="009D4CCD">
              <w:br/>
            </w:r>
            <w:proofErr w:type="spellStart"/>
            <w:r w:rsidR="00B7576D" w:rsidRPr="00B7576D">
              <w:t>FLOAT</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9D4CCD" w:rsidP="00B7576D">
            <w:r>
              <w:t>INT</w:t>
            </w:r>
            <w:r>
              <w:br/>
            </w:r>
            <w:proofErr w:type="spellStart"/>
            <w:r w:rsidR="00B7576D" w:rsidRPr="00B7576D">
              <w:t>INT</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LONGBLOB</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Image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LONGTEXT</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Very</w:t>
            </w:r>
            <w:r w:rsidR="009037DA">
              <w:t xml:space="preserve"> </w:t>
            </w:r>
            <w:r w:rsidRPr="00B7576D">
              <w:t>Large</w:t>
            </w:r>
            <w:r w:rsidR="009037DA">
              <w:t xml:space="preserve"> </w:t>
            </w:r>
            <w:r w:rsidRPr="00B7576D">
              <w:t>String</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MEDIUMBLOB</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Image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9D4CCD" w:rsidP="00B7576D">
            <w:r>
              <w:t>MEDIUMINT</w:t>
            </w:r>
            <w:r>
              <w:br/>
            </w:r>
            <w:proofErr w:type="spellStart"/>
            <w:r w:rsidR="00B7576D" w:rsidRPr="00B7576D">
              <w:t>MEDIUMINT</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MEDIUMTEXT</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Very</w:t>
            </w:r>
            <w:r w:rsidR="009037DA">
              <w:t xml:space="preserve"> </w:t>
            </w:r>
            <w:r w:rsidRPr="00B7576D">
              <w:t>Large</w:t>
            </w:r>
            <w:r w:rsidR="009037DA">
              <w:t xml:space="preserve"> </w:t>
            </w:r>
            <w:r w:rsidRPr="00B7576D">
              <w:t>String</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9D4CCD" w:rsidP="00B7576D">
            <w:r>
              <w:t>REAL</w:t>
            </w:r>
            <w:r>
              <w:br/>
            </w:r>
            <w:proofErr w:type="spellStart"/>
            <w:r w:rsidR="00B7576D" w:rsidRPr="00B7576D">
              <w:t>REAL</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9D4CCD" w:rsidP="00B7576D">
            <w:r>
              <w:t>SMALLINT</w:t>
            </w:r>
            <w:r>
              <w:br/>
            </w:r>
            <w:proofErr w:type="spellStart"/>
            <w:r w:rsidR="00B7576D" w:rsidRPr="00B7576D">
              <w:t>SMALLINT</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SET</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String</w:t>
            </w:r>
            <w:r w:rsidR="009037DA">
              <w:t xml:space="preserve">  </w:t>
            </w:r>
            <w:r w:rsidRPr="00B7576D">
              <w:t>(see</w:t>
            </w:r>
            <w:r w:rsidR="009037DA">
              <w:t xml:space="preserve"> </w:t>
            </w:r>
            <w:r w:rsidR="00816EE1">
              <w:t>notes</w:t>
            </w:r>
            <w:r w:rsidR="009037DA">
              <w:t xml:space="preserve"> </w:t>
            </w:r>
            <w:r w:rsidR="00816EE1">
              <w:t>below</w:t>
            </w:r>
            <w:r w:rsidRPr="00B7576D">
              <w:t>)</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TEXT</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Very</w:t>
            </w:r>
            <w:r w:rsidR="009037DA">
              <w:t xml:space="preserve"> </w:t>
            </w:r>
            <w:r w:rsidRPr="00B7576D">
              <w:t>Large</w:t>
            </w:r>
            <w:r w:rsidR="009037DA">
              <w:t xml:space="preserve"> </w:t>
            </w:r>
            <w:r w:rsidRPr="00B7576D">
              <w:t>String</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TIME</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Date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TIMESTAMP</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Date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TINYBLOB</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Image</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9D4CCD" w:rsidP="00B7576D">
            <w:r>
              <w:t>TINYINT</w:t>
            </w:r>
            <w:r>
              <w:br/>
            </w:r>
            <w:proofErr w:type="spellStart"/>
            <w:r w:rsidR="00B7576D" w:rsidRPr="00B7576D">
              <w:t>TINYINT</w:t>
            </w:r>
            <w:proofErr w:type="spellEnd"/>
            <w:r w:rsidR="009037DA">
              <w:t xml:space="preserve"> </w:t>
            </w:r>
            <w:r w:rsidR="00B7576D" w:rsidRPr="00B7576D">
              <w:t>UNSIGNED</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Number</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TINYTEXT</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String</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VARBINARY</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Binary</w:t>
            </w:r>
            <w:r w:rsidR="009037DA">
              <w:t xml:space="preserve">  </w:t>
            </w:r>
            <w:r w:rsidR="00816EE1">
              <w:t>(see</w:t>
            </w:r>
            <w:r w:rsidR="009037DA">
              <w:t xml:space="preserve"> </w:t>
            </w:r>
            <w:r w:rsidR="00816EE1">
              <w:t>notes</w:t>
            </w:r>
            <w:r w:rsidR="009037DA">
              <w:t xml:space="preserve"> </w:t>
            </w:r>
            <w:r w:rsidR="00816EE1">
              <w:t>below)</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VARCHAR</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String</w:t>
            </w:r>
          </w:p>
        </w:tc>
      </w:tr>
      <w:tr w:rsidR="00B7576D" w:rsidRPr="00B7576D" w:rsidTr="0077736B">
        <w:tc>
          <w:tcPr>
            <w:tcW w:w="2028"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YEAR</w:t>
            </w:r>
          </w:p>
        </w:tc>
        <w:tc>
          <w:tcPr>
            <w:tcW w:w="3806" w:type="dxa"/>
            <w:tcBorders>
              <w:top w:val="single" w:sz="12" w:space="0" w:color="FFFFFF"/>
              <w:left w:val="single" w:sz="12" w:space="0" w:color="FFFFFF"/>
              <w:bottom w:val="single" w:sz="12" w:space="0" w:color="FFFFFF"/>
              <w:right w:val="single" w:sz="12" w:space="0" w:color="FFFFFF"/>
            </w:tcBorders>
            <w:shd w:val="clear" w:color="auto" w:fill="E0E0E0"/>
          </w:tcPr>
          <w:p w:rsidR="00B7576D" w:rsidRPr="00B7576D" w:rsidRDefault="00B7576D" w:rsidP="00B7576D">
            <w:r w:rsidRPr="00B7576D">
              <w:t>String</w:t>
            </w:r>
          </w:p>
        </w:tc>
      </w:tr>
    </w:tbl>
    <w:p w:rsidR="00816EE1" w:rsidRDefault="00816EE1" w:rsidP="00B7576D">
      <w:pPr>
        <w:pStyle w:val="Heading5"/>
      </w:pPr>
      <w:r>
        <w:t>Binary</w:t>
      </w:r>
      <w:r w:rsidR="009037DA">
        <w:t xml:space="preserve"> </w:t>
      </w:r>
      <w:r>
        <w:t>and</w:t>
      </w:r>
      <w:r w:rsidR="009037DA">
        <w:t xml:space="preserve"> </w:t>
      </w:r>
      <w:proofErr w:type="spellStart"/>
      <w:r>
        <w:t>varbinary</w:t>
      </w:r>
      <w:proofErr w:type="spellEnd"/>
      <w:r w:rsidR="009037DA">
        <w:t xml:space="preserve"> </w:t>
      </w:r>
      <w:r>
        <w:t>data</w:t>
      </w:r>
      <w:r w:rsidR="009037DA">
        <w:t xml:space="preserve"> </w:t>
      </w:r>
      <w:r>
        <w:t>types</w:t>
      </w:r>
    </w:p>
    <w:p w:rsidR="00816EE1" w:rsidRDefault="00816EE1" w:rsidP="00816EE1">
      <w:r>
        <w:t>The</w:t>
      </w:r>
      <w:r w:rsidR="009037DA">
        <w:t xml:space="preserve"> </w:t>
      </w:r>
      <w:r>
        <w:t>B</w:t>
      </w:r>
      <w:r w:rsidRPr="00816EE1">
        <w:t>inary</w:t>
      </w:r>
      <w:r w:rsidR="009037DA">
        <w:t xml:space="preserve"> </w:t>
      </w:r>
      <w:r w:rsidRPr="00816EE1">
        <w:t>and</w:t>
      </w:r>
      <w:r w:rsidR="009037DA">
        <w:t xml:space="preserve"> </w:t>
      </w:r>
      <w:proofErr w:type="spellStart"/>
      <w:r>
        <w:t>V</w:t>
      </w:r>
      <w:r w:rsidRPr="00816EE1">
        <w:t>arbinary</w:t>
      </w:r>
      <w:proofErr w:type="spellEnd"/>
      <w:r w:rsidR="009037DA">
        <w:t xml:space="preserve"> </w:t>
      </w:r>
      <w:r>
        <w:t>data</w:t>
      </w:r>
      <w:r w:rsidR="009037DA">
        <w:t xml:space="preserve"> </w:t>
      </w:r>
      <w:r>
        <w:t>types</w:t>
      </w:r>
      <w:r w:rsidR="009037DA">
        <w:t xml:space="preserve"> </w:t>
      </w:r>
      <w:r w:rsidRPr="00816EE1">
        <w:t>are</w:t>
      </w:r>
      <w:r w:rsidR="009037DA">
        <w:t xml:space="preserve"> </w:t>
      </w:r>
      <w:r w:rsidRPr="00816EE1">
        <w:t>not</w:t>
      </w:r>
      <w:r w:rsidR="009037DA">
        <w:t xml:space="preserve"> </w:t>
      </w:r>
      <w:r>
        <w:t>currently</w:t>
      </w:r>
      <w:r w:rsidR="009037DA">
        <w:t xml:space="preserve"> </w:t>
      </w:r>
      <w:r w:rsidRPr="00816EE1">
        <w:t>supported</w:t>
      </w:r>
      <w:r w:rsidR="009037DA">
        <w:t xml:space="preserve"> </w:t>
      </w:r>
      <w:r>
        <w:t>due</w:t>
      </w:r>
      <w:r w:rsidR="009037DA">
        <w:t xml:space="preserve"> </w:t>
      </w:r>
      <w:r>
        <w:t>to</w:t>
      </w:r>
      <w:r w:rsidR="009037DA">
        <w:t xml:space="preserve"> </w:t>
      </w:r>
      <w:r>
        <w:t>bugs</w:t>
      </w:r>
      <w:r w:rsidR="009037DA">
        <w:t xml:space="preserve"> </w:t>
      </w:r>
      <w:r>
        <w:t>in</w:t>
      </w:r>
      <w:r w:rsidR="009037DA">
        <w:t xml:space="preserve"> </w:t>
      </w:r>
      <w:r>
        <w:t>the</w:t>
      </w:r>
      <w:r w:rsidR="009037DA">
        <w:t xml:space="preserve"> </w:t>
      </w:r>
      <w:r>
        <w:t>MySQL</w:t>
      </w:r>
      <w:r w:rsidR="009037DA">
        <w:t xml:space="preserve"> </w:t>
      </w:r>
      <w:r>
        <w:t>.NET</w:t>
      </w:r>
      <w:r w:rsidR="009037DA">
        <w:t xml:space="preserve"> </w:t>
      </w:r>
      <w:r>
        <w:t>provider.</w:t>
      </w:r>
      <w:r w:rsidR="009037DA">
        <w:t xml:space="preserve">  </w:t>
      </w:r>
      <w:r w:rsidRPr="00816EE1">
        <w:t>Binary</w:t>
      </w:r>
      <w:r w:rsidR="009037DA">
        <w:t xml:space="preserve"> </w:t>
      </w:r>
      <w:r w:rsidRPr="00816EE1">
        <w:t>and</w:t>
      </w:r>
      <w:r w:rsidR="009037DA">
        <w:t xml:space="preserve"> </w:t>
      </w:r>
      <w:proofErr w:type="spellStart"/>
      <w:r w:rsidRPr="00816EE1">
        <w:t>Varbinary</w:t>
      </w:r>
      <w:proofErr w:type="spellEnd"/>
      <w:r w:rsidR="009037DA">
        <w:t xml:space="preserve"> </w:t>
      </w:r>
      <w:r w:rsidRPr="00816EE1">
        <w:t>fields</w:t>
      </w:r>
      <w:r w:rsidR="009037DA">
        <w:t xml:space="preserve"> </w:t>
      </w:r>
      <w:r w:rsidRPr="00816EE1">
        <w:t>are</w:t>
      </w:r>
      <w:r w:rsidR="009037DA">
        <w:t xml:space="preserve"> </w:t>
      </w:r>
      <w:r w:rsidRPr="00816EE1">
        <w:t>being</w:t>
      </w:r>
      <w:r w:rsidR="009037DA">
        <w:t xml:space="preserve"> </w:t>
      </w:r>
      <w:r w:rsidRPr="00816EE1">
        <w:t>returned</w:t>
      </w:r>
      <w:r w:rsidR="009037DA">
        <w:t xml:space="preserve"> </w:t>
      </w:r>
      <w:r w:rsidRPr="00816EE1">
        <w:t>improperly</w:t>
      </w:r>
      <w:r w:rsidR="009037DA">
        <w:t xml:space="preserve"> </w:t>
      </w:r>
      <w:r w:rsidRPr="00816EE1">
        <w:t>as</w:t>
      </w:r>
      <w:r w:rsidR="009037DA">
        <w:t xml:space="preserve"> </w:t>
      </w:r>
      <w:r w:rsidRPr="00816EE1">
        <w:t>strings</w:t>
      </w:r>
      <w:r w:rsidR="009037DA">
        <w:t xml:space="preserve"> </w:t>
      </w:r>
      <w:r w:rsidRPr="00816EE1">
        <w:t>instead</w:t>
      </w:r>
      <w:r w:rsidR="009037DA">
        <w:t xml:space="preserve"> </w:t>
      </w:r>
      <w:r w:rsidRPr="00816EE1">
        <w:t>of</w:t>
      </w:r>
      <w:r w:rsidR="009037DA">
        <w:t xml:space="preserve"> </w:t>
      </w:r>
      <w:r w:rsidRPr="00816EE1">
        <w:t>as</w:t>
      </w:r>
      <w:r w:rsidR="009037DA">
        <w:t xml:space="preserve"> </w:t>
      </w:r>
      <w:r w:rsidRPr="00816EE1">
        <w:t>byte</w:t>
      </w:r>
      <w:r w:rsidR="009037DA">
        <w:t xml:space="preserve"> </w:t>
      </w:r>
      <w:r w:rsidRPr="00816EE1">
        <w:t>arrays.</w:t>
      </w:r>
    </w:p>
    <w:p w:rsidR="00816EE1" w:rsidRPr="00816EE1" w:rsidRDefault="00816EE1" w:rsidP="00816EE1">
      <w:r>
        <w:t>We</w:t>
      </w:r>
      <w:r w:rsidR="009037DA">
        <w:t xml:space="preserve"> </w:t>
      </w:r>
      <w:r>
        <w:t>recommend</w:t>
      </w:r>
      <w:r w:rsidR="009037DA">
        <w:t xml:space="preserve"> </w:t>
      </w:r>
      <w:r>
        <w:t>using</w:t>
      </w:r>
      <w:r w:rsidR="009037DA">
        <w:t xml:space="preserve"> </w:t>
      </w:r>
      <w:r>
        <w:t>B</w:t>
      </w:r>
      <w:r w:rsidRPr="00816EE1">
        <w:t>lob</w:t>
      </w:r>
      <w:r w:rsidR="009037DA">
        <w:t xml:space="preserve"> </w:t>
      </w:r>
      <w:r w:rsidRPr="00816EE1">
        <w:t>fields</w:t>
      </w:r>
      <w:r w:rsidR="009037DA">
        <w:t xml:space="preserve"> </w:t>
      </w:r>
      <w:r w:rsidRPr="00816EE1">
        <w:t>instead.</w:t>
      </w:r>
    </w:p>
    <w:p w:rsidR="00816EE1" w:rsidRDefault="00816EE1" w:rsidP="00B7576D">
      <w:pPr>
        <w:pStyle w:val="Heading5"/>
      </w:pPr>
      <w:r>
        <w:t>Bit</w:t>
      </w:r>
      <w:r w:rsidR="009037DA">
        <w:t xml:space="preserve"> </w:t>
      </w:r>
      <w:r>
        <w:t>data</w:t>
      </w:r>
      <w:r w:rsidR="009037DA">
        <w:t xml:space="preserve"> </w:t>
      </w:r>
      <w:r>
        <w:t>type</w:t>
      </w:r>
    </w:p>
    <w:p w:rsidR="00816EE1" w:rsidRDefault="00816EE1" w:rsidP="00816EE1">
      <w:r>
        <w:t>We</w:t>
      </w:r>
      <w:r w:rsidR="009037DA">
        <w:t xml:space="preserve"> </w:t>
      </w:r>
      <w:r>
        <w:t>recommend</w:t>
      </w:r>
      <w:r w:rsidR="009037DA">
        <w:t xml:space="preserve"> </w:t>
      </w:r>
      <w:r>
        <w:t>you</w:t>
      </w:r>
      <w:r w:rsidR="009037DA">
        <w:t xml:space="preserve"> </w:t>
      </w:r>
      <w:r>
        <w:t>do</w:t>
      </w:r>
      <w:r w:rsidR="009037DA">
        <w:t xml:space="preserve"> </w:t>
      </w:r>
      <w:r>
        <w:t>not</w:t>
      </w:r>
      <w:r w:rsidR="009037DA">
        <w:t xml:space="preserve"> </w:t>
      </w:r>
      <w:r>
        <w:t>use</w:t>
      </w:r>
      <w:r w:rsidR="009037DA">
        <w:t xml:space="preserve"> </w:t>
      </w:r>
      <w:proofErr w:type="spellStart"/>
      <w:r>
        <w:t>use</w:t>
      </w:r>
      <w:proofErr w:type="spellEnd"/>
      <w:r w:rsidR="009037DA">
        <w:t xml:space="preserve"> </w:t>
      </w:r>
      <w:r>
        <w:t>the</w:t>
      </w:r>
      <w:r w:rsidR="009037DA">
        <w:t xml:space="preserve"> </w:t>
      </w:r>
      <w:r>
        <w:t>list</w:t>
      </w:r>
      <w:r w:rsidR="009037DA">
        <w:t xml:space="preserve"> </w:t>
      </w:r>
      <w:r>
        <w:t>field</w:t>
      </w:r>
      <w:r w:rsidR="009037DA">
        <w:t xml:space="preserve"> </w:t>
      </w:r>
      <w:r>
        <w:t>validation</w:t>
      </w:r>
      <w:r w:rsidR="009037DA">
        <w:t xml:space="preserve"> </w:t>
      </w:r>
      <w:r>
        <w:t>types</w:t>
      </w:r>
      <w:r w:rsidR="009037DA">
        <w:t xml:space="preserve"> </w:t>
      </w:r>
      <w:r>
        <w:t>(dropdown</w:t>
      </w:r>
      <w:r w:rsidR="009037DA">
        <w:t xml:space="preserve"> </w:t>
      </w:r>
      <w:r>
        <w:t>list,</w:t>
      </w:r>
      <w:r w:rsidR="009037DA">
        <w:t xml:space="preserve"> </w:t>
      </w:r>
      <w:r>
        <w:t>list</w:t>
      </w:r>
      <w:r w:rsidR="009037DA">
        <w:t xml:space="preserve"> </w:t>
      </w:r>
      <w:r>
        <w:t>box</w:t>
      </w:r>
      <w:r w:rsidR="009037DA">
        <w:t xml:space="preserve"> </w:t>
      </w:r>
      <w:r>
        <w:t>and</w:t>
      </w:r>
      <w:r w:rsidR="009037DA">
        <w:t xml:space="preserve"> </w:t>
      </w:r>
      <w:r>
        <w:t>radio</w:t>
      </w:r>
      <w:r w:rsidR="009037DA">
        <w:t xml:space="preserve"> </w:t>
      </w:r>
      <w:r>
        <w:t>button</w:t>
      </w:r>
      <w:r w:rsidR="009037DA">
        <w:t xml:space="preserve"> </w:t>
      </w:r>
      <w:r>
        <w:t>list)</w:t>
      </w:r>
      <w:r w:rsidR="009037DA">
        <w:t xml:space="preserve"> </w:t>
      </w:r>
      <w:r>
        <w:t>for</w:t>
      </w:r>
      <w:r w:rsidR="009037DA">
        <w:t xml:space="preserve"> </w:t>
      </w:r>
      <w:r>
        <w:t>Bit</w:t>
      </w:r>
      <w:r w:rsidR="009037DA">
        <w:t xml:space="preserve"> </w:t>
      </w:r>
      <w:r>
        <w:t>fields.</w:t>
      </w:r>
      <w:r w:rsidR="009037DA">
        <w:t xml:space="preserve">  </w:t>
      </w:r>
      <w:r w:rsidRPr="00816EE1">
        <w:t>By</w:t>
      </w:r>
      <w:r w:rsidR="009037DA">
        <w:t xml:space="preserve"> </w:t>
      </w:r>
      <w:r w:rsidRPr="00816EE1">
        <w:t>default,</w:t>
      </w:r>
      <w:r w:rsidR="009037DA">
        <w:t xml:space="preserve"> </w:t>
      </w:r>
      <w:r>
        <w:t>the</w:t>
      </w:r>
      <w:r w:rsidR="009037DA">
        <w:t xml:space="preserve"> </w:t>
      </w:r>
      <w:r w:rsidRPr="00816EE1">
        <w:t>checkbox</w:t>
      </w:r>
      <w:r w:rsidR="009037DA">
        <w:t xml:space="preserve"> </w:t>
      </w:r>
      <w:r w:rsidRPr="00816EE1">
        <w:t>is</w:t>
      </w:r>
      <w:r w:rsidR="009037DA">
        <w:t xml:space="preserve"> </w:t>
      </w:r>
      <w:r w:rsidRPr="00816EE1">
        <w:t>used</w:t>
      </w:r>
      <w:r w:rsidR="009037DA">
        <w:t xml:space="preserve"> </w:t>
      </w:r>
      <w:r>
        <w:t>for</w:t>
      </w:r>
      <w:r w:rsidR="009037DA">
        <w:t xml:space="preserve"> </w:t>
      </w:r>
      <w:r>
        <w:t>Bit</w:t>
      </w:r>
      <w:r w:rsidR="009037DA">
        <w:t xml:space="preserve"> </w:t>
      </w:r>
      <w:r>
        <w:t>fields</w:t>
      </w:r>
      <w:r w:rsidR="009037DA">
        <w:t xml:space="preserve"> </w:t>
      </w:r>
      <w:r w:rsidRPr="00816EE1">
        <w:t>and</w:t>
      </w:r>
      <w:r w:rsidR="009037DA">
        <w:t xml:space="preserve"> </w:t>
      </w:r>
      <w:r>
        <w:t>will</w:t>
      </w:r>
      <w:r w:rsidR="009037DA">
        <w:t xml:space="preserve"> </w:t>
      </w:r>
      <w:r w:rsidRPr="00816EE1">
        <w:t>work</w:t>
      </w:r>
      <w:r w:rsidR="009037DA">
        <w:t xml:space="preserve"> </w:t>
      </w:r>
      <w:r w:rsidRPr="00816EE1">
        <w:t>as</w:t>
      </w:r>
      <w:r w:rsidR="009037DA">
        <w:t xml:space="preserve"> </w:t>
      </w:r>
      <w:r w:rsidRPr="00816EE1">
        <w:t>expected.</w:t>
      </w:r>
    </w:p>
    <w:p w:rsidR="00816EE1" w:rsidRDefault="00816EE1" w:rsidP="00816EE1">
      <w:r>
        <w:t>In</w:t>
      </w:r>
      <w:r w:rsidR="009037DA">
        <w:t xml:space="preserve"> </w:t>
      </w:r>
      <w:r>
        <w:t>the</w:t>
      </w:r>
      <w:r w:rsidR="009037DA">
        <w:t xml:space="preserve"> </w:t>
      </w:r>
      <w:r>
        <w:t>case</w:t>
      </w:r>
      <w:r w:rsidR="009037DA">
        <w:t xml:space="preserve"> </w:t>
      </w:r>
      <w:r>
        <w:t>w</w:t>
      </w:r>
      <w:r w:rsidR="00A76B89">
        <w:t>h</w:t>
      </w:r>
      <w:r>
        <w:t>ere</w:t>
      </w:r>
      <w:r w:rsidR="009037DA">
        <w:t xml:space="preserve"> </w:t>
      </w:r>
      <w:r>
        <w:t>list</w:t>
      </w:r>
      <w:r w:rsidR="009037DA">
        <w:t xml:space="preserve"> </w:t>
      </w:r>
      <w:r>
        <w:t>is</w:t>
      </w:r>
      <w:r w:rsidR="009037DA">
        <w:t xml:space="preserve"> </w:t>
      </w:r>
      <w:r>
        <w:t>used</w:t>
      </w:r>
      <w:r w:rsidR="009037DA">
        <w:t xml:space="preserve"> </w:t>
      </w:r>
      <w:r>
        <w:t>for</w:t>
      </w:r>
      <w:r w:rsidR="009037DA">
        <w:t xml:space="preserve"> </w:t>
      </w:r>
      <w:r>
        <w:t>a</w:t>
      </w:r>
      <w:r w:rsidR="009037DA">
        <w:t xml:space="preserve"> </w:t>
      </w:r>
      <w:r>
        <w:t>Bit</w:t>
      </w:r>
      <w:r w:rsidR="009037DA">
        <w:t xml:space="preserve"> </w:t>
      </w:r>
      <w:r>
        <w:t>field</w:t>
      </w:r>
      <w:r w:rsidR="009037DA">
        <w:t xml:space="preserve"> </w:t>
      </w:r>
      <w:r>
        <w:t>permitting</w:t>
      </w:r>
      <w:r w:rsidR="009037DA">
        <w:t xml:space="preserve"> </w:t>
      </w:r>
      <w:r>
        <w:t>a</w:t>
      </w:r>
      <w:r w:rsidR="009037DA">
        <w:t xml:space="preserve"> </w:t>
      </w:r>
      <w:r>
        <w:t>NULL,</w:t>
      </w:r>
      <w:r w:rsidR="009037DA">
        <w:t xml:space="preserve"> </w:t>
      </w:r>
      <w:r>
        <w:t>a</w:t>
      </w:r>
      <w:r w:rsidR="009037DA">
        <w:t xml:space="preserve"> </w:t>
      </w:r>
      <w:r>
        <w:t>bug</w:t>
      </w:r>
      <w:r w:rsidR="009037DA">
        <w:t xml:space="preserve"> </w:t>
      </w:r>
      <w:r>
        <w:t>in</w:t>
      </w:r>
      <w:r w:rsidR="009037DA">
        <w:t xml:space="preserve"> </w:t>
      </w:r>
      <w:r>
        <w:t>the</w:t>
      </w:r>
      <w:r w:rsidR="009037DA">
        <w:t xml:space="preserve"> </w:t>
      </w:r>
      <w:r>
        <w:t>MySQL</w:t>
      </w:r>
      <w:r w:rsidR="009037DA">
        <w:t xml:space="preserve"> </w:t>
      </w:r>
      <w:r>
        <w:t>provider</w:t>
      </w:r>
      <w:r w:rsidR="009037DA">
        <w:t xml:space="preserve"> </w:t>
      </w:r>
      <w:r w:rsidRPr="00816EE1">
        <w:t>returns</w:t>
      </w:r>
      <w:r w:rsidR="009037DA">
        <w:t xml:space="preserve"> </w:t>
      </w:r>
      <w:r w:rsidRPr="00816EE1">
        <w:t>all</w:t>
      </w:r>
      <w:r w:rsidR="009037DA">
        <w:t xml:space="preserve"> </w:t>
      </w:r>
      <w:r w:rsidRPr="00816EE1">
        <w:t>the</w:t>
      </w:r>
      <w:r w:rsidR="009037DA">
        <w:t xml:space="preserve"> </w:t>
      </w:r>
      <w:r w:rsidRPr="00816EE1">
        <w:t>values</w:t>
      </w:r>
      <w:r w:rsidR="009037DA">
        <w:t xml:space="preserve"> </w:t>
      </w:r>
      <w:r w:rsidRPr="00816EE1">
        <w:t>as</w:t>
      </w:r>
      <w:r w:rsidR="009037DA">
        <w:t xml:space="preserve"> </w:t>
      </w:r>
      <w:r w:rsidRPr="00816EE1">
        <w:t>NULL,</w:t>
      </w:r>
      <w:r w:rsidR="009037DA">
        <w:t xml:space="preserve"> </w:t>
      </w:r>
      <w:r w:rsidRPr="00816EE1">
        <w:t>even</w:t>
      </w:r>
      <w:r w:rsidR="009037DA">
        <w:t xml:space="preserve"> </w:t>
      </w:r>
      <w:r w:rsidRPr="00816EE1">
        <w:t>though</w:t>
      </w:r>
      <w:r w:rsidR="009037DA">
        <w:t xml:space="preserve"> </w:t>
      </w:r>
      <w:r w:rsidRPr="00816EE1">
        <w:t>some</w:t>
      </w:r>
      <w:r w:rsidR="009037DA">
        <w:t xml:space="preserve"> </w:t>
      </w:r>
      <w:r w:rsidRPr="00816EE1">
        <w:t>may</w:t>
      </w:r>
      <w:r w:rsidR="009037DA">
        <w:t xml:space="preserve"> </w:t>
      </w:r>
      <w:r w:rsidRPr="00816EE1">
        <w:t>be</w:t>
      </w:r>
      <w:r w:rsidR="009037DA">
        <w:t xml:space="preserve"> </w:t>
      </w:r>
      <w:r w:rsidRPr="00816EE1">
        <w:t>True</w:t>
      </w:r>
      <w:r w:rsidR="009037DA">
        <w:t xml:space="preserve"> </w:t>
      </w:r>
      <w:r w:rsidRPr="00816EE1">
        <w:t>or</w:t>
      </w:r>
      <w:r w:rsidR="009037DA">
        <w:t xml:space="preserve"> </w:t>
      </w:r>
      <w:r w:rsidRPr="00816EE1">
        <w:t>False.</w:t>
      </w:r>
    </w:p>
    <w:p w:rsidR="00E33F15" w:rsidRDefault="00E33F15" w:rsidP="00E33F15">
      <w:pPr>
        <w:pStyle w:val="Heading5"/>
      </w:pPr>
      <w:r>
        <w:t>Date data type</w:t>
      </w:r>
    </w:p>
    <w:p w:rsidR="00E33F15" w:rsidRPr="00E33F15" w:rsidRDefault="00E33F15" w:rsidP="00E33F15">
      <w:r w:rsidRPr="00E33F15">
        <w:t>Certain version</w:t>
      </w:r>
      <w:r>
        <w:t>s</w:t>
      </w:r>
      <w:r w:rsidRPr="00E33F15">
        <w:t xml:space="preserve"> of MySQL contain value</w:t>
      </w:r>
      <w:r>
        <w:t>s</w:t>
      </w:r>
      <w:r w:rsidRPr="00E33F15">
        <w:t xml:space="preserve"> for </w:t>
      </w:r>
      <w:r>
        <w:t xml:space="preserve">the Date data type such </w:t>
      </w:r>
      <w:r w:rsidRPr="00E33F15">
        <w:t xml:space="preserve">as ‘0000-00-00’ instead of </w:t>
      </w:r>
      <w:r>
        <w:t xml:space="preserve">the </w:t>
      </w:r>
      <w:r w:rsidRPr="00E33F15">
        <w:t>NULL value</w:t>
      </w:r>
      <w:r>
        <w:t xml:space="preserve">.  This is </w:t>
      </w:r>
      <w:r w:rsidRPr="00E33F15">
        <w:t>a bug</w:t>
      </w:r>
      <w:r>
        <w:t xml:space="preserve"> in MySQL</w:t>
      </w:r>
      <w:r w:rsidRPr="00E33F15">
        <w:t xml:space="preserve">. </w:t>
      </w:r>
      <w:r>
        <w:t xml:space="preserve"> </w:t>
      </w:r>
      <w:r w:rsidRPr="00E33F15">
        <w:t xml:space="preserve">We recommend you to make sure that Date </w:t>
      </w:r>
      <w:r>
        <w:t xml:space="preserve">fields contain </w:t>
      </w:r>
      <w:r w:rsidRPr="00E33F15">
        <w:t>eith</w:t>
      </w:r>
      <w:r>
        <w:t xml:space="preserve">er all valid values or </w:t>
      </w:r>
      <w:r w:rsidRPr="00E33F15">
        <w:t>NULL values.</w:t>
      </w:r>
    </w:p>
    <w:p w:rsidR="00B7576D" w:rsidRDefault="00B7576D" w:rsidP="00B7576D">
      <w:pPr>
        <w:pStyle w:val="Heading5"/>
      </w:pPr>
      <w:proofErr w:type="spellStart"/>
      <w:r>
        <w:t>Enum</w:t>
      </w:r>
      <w:proofErr w:type="spellEnd"/>
      <w:r w:rsidR="009037DA">
        <w:t xml:space="preserve"> </w:t>
      </w:r>
      <w:r>
        <w:t>data</w:t>
      </w:r>
      <w:r w:rsidR="009037DA">
        <w:t xml:space="preserve"> </w:t>
      </w:r>
      <w:r>
        <w:t>type</w:t>
      </w:r>
    </w:p>
    <w:p w:rsidR="00B7576D" w:rsidRPr="00B7576D" w:rsidRDefault="00B7576D" w:rsidP="00B7576D">
      <w:r w:rsidRPr="00B7576D">
        <w:t>The</w:t>
      </w:r>
      <w:r w:rsidR="009037DA">
        <w:t xml:space="preserve"> </w:t>
      </w:r>
      <w:r w:rsidRPr="00B7576D">
        <w:t>ENUM</w:t>
      </w:r>
      <w:r w:rsidR="009037DA">
        <w:t xml:space="preserve"> </w:t>
      </w:r>
      <w:r w:rsidRPr="00B7576D">
        <w:t>data</w:t>
      </w:r>
      <w:r w:rsidR="009037DA">
        <w:t xml:space="preserve"> </w:t>
      </w:r>
      <w:r w:rsidRPr="00B7576D">
        <w:t>type</w:t>
      </w:r>
      <w:r w:rsidR="009037DA">
        <w:t xml:space="preserve"> </w:t>
      </w:r>
      <w:r w:rsidRPr="00B7576D">
        <w:t>in</w:t>
      </w:r>
      <w:r w:rsidR="009037DA">
        <w:t xml:space="preserve"> </w:t>
      </w:r>
      <w:r w:rsidRPr="00B7576D">
        <w:t>MySQL</w:t>
      </w:r>
      <w:r w:rsidR="009037DA">
        <w:t xml:space="preserve"> </w:t>
      </w:r>
      <w:r w:rsidRPr="00B7576D">
        <w:t>is</w:t>
      </w:r>
      <w:r w:rsidR="009037DA">
        <w:t xml:space="preserve"> </w:t>
      </w:r>
      <w:r w:rsidRPr="00B7576D">
        <w:t>a</w:t>
      </w:r>
      <w:r w:rsidR="009037DA">
        <w:t xml:space="preserve"> </w:t>
      </w:r>
      <w:r w:rsidRPr="00B7576D">
        <w:t>string</w:t>
      </w:r>
      <w:r w:rsidR="009037DA">
        <w:t xml:space="preserve"> </w:t>
      </w:r>
      <w:r w:rsidRPr="00B7576D">
        <w:t>type</w:t>
      </w:r>
      <w:r w:rsidR="009037DA">
        <w:t xml:space="preserve"> </w:t>
      </w:r>
      <w:r w:rsidRPr="00B7576D">
        <w:t>field</w:t>
      </w:r>
      <w:r w:rsidR="009037DA">
        <w:t xml:space="preserve"> </w:t>
      </w:r>
      <w:r w:rsidRPr="00B7576D">
        <w:t>that</w:t>
      </w:r>
      <w:r w:rsidR="009037DA">
        <w:t xml:space="preserve"> </w:t>
      </w:r>
      <w:r w:rsidRPr="00B7576D">
        <w:t>defines</w:t>
      </w:r>
      <w:r w:rsidR="009037DA">
        <w:t xml:space="preserve"> </w:t>
      </w:r>
      <w:r w:rsidRPr="00B7576D">
        <w:t>a</w:t>
      </w:r>
      <w:r w:rsidR="009037DA">
        <w:t xml:space="preserve"> </w:t>
      </w:r>
      <w:r w:rsidRPr="00B7576D">
        <w:t>list</w:t>
      </w:r>
      <w:r w:rsidR="009037DA">
        <w:t xml:space="preserve"> </w:t>
      </w:r>
      <w:r w:rsidRPr="00B7576D">
        <w:t>of</w:t>
      </w:r>
      <w:r w:rsidR="009037DA">
        <w:t xml:space="preserve"> </w:t>
      </w:r>
      <w:r w:rsidRPr="00B7576D">
        <w:t>possible</w:t>
      </w:r>
      <w:r w:rsidR="009037DA">
        <w:t xml:space="preserve"> </w:t>
      </w:r>
      <w:r w:rsidRPr="00B7576D">
        <w:t>values.</w:t>
      </w:r>
      <w:r w:rsidR="009037DA">
        <w:t xml:space="preserve">  </w:t>
      </w:r>
      <w:r w:rsidRPr="00B7576D">
        <w:t>Example:</w:t>
      </w:r>
      <w:r w:rsidR="009037DA">
        <w:t xml:space="preserve">  </w:t>
      </w:r>
      <w:proofErr w:type="gramStart"/>
      <w:r w:rsidRPr="00B7576D">
        <w:t>ENUM(</w:t>
      </w:r>
      <w:proofErr w:type="gramEnd"/>
      <w:r w:rsidRPr="00B7576D">
        <w:t>‘A’,</w:t>
      </w:r>
      <w:r w:rsidR="009037DA">
        <w:t xml:space="preserve"> </w:t>
      </w:r>
      <w:r w:rsidRPr="00B7576D">
        <w:t>‘B’,</w:t>
      </w:r>
      <w:r w:rsidR="009037DA">
        <w:t xml:space="preserve"> </w:t>
      </w:r>
      <w:r w:rsidRPr="00B7576D">
        <w:t>‘C’)</w:t>
      </w:r>
      <w:r w:rsidR="009037DA">
        <w:t xml:space="preserve"> </w:t>
      </w:r>
      <w:r w:rsidRPr="00B7576D">
        <w:t>means</w:t>
      </w:r>
      <w:r w:rsidR="009037DA">
        <w:t xml:space="preserve"> </w:t>
      </w:r>
      <w:r w:rsidRPr="00B7576D">
        <w:t>that</w:t>
      </w:r>
      <w:r w:rsidR="009037DA">
        <w:t xml:space="preserve"> </w:t>
      </w:r>
      <w:r w:rsidRPr="00B7576D">
        <w:t>‘A’,</w:t>
      </w:r>
      <w:r w:rsidR="009037DA">
        <w:t xml:space="preserve"> </w:t>
      </w:r>
      <w:r w:rsidRPr="00B7576D">
        <w:t>‘B’,</w:t>
      </w:r>
      <w:r w:rsidR="009037DA">
        <w:t xml:space="preserve"> </w:t>
      </w:r>
      <w:r w:rsidRPr="00B7576D">
        <w:t>and</w:t>
      </w:r>
      <w:r w:rsidR="009037DA">
        <w:t xml:space="preserve"> </w:t>
      </w:r>
      <w:r w:rsidRPr="00B7576D">
        <w:t>‘C’</w:t>
      </w:r>
      <w:r w:rsidR="009037DA">
        <w:t xml:space="preserve"> </w:t>
      </w:r>
      <w:r w:rsidRPr="00B7576D">
        <w:t>are</w:t>
      </w:r>
      <w:r w:rsidR="009037DA">
        <w:t xml:space="preserve"> </w:t>
      </w:r>
      <w:r w:rsidRPr="00B7576D">
        <w:t>the</w:t>
      </w:r>
      <w:r w:rsidR="009037DA">
        <w:t xml:space="preserve"> </w:t>
      </w:r>
      <w:r w:rsidRPr="00B7576D">
        <w:t>possible</w:t>
      </w:r>
      <w:r w:rsidR="009037DA">
        <w:t xml:space="preserve"> </w:t>
      </w:r>
      <w:r w:rsidRPr="00B7576D">
        <w:t>valid</w:t>
      </w:r>
      <w:r w:rsidR="009037DA">
        <w:t xml:space="preserve"> </w:t>
      </w:r>
      <w:r w:rsidRPr="00B7576D">
        <w:t>values.</w:t>
      </w:r>
      <w:r w:rsidR="009037DA">
        <w:t xml:space="preserve">  </w:t>
      </w:r>
      <w:r w:rsidRPr="00B7576D">
        <w:t>Iron</w:t>
      </w:r>
      <w:r w:rsidR="009037DA">
        <w:t xml:space="preserve"> </w:t>
      </w:r>
      <w:r w:rsidRPr="00B7576D">
        <w:t>Speed</w:t>
      </w:r>
      <w:r w:rsidR="009037DA">
        <w:t xml:space="preserve"> </w:t>
      </w:r>
      <w:r w:rsidRPr="00B7576D">
        <w:t>Designer</w:t>
      </w:r>
      <w:r w:rsidR="009037DA">
        <w:t xml:space="preserve"> </w:t>
      </w:r>
      <w:r w:rsidRPr="00B7576D">
        <w:t>maps</w:t>
      </w:r>
      <w:r w:rsidR="009037DA">
        <w:t xml:space="preserve"> </w:t>
      </w:r>
      <w:r w:rsidRPr="00B7576D">
        <w:t>the</w:t>
      </w:r>
      <w:r w:rsidR="009037DA">
        <w:t xml:space="preserve"> </w:t>
      </w:r>
      <w:r w:rsidRPr="00B7576D">
        <w:t>ENUM</w:t>
      </w:r>
      <w:r w:rsidR="009037DA">
        <w:t xml:space="preserve"> </w:t>
      </w:r>
      <w:r w:rsidRPr="00B7576D">
        <w:t>data</w:t>
      </w:r>
      <w:r w:rsidR="009037DA">
        <w:t xml:space="preserve"> </w:t>
      </w:r>
      <w:r w:rsidRPr="00B7576D">
        <w:t>type</w:t>
      </w:r>
      <w:r w:rsidR="009037DA">
        <w:t xml:space="preserve"> </w:t>
      </w:r>
      <w:r w:rsidRPr="00B7576D">
        <w:t>to</w:t>
      </w:r>
      <w:r w:rsidR="009037DA">
        <w:t xml:space="preserve"> </w:t>
      </w:r>
      <w:r w:rsidRPr="00B7576D">
        <w:t>the</w:t>
      </w:r>
      <w:r w:rsidR="009037DA">
        <w:t xml:space="preserve"> </w:t>
      </w:r>
      <w:r w:rsidRPr="00B7576D">
        <w:t>String</w:t>
      </w:r>
      <w:r w:rsidR="009037DA">
        <w:t xml:space="preserve"> </w:t>
      </w:r>
      <w:r w:rsidRPr="00B7576D">
        <w:t>validation</w:t>
      </w:r>
      <w:r w:rsidR="009037DA">
        <w:t xml:space="preserve"> </w:t>
      </w:r>
      <w:r w:rsidRPr="00B7576D">
        <w:t>type</w:t>
      </w:r>
      <w:r w:rsidR="009037DA">
        <w:t xml:space="preserve"> </w:t>
      </w:r>
      <w:r w:rsidRPr="00B7576D">
        <w:t>and</w:t>
      </w:r>
      <w:r w:rsidR="009037DA">
        <w:t xml:space="preserve"> </w:t>
      </w:r>
      <w:r w:rsidRPr="00B7576D">
        <w:t>creates</w:t>
      </w:r>
      <w:r w:rsidR="009037DA">
        <w:t xml:space="preserve"> </w:t>
      </w:r>
      <w:r w:rsidRPr="00B7576D">
        <w:t>a</w:t>
      </w:r>
      <w:r w:rsidR="009037DA">
        <w:t xml:space="preserve"> </w:t>
      </w:r>
      <w:r w:rsidRPr="00B7576D">
        <w:t>column</w:t>
      </w:r>
      <w:r w:rsidR="009037DA">
        <w:t xml:space="preserve"> </w:t>
      </w:r>
      <w:r w:rsidRPr="00B7576D">
        <w:t>constraint</w:t>
      </w:r>
      <w:r w:rsidR="009037DA">
        <w:t xml:space="preserve"> </w:t>
      </w:r>
      <w:r w:rsidRPr="00B7576D">
        <w:t>for</w:t>
      </w:r>
      <w:r w:rsidR="009037DA">
        <w:t xml:space="preserve"> </w:t>
      </w:r>
      <w:r w:rsidRPr="00B7576D">
        <w:t>the</w:t>
      </w:r>
      <w:r w:rsidR="009037DA">
        <w:t xml:space="preserve"> </w:t>
      </w:r>
      <w:r w:rsidRPr="00B7576D">
        <w:t>value</w:t>
      </w:r>
      <w:r w:rsidR="009037DA">
        <w:t xml:space="preserve"> </w:t>
      </w:r>
      <w:r w:rsidRPr="00B7576D">
        <w:t>list</w:t>
      </w:r>
      <w:r w:rsidR="009037DA">
        <w:t xml:space="preserve"> </w:t>
      </w:r>
      <w:r w:rsidRPr="00B7576D">
        <w:t>such</w:t>
      </w:r>
      <w:r w:rsidR="009037DA">
        <w:t xml:space="preserve"> </w:t>
      </w:r>
      <w:r w:rsidRPr="00B7576D">
        <w:t>as:</w:t>
      </w:r>
      <w:r w:rsidR="009037DA">
        <w:t xml:space="preserve">  </w:t>
      </w:r>
      <w:r w:rsidRPr="00B7576D">
        <w:t>‘A’,</w:t>
      </w:r>
      <w:r w:rsidR="009037DA">
        <w:t xml:space="preserve"> </w:t>
      </w:r>
      <w:r w:rsidRPr="00B7576D">
        <w:t>‘B’,</w:t>
      </w:r>
      <w:r w:rsidR="009037DA">
        <w:t xml:space="preserve"> </w:t>
      </w:r>
      <w:r w:rsidRPr="00B7576D">
        <w:t>‘C’.</w:t>
      </w:r>
      <w:r w:rsidR="009037DA">
        <w:t xml:space="preserve">  </w:t>
      </w:r>
      <w:r w:rsidRPr="00B7576D">
        <w:t>This</w:t>
      </w:r>
      <w:r w:rsidR="009037DA">
        <w:t xml:space="preserve"> </w:t>
      </w:r>
      <w:r w:rsidRPr="00B7576D">
        <w:t>column</w:t>
      </w:r>
      <w:r w:rsidR="009037DA">
        <w:t xml:space="preserve"> </w:t>
      </w:r>
      <w:r w:rsidRPr="00B7576D">
        <w:t>constraint</w:t>
      </w:r>
      <w:r w:rsidR="009037DA">
        <w:t xml:space="preserve"> </w:t>
      </w:r>
      <w:r w:rsidRPr="00B7576D">
        <w:t>can</w:t>
      </w:r>
      <w:r w:rsidR="009037DA">
        <w:t xml:space="preserve"> </w:t>
      </w:r>
      <w:r w:rsidRPr="00B7576D">
        <w:t>be</w:t>
      </w:r>
      <w:r w:rsidR="009037DA">
        <w:t xml:space="preserve"> </w:t>
      </w:r>
      <w:r w:rsidRPr="00B7576D">
        <w:t>seen</w:t>
      </w:r>
      <w:r w:rsidR="009037DA">
        <w:t xml:space="preserve"> </w:t>
      </w:r>
      <w:r w:rsidRPr="00B7576D">
        <w:t>in</w:t>
      </w:r>
      <w:r w:rsidR="009037DA">
        <w:t xml:space="preserve"> </w:t>
      </w:r>
      <w:r w:rsidRPr="00B7576D">
        <w:t>the</w:t>
      </w:r>
      <w:r w:rsidR="009037DA">
        <w:t xml:space="preserve"> </w:t>
      </w:r>
      <w:r w:rsidRPr="00B7576D">
        <w:t>Database</w:t>
      </w:r>
      <w:r w:rsidR="00954BC8">
        <w:t>s tab in</w:t>
      </w:r>
      <w:r w:rsidR="009037DA">
        <w:t xml:space="preserve"> </w:t>
      </w:r>
      <w:r w:rsidRPr="00B7576D">
        <w:t>Iron</w:t>
      </w:r>
      <w:r w:rsidR="009037DA">
        <w:t xml:space="preserve"> </w:t>
      </w:r>
      <w:r w:rsidRPr="00B7576D">
        <w:t>Speed</w:t>
      </w:r>
      <w:r w:rsidR="009037DA">
        <w:t xml:space="preserve"> </w:t>
      </w:r>
      <w:r w:rsidRPr="00B7576D">
        <w:t>Designer.</w:t>
      </w:r>
    </w:p>
    <w:p w:rsidR="00B7576D" w:rsidRDefault="00B7576D" w:rsidP="00B7576D">
      <w:pPr>
        <w:pStyle w:val="Heading5"/>
      </w:pPr>
      <w:r>
        <w:t>Set</w:t>
      </w:r>
      <w:r w:rsidR="009037DA">
        <w:t xml:space="preserve"> </w:t>
      </w:r>
      <w:r>
        <w:t>data</w:t>
      </w:r>
      <w:r w:rsidR="009037DA">
        <w:t xml:space="preserve"> </w:t>
      </w:r>
      <w:r>
        <w:t>type</w:t>
      </w:r>
    </w:p>
    <w:p w:rsidR="00B7576D" w:rsidRPr="00B7576D" w:rsidRDefault="00B7576D" w:rsidP="00B7576D">
      <w:r w:rsidRPr="00B7576D">
        <w:t>The</w:t>
      </w:r>
      <w:r w:rsidR="009037DA">
        <w:t xml:space="preserve"> </w:t>
      </w:r>
      <w:r w:rsidRPr="00B7576D">
        <w:t>SET</w:t>
      </w:r>
      <w:r w:rsidR="009037DA">
        <w:t xml:space="preserve"> </w:t>
      </w:r>
      <w:r w:rsidRPr="00B7576D">
        <w:t>datatype</w:t>
      </w:r>
      <w:r w:rsidR="009037DA">
        <w:t xml:space="preserve"> </w:t>
      </w:r>
      <w:r w:rsidRPr="00B7576D">
        <w:t>is</w:t>
      </w:r>
      <w:r w:rsidR="009037DA">
        <w:t xml:space="preserve"> </w:t>
      </w:r>
      <w:r w:rsidRPr="00B7576D">
        <w:t>a</w:t>
      </w:r>
      <w:r w:rsidR="009037DA">
        <w:t xml:space="preserve"> </w:t>
      </w:r>
      <w:r w:rsidRPr="00B7576D">
        <w:t>string</w:t>
      </w:r>
      <w:r w:rsidR="009037DA">
        <w:t xml:space="preserve"> </w:t>
      </w:r>
      <w:r w:rsidRPr="00B7576D">
        <w:t>type,</w:t>
      </w:r>
      <w:r w:rsidR="009037DA">
        <w:t xml:space="preserve"> </w:t>
      </w:r>
      <w:r w:rsidRPr="00B7576D">
        <w:t>but</w:t>
      </w:r>
      <w:r w:rsidR="009037DA">
        <w:t xml:space="preserve"> </w:t>
      </w:r>
      <w:r w:rsidRPr="00B7576D">
        <w:t>is</w:t>
      </w:r>
      <w:r w:rsidR="009037DA">
        <w:t xml:space="preserve"> </w:t>
      </w:r>
      <w:r w:rsidRPr="00B7576D">
        <w:t>often</w:t>
      </w:r>
      <w:r w:rsidR="009037DA">
        <w:t xml:space="preserve"> </w:t>
      </w:r>
      <w:r w:rsidRPr="00B7576D">
        <w:t>referred</w:t>
      </w:r>
      <w:r w:rsidR="009037DA">
        <w:t xml:space="preserve"> </w:t>
      </w:r>
      <w:r w:rsidRPr="00B7576D">
        <w:t>to</w:t>
      </w:r>
      <w:r w:rsidR="009037DA">
        <w:t xml:space="preserve"> </w:t>
      </w:r>
      <w:r w:rsidRPr="00B7576D">
        <w:t>as</w:t>
      </w:r>
      <w:r w:rsidR="009037DA">
        <w:t xml:space="preserve"> </w:t>
      </w:r>
      <w:r w:rsidRPr="00B7576D">
        <w:t>a</w:t>
      </w:r>
      <w:r w:rsidR="009037DA">
        <w:t xml:space="preserve"> </w:t>
      </w:r>
      <w:r w:rsidRPr="00B7576D">
        <w:t>complex</w:t>
      </w:r>
      <w:r w:rsidR="009037DA">
        <w:t xml:space="preserve"> </w:t>
      </w:r>
      <w:r w:rsidRPr="00B7576D">
        <w:t>type</w:t>
      </w:r>
      <w:r w:rsidR="009037DA">
        <w:t xml:space="preserve"> </w:t>
      </w:r>
      <w:r w:rsidRPr="00B7576D">
        <w:t>due</w:t>
      </w:r>
      <w:r w:rsidR="009037DA">
        <w:t xml:space="preserve"> </w:t>
      </w:r>
      <w:r w:rsidRPr="00B7576D">
        <w:t>to</w:t>
      </w:r>
      <w:r w:rsidR="009037DA">
        <w:t xml:space="preserve"> </w:t>
      </w:r>
      <w:r w:rsidRPr="00B7576D">
        <w:t>the</w:t>
      </w:r>
      <w:r w:rsidR="009037DA">
        <w:t xml:space="preserve"> </w:t>
      </w:r>
      <w:r w:rsidRPr="00B7576D">
        <w:t>increased</w:t>
      </w:r>
      <w:r w:rsidR="009037DA">
        <w:t xml:space="preserve"> </w:t>
      </w:r>
      <w:r w:rsidRPr="00B7576D">
        <w:t>complexity</w:t>
      </w:r>
      <w:r w:rsidR="009037DA">
        <w:t xml:space="preserve"> </w:t>
      </w:r>
      <w:r w:rsidRPr="00B7576D">
        <w:t>involved</w:t>
      </w:r>
      <w:r w:rsidR="009037DA">
        <w:t xml:space="preserve"> </w:t>
      </w:r>
      <w:r w:rsidRPr="00B7576D">
        <w:t>in</w:t>
      </w:r>
      <w:r w:rsidR="009037DA">
        <w:t xml:space="preserve"> </w:t>
      </w:r>
      <w:r w:rsidRPr="00B7576D">
        <w:t>implementing</w:t>
      </w:r>
      <w:r w:rsidR="009037DA">
        <w:t xml:space="preserve"> </w:t>
      </w:r>
      <w:r w:rsidRPr="00B7576D">
        <w:t>them.</w:t>
      </w:r>
      <w:r w:rsidR="009037DA">
        <w:t xml:space="preserve"> </w:t>
      </w:r>
      <w:r w:rsidRPr="00B7576D">
        <w:t>A</w:t>
      </w:r>
      <w:r w:rsidR="009037DA">
        <w:t xml:space="preserve"> </w:t>
      </w:r>
      <w:r w:rsidRPr="00B7576D">
        <w:t>SET</w:t>
      </w:r>
      <w:r w:rsidR="009037DA">
        <w:t xml:space="preserve"> </w:t>
      </w:r>
      <w:r w:rsidRPr="00B7576D">
        <w:t>datatype</w:t>
      </w:r>
      <w:r w:rsidR="009037DA">
        <w:t xml:space="preserve"> </w:t>
      </w:r>
      <w:r w:rsidRPr="00B7576D">
        <w:t>can</w:t>
      </w:r>
      <w:r w:rsidR="009037DA">
        <w:t xml:space="preserve"> </w:t>
      </w:r>
      <w:r w:rsidRPr="00B7576D">
        <w:t>hold</w:t>
      </w:r>
      <w:r w:rsidR="009037DA">
        <w:t xml:space="preserve"> </w:t>
      </w:r>
      <w:r w:rsidRPr="00B7576D">
        <w:t>any</w:t>
      </w:r>
      <w:r w:rsidR="009037DA">
        <w:t xml:space="preserve"> </w:t>
      </w:r>
      <w:r w:rsidRPr="00B7576D">
        <w:t>number</w:t>
      </w:r>
      <w:r w:rsidR="009037DA">
        <w:t xml:space="preserve"> </w:t>
      </w:r>
      <w:r w:rsidRPr="00B7576D">
        <w:t>of</w:t>
      </w:r>
      <w:r w:rsidR="009037DA">
        <w:t xml:space="preserve"> </w:t>
      </w:r>
      <w:r w:rsidRPr="00B7576D">
        <w:t>strings</w:t>
      </w:r>
      <w:r w:rsidR="009037DA">
        <w:t xml:space="preserve"> </w:t>
      </w:r>
      <w:r w:rsidRPr="00B7576D">
        <w:t>from</w:t>
      </w:r>
      <w:r w:rsidR="009037DA">
        <w:t xml:space="preserve"> </w:t>
      </w:r>
      <w:r w:rsidRPr="00B7576D">
        <w:t>a</w:t>
      </w:r>
      <w:r w:rsidR="009037DA">
        <w:t xml:space="preserve"> </w:t>
      </w:r>
      <w:r w:rsidRPr="00B7576D">
        <w:t>predefined</w:t>
      </w:r>
      <w:r w:rsidR="009037DA">
        <w:t xml:space="preserve"> </w:t>
      </w:r>
      <w:r w:rsidRPr="00B7576D">
        <w:t>list</w:t>
      </w:r>
      <w:r w:rsidR="009037DA">
        <w:t xml:space="preserve"> </w:t>
      </w:r>
      <w:r w:rsidRPr="00B7576D">
        <w:t>of</w:t>
      </w:r>
      <w:r w:rsidR="009037DA">
        <w:t xml:space="preserve"> </w:t>
      </w:r>
      <w:r w:rsidRPr="00B7576D">
        <w:t>strings</w:t>
      </w:r>
      <w:r w:rsidR="009037DA">
        <w:t xml:space="preserve"> </w:t>
      </w:r>
      <w:r w:rsidRPr="00B7576D">
        <w:t>specified</w:t>
      </w:r>
      <w:r w:rsidR="009037DA">
        <w:t xml:space="preserve"> </w:t>
      </w:r>
      <w:r w:rsidRPr="00B7576D">
        <w:t>during</w:t>
      </w:r>
      <w:r w:rsidR="009037DA">
        <w:t xml:space="preserve"> </w:t>
      </w:r>
      <w:r w:rsidRPr="00B7576D">
        <w:t>table</w:t>
      </w:r>
      <w:r w:rsidR="009037DA">
        <w:t xml:space="preserve"> </w:t>
      </w:r>
      <w:r w:rsidRPr="00B7576D">
        <w:t>creation.</w:t>
      </w:r>
      <w:r w:rsidR="009037DA">
        <w:t xml:space="preserve"> </w:t>
      </w:r>
      <w:r w:rsidRPr="00B7576D">
        <w:t>The</w:t>
      </w:r>
      <w:r w:rsidR="009037DA">
        <w:t xml:space="preserve"> </w:t>
      </w:r>
      <w:r w:rsidRPr="00B7576D">
        <w:t>SET</w:t>
      </w:r>
      <w:r w:rsidR="009037DA">
        <w:t xml:space="preserve"> </w:t>
      </w:r>
      <w:r w:rsidRPr="00B7576D">
        <w:t>datatype</w:t>
      </w:r>
      <w:r w:rsidR="009037DA">
        <w:t xml:space="preserve"> </w:t>
      </w:r>
      <w:r w:rsidRPr="00B7576D">
        <w:t>is</w:t>
      </w:r>
      <w:r w:rsidR="009037DA">
        <w:t xml:space="preserve"> </w:t>
      </w:r>
      <w:r w:rsidRPr="00B7576D">
        <w:t>similar</w:t>
      </w:r>
      <w:r w:rsidR="009037DA">
        <w:t xml:space="preserve"> </w:t>
      </w:r>
      <w:r w:rsidRPr="00B7576D">
        <w:t>to</w:t>
      </w:r>
      <w:r w:rsidR="009037DA">
        <w:t xml:space="preserve"> </w:t>
      </w:r>
      <w:r w:rsidRPr="00B7576D">
        <w:t>the</w:t>
      </w:r>
      <w:r w:rsidR="009037DA">
        <w:t xml:space="preserve"> </w:t>
      </w:r>
      <w:r w:rsidRPr="00B7576D">
        <w:t>ENUM</w:t>
      </w:r>
      <w:r w:rsidR="009037DA">
        <w:t xml:space="preserve"> </w:t>
      </w:r>
      <w:r w:rsidRPr="00B7576D">
        <w:t>datatype</w:t>
      </w:r>
      <w:r w:rsidR="009037DA">
        <w:t xml:space="preserve"> </w:t>
      </w:r>
      <w:r w:rsidRPr="00B7576D">
        <w:t>in</w:t>
      </w:r>
      <w:r w:rsidR="009037DA">
        <w:t xml:space="preserve"> </w:t>
      </w:r>
      <w:r w:rsidRPr="00B7576D">
        <w:t>that</w:t>
      </w:r>
      <w:r w:rsidR="009037DA">
        <w:t xml:space="preserve"> </w:t>
      </w:r>
      <w:r w:rsidRPr="00B7576D">
        <w:t>they</w:t>
      </w:r>
      <w:r w:rsidR="009037DA">
        <w:t xml:space="preserve"> </w:t>
      </w:r>
      <w:r w:rsidRPr="00B7576D">
        <w:t>both</w:t>
      </w:r>
      <w:r w:rsidR="009037DA">
        <w:t xml:space="preserve"> </w:t>
      </w:r>
      <w:r w:rsidRPr="00B7576D">
        <w:t>work</w:t>
      </w:r>
      <w:r w:rsidR="009037DA">
        <w:t xml:space="preserve"> </w:t>
      </w:r>
      <w:r w:rsidRPr="00B7576D">
        <w:t>with</w:t>
      </w:r>
      <w:r w:rsidR="009037DA">
        <w:t xml:space="preserve"> </w:t>
      </w:r>
      <w:r w:rsidRPr="00B7576D">
        <w:t>predefined</w:t>
      </w:r>
      <w:r w:rsidR="009037DA">
        <w:t xml:space="preserve"> </w:t>
      </w:r>
      <w:r w:rsidRPr="00B7576D">
        <w:t>sets</w:t>
      </w:r>
      <w:r w:rsidR="009037DA">
        <w:t xml:space="preserve"> </w:t>
      </w:r>
      <w:r w:rsidRPr="00B7576D">
        <w:t>of</w:t>
      </w:r>
      <w:r w:rsidR="009037DA">
        <w:t xml:space="preserve"> </w:t>
      </w:r>
      <w:r w:rsidRPr="00B7576D">
        <w:t>strings,</w:t>
      </w:r>
      <w:r w:rsidR="009037DA">
        <w:t xml:space="preserve"> </w:t>
      </w:r>
      <w:r w:rsidRPr="00B7576D">
        <w:t>but</w:t>
      </w:r>
      <w:r w:rsidR="009037DA">
        <w:t xml:space="preserve"> </w:t>
      </w:r>
      <w:r w:rsidRPr="00B7576D">
        <w:t>where</w:t>
      </w:r>
      <w:r w:rsidR="009037DA">
        <w:t xml:space="preserve"> </w:t>
      </w:r>
      <w:r w:rsidRPr="00B7576D">
        <w:t>the</w:t>
      </w:r>
      <w:r w:rsidR="009037DA">
        <w:t xml:space="preserve"> </w:t>
      </w:r>
      <w:r w:rsidRPr="00B7576D">
        <w:t>ENUM</w:t>
      </w:r>
      <w:r w:rsidR="009037DA">
        <w:t xml:space="preserve"> </w:t>
      </w:r>
      <w:r w:rsidRPr="00B7576D">
        <w:t>datatype</w:t>
      </w:r>
      <w:r w:rsidR="009037DA">
        <w:t xml:space="preserve"> </w:t>
      </w:r>
      <w:r w:rsidRPr="00B7576D">
        <w:t>restricts</w:t>
      </w:r>
      <w:r w:rsidR="009037DA">
        <w:t xml:space="preserve"> </w:t>
      </w:r>
      <w:r w:rsidRPr="00B7576D">
        <w:t>you</w:t>
      </w:r>
      <w:r w:rsidR="009037DA">
        <w:t xml:space="preserve"> </w:t>
      </w:r>
      <w:r w:rsidRPr="00B7576D">
        <w:t>to</w:t>
      </w:r>
      <w:r w:rsidR="009037DA">
        <w:t xml:space="preserve"> </w:t>
      </w:r>
      <w:r w:rsidRPr="00B7576D">
        <w:t>a</w:t>
      </w:r>
      <w:r w:rsidR="009037DA">
        <w:t xml:space="preserve"> </w:t>
      </w:r>
      <w:r w:rsidRPr="00B7576D">
        <w:t>single</w:t>
      </w:r>
      <w:r w:rsidR="009037DA">
        <w:t xml:space="preserve"> </w:t>
      </w:r>
      <w:r w:rsidRPr="00B7576D">
        <w:t>member</w:t>
      </w:r>
      <w:r w:rsidR="009037DA">
        <w:t xml:space="preserve"> </w:t>
      </w:r>
      <w:r w:rsidRPr="00B7576D">
        <w:t>of</w:t>
      </w:r>
      <w:r w:rsidR="009037DA">
        <w:t xml:space="preserve"> </w:t>
      </w:r>
      <w:r w:rsidRPr="00B7576D">
        <w:t>the</w:t>
      </w:r>
      <w:r w:rsidR="009037DA">
        <w:t xml:space="preserve"> </w:t>
      </w:r>
      <w:r w:rsidRPr="00B7576D">
        <w:t>set</w:t>
      </w:r>
      <w:r w:rsidR="009037DA">
        <w:t xml:space="preserve"> </w:t>
      </w:r>
      <w:r w:rsidRPr="00B7576D">
        <w:t>of</w:t>
      </w:r>
      <w:r w:rsidR="009037DA">
        <w:t xml:space="preserve"> </w:t>
      </w:r>
      <w:r w:rsidRPr="00B7576D">
        <w:t>predefined</w:t>
      </w:r>
      <w:r w:rsidR="009037DA">
        <w:t xml:space="preserve"> </w:t>
      </w:r>
      <w:proofErr w:type="gramStart"/>
      <w:r w:rsidRPr="00B7576D">
        <w:t>strings,</w:t>
      </w:r>
      <w:proofErr w:type="gramEnd"/>
      <w:r w:rsidR="009037DA">
        <w:t xml:space="preserve"> </w:t>
      </w:r>
      <w:r w:rsidRPr="00B7576D">
        <w:t>the</w:t>
      </w:r>
      <w:r w:rsidR="009037DA">
        <w:t xml:space="preserve"> </w:t>
      </w:r>
      <w:r w:rsidRPr="00B7576D">
        <w:t>SET</w:t>
      </w:r>
      <w:r w:rsidR="009037DA">
        <w:t xml:space="preserve"> </w:t>
      </w:r>
      <w:r w:rsidRPr="00B7576D">
        <w:t>datatype</w:t>
      </w:r>
      <w:r w:rsidR="009037DA">
        <w:t xml:space="preserve"> </w:t>
      </w:r>
      <w:r w:rsidRPr="00B7576D">
        <w:t>allows</w:t>
      </w:r>
      <w:r w:rsidR="009037DA">
        <w:t xml:space="preserve"> </w:t>
      </w:r>
      <w:r w:rsidRPr="00B7576D">
        <w:t>you</w:t>
      </w:r>
      <w:r w:rsidR="009037DA">
        <w:t xml:space="preserve"> </w:t>
      </w:r>
      <w:r w:rsidRPr="00B7576D">
        <w:t>to</w:t>
      </w:r>
      <w:r w:rsidR="009037DA">
        <w:t xml:space="preserve"> </w:t>
      </w:r>
      <w:r w:rsidRPr="00B7576D">
        <w:t>store</w:t>
      </w:r>
      <w:r w:rsidR="009037DA">
        <w:t xml:space="preserve"> </w:t>
      </w:r>
      <w:r w:rsidRPr="00B7576D">
        <w:t>any</w:t>
      </w:r>
      <w:r w:rsidR="009037DA">
        <w:t xml:space="preserve"> </w:t>
      </w:r>
      <w:r w:rsidRPr="00B7576D">
        <w:t>of</w:t>
      </w:r>
      <w:r w:rsidR="009037DA">
        <w:t xml:space="preserve"> </w:t>
      </w:r>
      <w:r w:rsidRPr="00B7576D">
        <w:t>the</w:t>
      </w:r>
      <w:r w:rsidR="009037DA">
        <w:t xml:space="preserve"> </w:t>
      </w:r>
      <w:r w:rsidRPr="00B7576D">
        <w:t>values</w:t>
      </w:r>
      <w:r w:rsidR="009037DA">
        <w:t xml:space="preserve"> </w:t>
      </w:r>
      <w:r w:rsidRPr="00B7576D">
        <w:t>together,</w:t>
      </w:r>
      <w:r w:rsidR="009037DA">
        <w:t xml:space="preserve"> </w:t>
      </w:r>
      <w:r w:rsidRPr="00B7576D">
        <w:t>from</w:t>
      </w:r>
      <w:r w:rsidR="009037DA">
        <w:t xml:space="preserve"> </w:t>
      </w:r>
      <w:r w:rsidRPr="00B7576D">
        <w:t>none</w:t>
      </w:r>
      <w:r w:rsidR="009037DA">
        <w:t xml:space="preserve"> </w:t>
      </w:r>
      <w:r w:rsidRPr="00B7576D">
        <w:t>to</w:t>
      </w:r>
      <w:r w:rsidR="009037DA">
        <w:t xml:space="preserve"> </w:t>
      </w:r>
      <w:r w:rsidRPr="00B7576D">
        <w:t>all</w:t>
      </w:r>
      <w:r w:rsidR="009037DA">
        <w:t xml:space="preserve"> </w:t>
      </w:r>
      <w:r w:rsidRPr="00B7576D">
        <w:t>of</w:t>
      </w:r>
      <w:r w:rsidR="009037DA">
        <w:t xml:space="preserve"> </w:t>
      </w:r>
      <w:r w:rsidRPr="00B7576D">
        <w:t>them.</w:t>
      </w:r>
      <w:r w:rsidR="009037DA">
        <w:t xml:space="preserve">  </w:t>
      </w:r>
      <w:r w:rsidRPr="00B7576D">
        <w:t>Due</w:t>
      </w:r>
      <w:r w:rsidR="009037DA">
        <w:t xml:space="preserve"> </w:t>
      </w:r>
      <w:r w:rsidRPr="00B7576D">
        <w:t>to</w:t>
      </w:r>
      <w:r w:rsidR="009037DA">
        <w:t xml:space="preserve"> </w:t>
      </w:r>
      <w:r w:rsidRPr="00B7576D">
        <w:t>this</w:t>
      </w:r>
      <w:r w:rsidR="009037DA">
        <w:t xml:space="preserve"> </w:t>
      </w:r>
      <w:r w:rsidRPr="00B7576D">
        <w:t>complexity,</w:t>
      </w:r>
      <w:r w:rsidR="009037DA">
        <w:t xml:space="preserve"> </w:t>
      </w:r>
      <w:r w:rsidRPr="00B7576D">
        <w:t>Iron</w:t>
      </w:r>
      <w:r w:rsidR="009037DA">
        <w:t xml:space="preserve"> </w:t>
      </w:r>
      <w:r w:rsidRPr="00B7576D">
        <w:t>Speed</w:t>
      </w:r>
      <w:r w:rsidR="009037DA">
        <w:t xml:space="preserve"> </w:t>
      </w:r>
      <w:r w:rsidRPr="00B7576D">
        <w:t>Designer</w:t>
      </w:r>
      <w:r w:rsidR="009037DA">
        <w:t xml:space="preserve"> </w:t>
      </w:r>
      <w:r w:rsidRPr="00B7576D">
        <w:t>does</w:t>
      </w:r>
      <w:r w:rsidR="009037DA">
        <w:t xml:space="preserve"> </w:t>
      </w:r>
      <w:r w:rsidRPr="00B7576D">
        <w:t>not</w:t>
      </w:r>
      <w:r w:rsidR="009037DA">
        <w:t xml:space="preserve"> </w:t>
      </w:r>
      <w:r w:rsidRPr="00B7576D">
        <w:t>create</w:t>
      </w:r>
      <w:r w:rsidR="009037DA">
        <w:t xml:space="preserve"> </w:t>
      </w:r>
      <w:r w:rsidRPr="00B7576D">
        <w:t>any</w:t>
      </w:r>
      <w:r w:rsidR="009037DA">
        <w:t xml:space="preserve"> </w:t>
      </w:r>
      <w:r w:rsidRPr="00B7576D">
        <w:t>special</w:t>
      </w:r>
      <w:r w:rsidR="009037DA">
        <w:t xml:space="preserve"> </w:t>
      </w:r>
      <w:r w:rsidRPr="00B7576D">
        <w:t>constraints</w:t>
      </w:r>
      <w:r w:rsidR="009037DA">
        <w:t xml:space="preserve"> </w:t>
      </w:r>
      <w:r w:rsidRPr="00B7576D">
        <w:t>or</w:t>
      </w:r>
      <w:r w:rsidR="009037DA">
        <w:t xml:space="preserve"> </w:t>
      </w:r>
      <w:r w:rsidRPr="00B7576D">
        <w:t>validations</w:t>
      </w:r>
      <w:r w:rsidR="009037DA">
        <w:t xml:space="preserve"> </w:t>
      </w:r>
      <w:r w:rsidRPr="00B7576D">
        <w:t>used</w:t>
      </w:r>
      <w:r w:rsidR="009037DA">
        <w:t xml:space="preserve"> </w:t>
      </w:r>
      <w:r w:rsidRPr="00B7576D">
        <w:t>when</w:t>
      </w:r>
      <w:r w:rsidR="009037DA">
        <w:t xml:space="preserve"> </w:t>
      </w:r>
      <w:r w:rsidRPr="00B7576D">
        <w:t>adding</w:t>
      </w:r>
      <w:r w:rsidR="009037DA">
        <w:t xml:space="preserve"> </w:t>
      </w:r>
      <w:r w:rsidRPr="00B7576D">
        <w:t>or</w:t>
      </w:r>
      <w:r w:rsidR="009037DA">
        <w:t xml:space="preserve"> </w:t>
      </w:r>
      <w:r w:rsidRPr="00B7576D">
        <w:t>editing</w:t>
      </w:r>
      <w:r w:rsidR="009037DA">
        <w:t xml:space="preserve"> </w:t>
      </w:r>
      <w:r w:rsidRPr="00B7576D">
        <w:t>fields</w:t>
      </w:r>
      <w:r w:rsidR="009037DA">
        <w:t xml:space="preserve"> </w:t>
      </w:r>
      <w:r w:rsidRPr="00B7576D">
        <w:t>of</w:t>
      </w:r>
      <w:r w:rsidR="009037DA">
        <w:t xml:space="preserve"> </w:t>
      </w:r>
      <w:r w:rsidRPr="00B7576D">
        <w:t>type</w:t>
      </w:r>
      <w:r w:rsidR="009037DA">
        <w:t xml:space="preserve"> </w:t>
      </w:r>
      <w:r w:rsidRPr="00B7576D">
        <w:t>SET.</w:t>
      </w:r>
      <w:r w:rsidR="009037DA">
        <w:t xml:space="preserve">  </w:t>
      </w:r>
      <w:r w:rsidRPr="00B7576D">
        <w:t>It</w:t>
      </w:r>
      <w:r w:rsidR="009037DA">
        <w:t xml:space="preserve"> </w:t>
      </w:r>
      <w:r w:rsidRPr="00B7576D">
        <w:t>is</w:t>
      </w:r>
      <w:r w:rsidR="009037DA">
        <w:t xml:space="preserve"> </w:t>
      </w:r>
      <w:r w:rsidRPr="00B7576D">
        <w:t>up</w:t>
      </w:r>
      <w:r w:rsidR="009037DA">
        <w:t xml:space="preserve"> </w:t>
      </w:r>
      <w:r w:rsidRPr="00B7576D">
        <w:t>to</w:t>
      </w:r>
      <w:r w:rsidR="009037DA">
        <w:t xml:space="preserve"> </w:t>
      </w:r>
      <w:r w:rsidRPr="00B7576D">
        <w:t>the</w:t>
      </w:r>
      <w:r w:rsidR="009037DA">
        <w:t xml:space="preserve"> </w:t>
      </w:r>
      <w:r w:rsidRPr="00B7576D">
        <w:t>user</w:t>
      </w:r>
      <w:r w:rsidR="009037DA">
        <w:t xml:space="preserve"> </w:t>
      </w:r>
      <w:r w:rsidRPr="00B7576D">
        <w:t>to</w:t>
      </w:r>
      <w:r w:rsidR="009037DA">
        <w:t xml:space="preserve"> </w:t>
      </w:r>
      <w:r w:rsidRPr="00B7576D">
        <w:t>input</w:t>
      </w:r>
      <w:r w:rsidR="009037DA">
        <w:t xml:space="preserve"> </w:t>
      </w:r>
      <w:r w:rsidRPr="00B7576D">
        <w:t>correct</w:t>
      </w:r>
      <w:r w:rsidR="009037DA">
        <w:t xml:space="preserve"> </w:t>
      </w:r>
      <w:r w:rsidRPr="00B7576D">
        <w:t>values</w:t>
      </w:r>
      <w:r w:rsidR="009037DA">
        <w:t xml:space="preserve"> </w:t>
      </w:r>
      <w:r w:rsidRPr="00B7576D">
        <w:t>and</w:t>
      </w:r>
      <w:r w:rsidR="009037DA">
        <w:t xml:space="preserve"> </w:t>
      </w:r>
      <w:r w:rsidRPr="00B7576D">
        <w:t>validation</w:t>
      </w:r>
      <w:r w:rsidR="009037DA">
        <w:t xml:space="preserve"> </w:t>
      </w:r>
      <w:r w:rsidRPr="00B7576D">
        <w:t>of</w:t>
      </w:r>
      <w:r w:rsidR="009037DA">
        <w:t xml:space="preserve"> </w:t>
      </w:r>
      <w:r w:rsidRPr="00B7576D">
        <w:t>those</w:t>
      </w:r>
      <w:r w:rsidR="009037DA">
        <w:t xml:space="preserve"> </w:t>
      </w:r>
      <w:r w:rsidRPr="00B7576D">
        <w:t>inputs</w:t>
      </w:r>
      <w:r w:rsidR="009037DA">
        <w:t xml:space="preserve"> </w:t>
      </w:r>
      <w:r w:rsidRPr="00B7576D">
        <w:t>is</w:t>
      </w:r>
      <w:r w:rsidR="009037DA">
        <w:t xml:space="preserve"> </w:t>
      </w:r>
      <w:r w:rsidRPr="00B7576D">
        <w:t>done</w:t>
      </w:r>
      <w:r w:rsidR="009037DA">
        <w:t xml:space="preserve"> </w:t>
      </w:r>
      <w:r w:rsidRPr="00B7576D">
        <w:t>by</w:t>
      </w:r>
      <w:r w:rsidR="009037DA">
        <w:t xml:space="preserve"> </w:t>
      </w:r>
      <w:r w:rsidRPr="00B7576D">
        <w:t>the</w:t>
      </w:r>
      <w:r w:rsidR="009037DA">
        <w:t xml:space="preserve"> </w:t>
      </w:r>
      <w:r w:rsidRPr="00B7576D">
        <w:t>database</w:t>
      </w:r>
      <w:r w:rsidR="009037DA">
        <w:t xml:space="preserve"> </w:t>
      </w:r>
      <w:r w:rsidRPr="00B7576D">
        <w:t>server</w:t>
      </w:r>
      <w:r w:rsidR="009037DA">
        <w:t xml:space="preserve"> </w:t>
      </w:r>
      <w:r w:rsidRPr="00B7576D">
        <w:t>itself.</w:t>
      </w:r>
    </w:p>
    <w:p w:rsidR="00154879" w:rsidRDefault="00154879" w:rsidP="00B7576D"/>
    <w:p w:rsidR="00154879" w:rsidRPr="00154879" w:rsidRDefault="00154879" w:rsidP="00154879">
      <w:pPr>
        <w:pStyle w:val="Heading3"/>
      </w:pPr>
      <w:bookmarkStart w:id="656" w:name="_Ref188355289"/>
      <w:bookmarkStart w:id="657" w:name="_Toc414885790"/>
      <w:r>
        <w:t>Data</w:t>
      </w:r>
      <w:r w:rsidR="009037DA">
        <w:t xml:space="preserve"> </w:t>
      </w:r>
      <w:r>
        <w:t>Formatting</w:t>
      </w:r>
      <w:bookmarkEnd w:id="656"/>
      <w:bookmarkEnd w:id="657"/>
    </w:p>
    <w:p w:rsidR="00154879" w:rsidRDefault="00154879" w:rsidP="00154879">
      <w:r w:rsidRPr="00154879">
        <w:t>If</w:t>
      </w:r>
      <w:r w:rsidR="009037DA">
        <w:t xml:space="preserve"> </w:t>
      </w:r>
      <w:r w:rsidRPr="00154879">
        <w:t>a</w:t>
      </w:r>
      <w:r w:rsidR="009037DA">
        <w:t xml:space="preserve"> </w:t>
      </w:r>
      <w:r w:rsidRPr="00154879">
        <w:t>MySQL</w:t>
      </w:r>
      <w:r w:rsidR="009037DA">
        <w:t xml:space="preserve"> </w:t>
      </w:r>
      <w:r w:rsidRPr="00154879">
        <w:t>database</w:t>
      </w:r>
      <w:r w:rsidR="009037DA">
        <w:t xml:space="preserve"> </w:t>
      </w:r>
      <w:r w:rsidRPr="00154879">
        <w:t>field</w:t>
      </w:r>
      <w:r w:rsidR="009037DA">
        <w:t xml:space="preserve"> </w:t>
      </w:r>
      <w:r w:rsidRPr="00154879">
        <w:t>is</w:t>
      </w:r>
      <w:r w:rsidR="009037DA">
        <w:t xml:space="preserve"> </w:t>
      </w:r>
      <w:r w:rsidRPr="00154879">
        <w:t>defined</w:t>
      </w:r>
      <w:r w:rsidR="009037DA">
        <w:t xml:space="preserve"> </w:t>
      </w:r>
      <w:r w:rsidRPr="00154879">
        <w:t>with</w:t>
      </w:r>
      <w:r w:rsidR="009037DA">
        <w:t xml:space="preserve"> </w:t>
      </w:r>
      <w:r w:rsidRPr="00154879">
        <w:t>the</w:t>
      </w:r>
      <w:r w:rsidR="009037DA">
        <w:t xml:space="preserve"> </w:t>
      </w:r>
      <w:r w:rsidRPr="00154879">
        <w:t>ZEROFILL</w:t>
      </w:r>
      <w:r w:rsidR="009037DA">
        <w:t xml:space="preserve"> </w:t>
      </w:r>
      <w:r w:rsidRPr="00154879">
        <w:t>flag,</w:t>
      </w:r>
      <w:r w:rsidR="009037DA">
        <w:t xml:space="preserve"> </w:t>
      </w:r>
      <w:r w:rsidRPr="00154879">
        <w:t>Iron</w:t>
      </w:r>
      <w:r w:rsidR="009037DA">
        <w:t xml:space="preserve"> </w:t>
      </w:r>
      <w:r w:rsidRPr="00154879">
        <w:t>Speed</w:t>
      </w:r>
      <w:r w:rsidR="009037DA">
        <w:t xml:space="preserve"> </w:t>
      </w:r>
      <w:r w:rsidRPr="00154879">
        <w:t>Designer</w:t>
      </w:r>
      <w:r w:rsidR="009037DA">
        <w:t xml:space="preserve"> </w:t>
      </w:r>
      <w:r w:rsidRPr="00154879">
        <w:t>automatically</w:t>
      </w:r>
      <w:r w:rsidR="009037DA">
        <w:t xml:space="preserve"> </w:t>
      </w:r>
      <w:r w:rsidRPr="00154879">
        <w:t>creates</w:t>
      </w:r>
      <w:r w:rsidR="009037DA">
        <w:t xml:space="preserve"> </w:t>
      </w:r>
      <w:r w:rsidRPr="00154879">
        <w:t>a</w:t>
      </w:r>
      <w:r w:rsidR="009037DA">
        <w:t xml:space="preserve"> </w:t>
      </w:r>
      <w:r w:rsidRPr="00154879">
        <w:t>display</w:t>
      </w:r>
      <w:r w:rsidR="009037DA">
        <w:t xml:space="preserve"> </w:t>
      </w:r>
      <w:r w:rsidRPr="00154879">
        <w:t>format</w:t>
      </w:r>
      <w:r w:rsidR="009037DA">
        <w:t xml:space="preserve"> </w:t>
      </w:r>
      <w:r w:rsidRPr="00154879">
        <w:t>for</w:t>
      </w:r>
      <w:r w:rsidR="009037DA">
        <w:t xml:space="preserve"> </w:t>
      </w:r>
      <w:r w:rsidRPr="00154879">
        <w:t>that</w:t>
      </w:r>
      <w:r w:rsidR="009037DA">
        <w:t xml:space="preserve"> </w:t>
      </w:r>
      <w:r w:rsidRPr="00154879">
        <w:t>field</w:t>
      </w:r>
      <w:r w:rsidR="009037DA">
        <w:t xml:space="preserve"> </w:t>
      </w:r>
      <w:r w:rsidRPr="00154879">
        <w:t>that</w:t>
      </w:r>
      <w:r w:rsidR="009037DA">
        <w:t xml:space="preserve"> </w:t>
      </w:r>
      <w:r w:rsidRPr="00154879">
        <w:t>will</w:t>
      </w:r>
      <w:r w:rsidR="009037DA">
        <w:t xml:space="preserve"> </w:t>
      </w:r>
      <w:r w:rsidRPr="00154879">
        <w:t>pad</w:t>
      </w:r>
      <w:r w:rsidR="009037DA">
        <w:t xml:space="preserve"> </w:t>
      </w:r>
      <w:r w:rsidRPr="00154879">
        <w:t>the</w:t>
      </w:r>
      <w:r w:rsidR="009037DA">
        <w:t xml:space="preserve"> </w:t>
      </w:r>
      <w:r w:rsidRPr="00154879">
        <w:t>data</w:t>
      </w:r>
      <w:r w:rsidR="009037DA">
        <w:t xml:space="preserve"> </w:t>
      </w:r>
      <w:r w:rsidRPr="00154879">
        <w:t>with</w:t>
      </w:r>
      <w:r w:rsidR="009037DA">
        <w:t xml:space="preserve"> </w:t>
      </w:r>
      <w:r w:rsidRPr="00154879">
        <w:t>leading</w:t>
      </w:r>
      <w:r w:rsidR="009037DA">
        <w:t xml:space="preserve"> </w:t>
      </w:r>
      <w:r w:rsidRPr="00154879">
        <w:t>zeros</w:t>
      </w:r>
      <w:r w:rsidR="009037DA">
        <w:t xml:space="preserve"> </w:t>
      </w:r>
      <w:r w:rsidRPr="00154879">
        <w:t>when</w:t>
      </w:r>
      <w:r w:rsidR="009037DA">
        <w:t xml:space="preserve"> </w:t>
      </w:r>
      <w:r w:rsidRPr="00154879">
        <w:t>displayed.</w:t>
      </w:r>
      <w:r w:rsidR="009037DA">
        <w:t xml:space="preserve">  </w:t>
      </w:r>
      <w:r w:rsidRPr="00154879">
        <w:t>For</w:t>
      </w:r>
      <w:r w:rsidR="009037DA">
        <w:t xml:space="preserve"> </w:t>
      </w:r>
      <w:r w:rsidRPr="00154879">
        <w:t>example,</w:t>
      </w:r>
      <w:r w:rsidR="009037DA">
        <w:t xml:space="preserve"> </w:t>
      </w:r>
      <w:r w:rsidRPr="00154879">
        <w:t>for</w:t>
      </w:r>
      <w:r w:rsidR="009037DA">
        <w:t xml:space="preserve"> </w:t>
      </w:r>
      <w:r w:rsidRPr="00154879">
        <w:t>a</w:t>
      </w:r>
      <w:r w:rsidR="009037DA">
        <w:t xml:space="preserve"> </w:t>
      </w:r>
      <w:r w:rsidRPr="00154879">
        <w:t>field</w:t>
      </w:r>
      <w:r w:rsidR="009037DA">
        <w:t xml:space="preserve"> </w:t>
      </w:r>
      <w:r w:rsidRPr="00154879">
        <w:t>of</w:t>
      </w:r>
      <w:r w:rsidR="009037DA">
        <w:t xml:space="preserve"> </w:t>
      </w:r>
      <w:r w:rsidRPr="00154879">
        <w:t>type</w:t>
      </w:r>
      <w:r w:rsidR="009037DA">
        <w:t xml:space="preserve"> </w:t>
      </w:r>
      <w:r w:rsidRPr="00154879">
        <w:t>MEDIUMINT</w:t>
      </w:r>
      <w:r w:rsidR="009037DA">
        <w:t xml:space="preserve"> </w:t>
      </w:r>
      <w:r w:rsidRPr="00154879">
        <w:t>ZEROFILL,</w:t>
      </w:r>
      <w:r w:rsidR="009037DA">
        <w:t xml:space="preserve"> </w:t>
      </w:r>
      <w:r w:rsidRPr="00154879">
        <w:t>the</w:t>
      </w:r>
      <w:r w:rsidR="009037DA">
        <w:t xml:space="preserve"> </w:t>
      </w:r>
      <w:r w:rsidRPr="00154879">
        <w:t>display</w:t>
      </w:r>
      <w:r w:rsidR="009037DA">
        <w:t xml:space="preserve"> </w:t>
      </w:r>
      <w:r w:rsidRPr="00154879">
        <w:t>format</w:t>
      </w:r>
      <w:r w:rsidR="009037DA">
        <w:t xml:space="preserve"> </w:t>
      </w:r>
      <w:r w:rsidRPr="00154879">
        <w:t>for</w:t>
      </w:r>
      <w:r w:rsidR="009037DA">
        <w:t xml:space="preserve"> </w:t>
      </w:r>
      <w:r w:rsidRPr="00154879">
        <w:t>that</w:t>
      </w:r>
      <w:r w:rsidR="009037DA">
        <w:t xml:space="preserve"> </w:t>
      </w:r>
      <w:r w:rsidRPr="00154879">
        <w:t>field</w:t>
      </w:r>
      <w:r w:rsidR="009037DA">
        <w:t xml:space="preserve"> </w:t>
      </w:r>
      <w:r w:rsidRPr="00154879">
        <w:t>will</w:t>
      </w:r>
      <w:r w:rsidR="009037DA">
        <w:t xml:space="preserve"> </w:t>
      </w:r>
      <w:r w:rsidRPr="00154879">
        <w:t>be</w:t>
      </w:r>
      <w:r w:rsidR="009037DA">
        <w:t xml:space="preserve"> </w:t>
      </w:r>
      <w:r w:rsidRPr="00154879">
        <w:t>“D8”,</w:t>
      </w:r>
      <w:r w:rsidR="009037DA">
        <w:t xml:space="preserve"> </w:t>
      </w:r>
      <w:r w:rsidRPr="00154879">
        <w:t>meaning</w:t>
      </w:r>
      <w:r w:rsidR="009037DA">
        <w:t xml:space="preserve"> </w:t>
      </w:r>
      <w:r w:rsidRPr="00154879">
        <w:t>that</w:t>
      </w:r>
      <w:r w:rsidR="009037DA">
        <w:t xml:space="preserve"> </w:t>
      </w:r>
      <w:r w:rsidRPr="00154879">
        <w:t>8</w:t>
      </w:r>
      <w:r w:rsidR="009037DA">
        <w:t xml:space="preserve"> </w:t>
      </w:r>
      <w:r w:rsidRPr="00154879">
        <w:t>digits</w:t>
      </w:r>
      <w:r w:rsidR="009037DA">
        <w:t xml:space="preserve"> </w:t>
      </w:r>
      <w:r w:rsidRPr="00154879">
        <w:t>should</w:t>
      </w:r>
      <w:r w:rsidR="009037DA">
        <w:t xml:space="preserve"> </w:t>
      </w:r>
      <w:r w:rsidRPr="00154879">
        <w:t>be</w:t>
      </w:r>
      <w:r w:rsidR="009037DA">
        <w:t xml:space="preserve"> </w:t>
      </w:r>
      <w:r w:rsidRPr="00154879">
        <w:t>shown,</w:t>
      </w:r>
      <w:r w:rsidR="009037DA">
        <w:t xml:space="preserve"> </w:t>
      </w:r>
      <w:r w:rsidRPr="00154879">
        <w:t>padded</w:t>
      </w:r>
      <w:r w:rsidR="009037DA">
        <w:t xml:space="preserve"> </w:t>
      </w:r>
      <w:r w:rsidRPr="00154879">
        <w:t>with</w:t>
      </w:r>
      <w:r w:rsidR="009037DA">
        <w:t xml:space="preserve"> </w:t>
      </w:r>
      <w:r w:rsidRPr="00154879">
        <w:t>leading</w:t>
      </w:r>
      <w:r w:rsidR="009037DA">
        <w:t xml:space="preserve"> </w:t>
      </w:r>
      <w:r w:rsidRPr="00154879">
        <w:t>zeros,</w:t>
      </w:r>
      <w:r w:rsidR="009037DA">
        <w:t xml:space="preserve"> </w:t>
      </w:r>
      <w:r w:rsidRPr="00154879">
        <w:t>such</w:t>
      </w:r>
      <w:r w:rsidR="009037DA">
        <w:t xml:space="preserve"> </w:t>
      </w:r>
      <w:r w:rsidRPr="00154879">
        <w:t>as</w:t>
      </w:r>
      <w:r w:rsidR="009037DA">
        <w:t xml:space="preserve"> </w:t>
      </w:r>
      <w:r w:rsidRPr="00154879">
        <w:t>000000975.</w:t>
      </w:r>
    </w:p>
    <w:p w:rsidR="00B7576D" w:rsidRPr="00873223" w:rsidRDefault="00B7576D" w:rsidP="00873223"/>
    <w:p w:rsidR="00085831" w:rsidRPr="00A3613B" w:rsidRDefault="00085831" w:rsidP="00A3613B">
      <w:pPr>
        <w:sectPr w:rsidR="00085831" w:rsidRPr="00A3613B" w:rsidSect="004D5D8F">
          <w:type w:val="continuous"/>
          <w:pgSz w:w="12240" w:h="15840" w:code="1"/>
          <w:pgMar w:top="1260" w:right="1008" w:bottom="1440" w:left="720" w:header="720" w:footer="720" w:gutter="0"/>
          <w:pgBorders w:offsetFrom="page">
            <w:top w:val="single" w:sz="8" w:space="24" w:color="FFFFFF"/>
            <w:left w:val="single" w:sz="8" w:space="24" w:color="FFFFFF"/>
            <w:bottom w:val="single" w:sz="8" w:space="24" w:color="FFFFFF"/>
            <w:right w:val="single" w:sz="8" w:space="24" w:color="FFFFFF"/>
          </w:pgBorders>
          <w:pgNumType w:start="1" w:chapStyle="2"/>
          <w:cols w:space="720"/>
          <w:titlePg/>
        </w:sectPr>
      </w:pPr>
    </w:p>
    <w:p w:rsidR="00013349" w:rsidRDefault="00013349" w:rsidP="00013349">
      <w:pPr>
        <w:pStyle w:val="Heading2"/>
        <w:numPr>
          <w:ilvl w:val="0"/>
          <w:numId w:val="0"/>
        </w:numPr>
      </w:pPr>
      <w:bookmarkStart w:id="658" w:name="_Ref98747492"/>
      <w:bookmarkStart w:id="659" w:name="_Toc105587059"/>
      <w:bookmarkStart w:id="660" w:name="_Toc414885791"/>
      <w:bookmarkStart w:id="661" w:name="_Ref85874715"/>
      <w:bookmarkStart w:id="662" w:name="_Ref85874751"/>
      <w:bookmarkStart w:id="663" w:name="_Ref85874775"/>
      <w:r>
        <w:t>Oracle</w:t>
      </w:r>
      <w:r w:rsidR="009037DA">
        <w:t xml:space="preserve"> </w:t>
      </w:r>
      <w:r w:rsidR="001A3659">
        <w:t>Database</w:t>
      </w:r>
      <w:r w:rsidR="009037DA">
        <w:t xml:space="preserve"> </w:t>
      </w:r>
      <w:r>
        <w:t>Support</w:t>
      </w:r>
      <w:bookmarkEnd w:id="658"/>
      <w:bookmarkEnd w:id="659"/>
      <w:bookmarkEnd w:id="660"/>
    </w:p>
    <w:p w:rsidR="00013349" w:rsidRPr="00A3613B" w:rsidRDefault="007048F2" w:rsidP="00A3613B">
      <w:r w:rsidRPr="00A3613B">
        <w:fldChar w:fldCharType="begin"/>
      </w:r>
      <w:r w:rsidR="00013349" w:rsidRPr="00A3613B">
        <w:instrText>xe</w:instrText>
      </w:r>
      <w:r w:rsidR="009037DA">
        <w:instrText xml:space="preserve"> </w:instrText>
      </w:r>
      <w:r w:rsidR="00013349" w:rsidRPr="00A3613B">
        <w:instrText>"Oracle</w:instrText>
      </w:r>
      <w:r w:rsidR="009037DA">
        <w:instrText xml:space="preserve"> </w:instrText>
      </w:r>
      <w:r w:rsidR="001A3659">
        <w:instrText>Database</w:instrText>
      </w:r>
      <w:r w:rsidR="009037DA">
        <w:instrText xml:space="preserve"> </w:instrText>
      </w:r>
      <w:r w:rsidR="00013349" w:rsidRPr="00A3613B">
        <w:instrText>Support"</w:instrText>
      </w:r>
      <w:r w:rsidRPr="00A3613B">
        <w:fldChar w:fldCharType="end"/>
      </w:r>
      <w:r w:rsidRPr="00A3613B">
        <w:fldChar w:fldCharType="begin"/>
      </w:r>
      <w:r w:rsidR="00013349" w:rsidRPr="00A3613B">
        <w:instrText>xe</w:instrText>
      </w:r>
      <w:r w:rsidR="009037DA">
        <w:instrText xml:space="preserve"> </w:instrText>
      </w:r>
      <w:r w:rsidR="00013349" w:rsidRPr="00A3613B">
        <w:instrText>"Database</w:instrText>
      </w:r>
      <w:r w:rsidR="009037DA">
        <w:instrText xml:space="preserve"> </w:instrText>
      </w:r>
      <w:r w:rsidR="00013349" w:rsidRPr="00A3613B">
        <w:instrText>support:Oracle"</w:instrText>
      </w:r>
      <w:r w:rsidRPr="00A3613B">
        <w:fldChar w:fldCharType="end"/>
      </w:r>
      <w:r w:rsidR="00013349" w:rsidRPr="00A3613B">
        <w:t>For</w:t>
      </w:r>
      <w:r w:rsidR="009037DA">
        <w:t xml:space="preserve"> </w:t>
      </w:r>
      <w:r w:rsidR="00013349" w:rsidRPr="00A3613B">
        <w:t>details,</w:t>
      </w:r>
      <w:r w:rsidR="009037DA">
        <w:t xml:space="preserve"> </w:t>
      </w:r>
      <w:r w:rsidR="00013349" w:rsidRPr="00A3613B">
        <w:t>see:</w:t>
      </w:r>
    </w:p>
    <w:p w:rsidR="00052065" w:rsidRDefault="00052065" w:rsidP="00A3613B">
      <w:r>
        <w:fldChar w:fldCharType="begin"/>
      </w:r>
      <w:r>
        <w:instrText xml:space="preserve"> REF _Ref158553265 \h </w:instrText>
      </w:r>
      <w:r>
        <w:fldChar w:fldCharType="separate"/>
      </w:r>
      <w:r w:rsidR="00B7576D" w:rsidRPr="00052065">
        <w:t>Using</w:t>
      </w:r>
      <w:r w:rsidR="009037DA">
        <w:t xml:space="preserve"> </w:t>
      </w:r>
      <w:r w:rsidR="00B7576D" w:rsidRPr="00052065">
        <w:t>Oracle</w:t>
      </w:r>
      <w:r w:rsidR="009037DA">
        <w:t xml:space="preserve"> </w:t>
      </w:r>
      <w:r w:rsidR="00B7576D" w:rsidRPr="00052065">
        <w:t>with</w:t>
      </w:r>
      <w:r w:rsidR="009037DA">
        <w:t xml:space="preserve"> </w:t>
      </w:r>
      <w:r w:rsidR="00B7576D" w:rsidRPr="00052065">
        <w:t>Iron</w:t>
      </w:r>
      <w:r w:rsidR="009037DA">
        <w:t xml:space="preserve"> </w:t>
      </w:r>
      <w:r w:rsidR="00B7576D" w:rsidRPr="00052065">
        <w:t>Speed</w:t>
      </w:r>
      <w:r w:rsidR="009037DA">
        <w:t xml:space="preserve"> </w:t>
      </w:r>
      <w:r w:rsidR="00B7576D" w:rsidRPr="00052065">
        <w:t>Designer</w:t>
      </w:r>
      <w:r>
        <w:fldChar w:fldCharType="end"/>
      </w:r>
    </w:p>
    <w:p w:rsidR="00013349" w:rsidRPr="00A3613B" w:rsidRDefault="00013349" w:rsidP="00A3613B">
      <w:r w:rsidRPr="00A3613B">
        <w:fldChar w:fldCharType="begin"/>
      </w:r>
      <w:r w:rsidRPr="00A3613B">
        <w:instrText xml:space="preserve"> REF _Ref96261993 \h </w:instrText>
      </w:r>
      <w:r w:rsidR="00A3613B">
        <w:instrText xml:space="preserve"> \* MERGEFORMAT </w:instrText>
      </w:r>
      <w:r w:rsidRPr="00A3613B">
        <w:fldChar w:fldCharType="separate"/>
      </w:r>
      <w:r w:rsidR="00B7576D">
        <w:t>Database</w:t>
      </w:r>
      <w:r w:rsidR="009037DA">
        <w:t xml:space="preserve"> </w:t>
      </w:r>
      <w:r w:rsidR="00B7576D">
        <w:t>Field</w:t>
      </w:r>
      <w:r w:rsidR="009037DA">
        <w:t xml:space="preserve"> </w:t>
      </w:r>
      <w:r w:rsidR="00B7576D">
        <w:t>Support</w:t>
      </w:r>
      <w:r w:rsidR="009037DA">
        <w:t xml:space="preserve"> </w:t>
      </w:r>
      <w:r w:rsidR="00B7576D">
        <w:t>in</w:t>
      </w:r>
      <w:r w:rsidR="009037DA">
        <w:t xml:space="preserve"> </w:t>
      </w:r>
      <w:r w:rsidR="00B7576D">
        <w:t>Oracle</w:t>
      </w:r>
      <w:r w:rsidRPr="00A3613B">
        <w:fldChar w:fldCharType="end"/>
      </w:r>
    </w:p>
    <w:p w:rsidR="00AC3079" w:rsidRDefault="00AC3079" w:rsidP="00A3613B">
      <w:r w:rsidRPr="00A3613B">
        <w:fldChar w:fldCharType="begin"/>
      </w:r>
      <w:r w:rsidRPr="00A3613B">
        <w:instrText xml:space="preserve"> REF _Ref98747832 \h </w:instrText>
      </w:r>
      <w:r w:rsidR="00A3613B">
        <w:instrText xml:space="preserve"> \* MERGEFORMAT </w:instrText>
      </w:r>
      <w:r w:rsidRPr="00A3613B">
        <w:fldChar w:fldCharType="separate"/>
      </w:r>
      <w:r w:rsidR="00B7576D" w:rsidRPr="00574333">
        <w:t>Minimum</w:t>
      </w:r>
      <w:r w:rsidR="009037DA">
        <w:t xml:space="preserve"> </w:t>
      </w:r>
      <w:r w:rsidR="00B7576D" w:rsidRPr="00574333">
        <w:t>Permissions</w:t>
      </w:r>
      <w:r w:rsidR="009037DA">
        <w:t xml:space="preserve"> </w:t>
      </w:r>
      <w:r w:rsidR="00B7576D" w:rsidRPr="00574333">
        <w:t>Needed</w:t>
      </w:r>
      <w:r w:rsidR="009037DA">
        <w:t xml:space="preserve"> </w:t>
      </w:r>
      <w:r w:rsidR="00B7576D" w:rsidRPr="00574333">
        <w:t>for</w:t>
      </w:r>
      <w:r w:rsidR="009037DA">
        <w:t xml:space="preserve"> </w:t>
      </w:r>
      <w:r w:rsidR="00B7576D" w:rsidRPr="00574333">
        <w:t>Oracle</w:t>
      </w:r>
      <w:r w:rsidR="009037DA">
        <w:t xml:space="preserve"> </w:t>
      </w:r>
      <w:r w:rsidR="00B7576D" w:rsidRPr="00574333">
        <w:t>Users</w:t>
      </w:r>
      <w:r w:rsidRPr="00A3613B">
        <w:fldChar w:fldCharType="end"/>
      </w:r>
    </w:p>
    <w:p w:rsidR="004A1CDB" w:rsidRDefault="004A1CDB" w:rsidP="00A3613B">
      <w:r>
        <w:fldChar w:fldCharType="begin"/>
      </w:r>
      <w:r>
        <w:instrText xml:space="preserve"> REF _Ref110170072 \h </w:instrText>
      </w:r>
      <w:r>
        <w:fldChar w:fldCharType="separate"/>
      </w:r>
      <w:r w:rsidR="00B7576D">
        <w:t>Changing</w:t>
      </w:r>
      <w:r w:rsidR="009037DA">
        <w:t xml:space="preserve"> </w:t>
      </w:r>
      <w:r w:rsidR="00B7576D">
        <w:t>an</w:t>
      </w:r>
      <w:r w:rsidR="009037DA">
        <w:t xml:space="preserve"> </w:t>
      </w:r>
      <w:r w:rsidR="00B7576D">
        <w:t>Oracle</w:t>
      </w:r>
      <w:r w:rsidR="009037DA">
        <w:t xml:space="preserve"> </w:t>
      </w:r>
      <w:r w:rsidR="00B7576D">
        <w:t>Database</w:t>
      </w:r>
      <w:r w:rsidR="009037DA">
        <w:t xml:space="preserve"> </w:t>
      </w:r>
      <w:r w:rsidR="00B7576D">
        <w:t>Schema</w:t>
      </w:r>
      <w:r w:rsidR="009037DA">
        <w:t xml:space="preserve"> </w:t>
      </w:r>
      <w:r w:rsidR="00B7576D">
        <w:t>Name</w:t>
      </w:r>
      <w:r w:rsidR="009037DA">
        <w:t xml:space="preserve"> </w:t>
      </w:r>
      <w:r w:rsidR="00B7576D">
        <w:t>in</w:t>
      </w:r>
      <w:r w:rsidR="009037DA">
        <w:t xml:space="preserve"> </w:t>
      </w:r>
      <w:r w:rsidR="00B7576D">
        <w:t>an</w:t>
      </w:r>
      <w:r w:rsidR="009037DA">
        <w:t xml:space="preserve"> </w:t>
      </w:r>
      <w:r w:rsidR="00B7576D">
        <w:t>Application</w:t>
      </w:r>
      <w:r>
        <w:fldChar w:fldCharType="end"/>
      </w:r>
    </w:p>
    <w:p w:rsidR="00CC2337" w:rsidRDefault="00CC2337" w:rsidP="00A3613B">
      <w:r>
        <w:fldChar w:fldCharType="begin"/>
      </w:r>
      <w:r>
        <w:instrText xml:space="preserve"> REF _Ref140919336 \h </w:instrText>
      </w:r>
      <w:r>
        <w:fldChar w:fldCharType="separate"/>
      </w:r>
      <w:r w:rsidR="00B7576D">
        <w:t>PL/SQL</w:t>
      </w:r>
      <w:r w:rsidR="009037DA">
        <w:t xml:space="preserve"> </w:t>
      </w:r>
      <w:r w:rsidR="00B7576D">
        <w:t>Stored</w:t>
      </w:r>
      <w:r w:rsidR="009037DA">
        <w:t xml:space="preserve"> </w:t>
      </w:r>
      <w:r w:rsidR="00B7576D">
        <w:t>Procedures</w:t>
      </w:r>
      <w:r>
        <w:fldChar w:fldCharType="end"/>
      </w:r>
    </w:p>
    <w:p w:rsidR="00052065" w:rsidRDefault="00800C68" w:rsidP="00A3613B">
      <w:r>
        <w:fldChar w:fldCharType="begin"/>
      </w:r>
      <w:r>
        <w:instrText xml:space="preserve"> REF _Ref160884062 \h </w:instrText>
      </w:r>
      <w:r>
        <w:fldChar w:fldCharType="separate"/>
      </w:r>
      <w:r w:rsidR="00B7576D">
        <w:t>Matching</w:t>
      </w:r>
      <w:r w:rsidR="009037DA">
        <w:t xml:space="preserve"> </w:t>
      </w:r>
      <w:r w:rsidR="00B7576D">
        <w:t>Oracle</w:t>
      </w:r>
      <w:r w:rsidR="009037DA">
        <w:t xml:space="preserve"> </w:t>
      </w:r>
      <w:r w:rsidR="00B7576D">
        <w:t>Sequences</w:t>
      </w:r>
      <w:r w:rsidR="009037DA">
        <w:t xml:space="preserve"> </w:t>
      </w:r>
      <w:r w:rsidR="00B7576D">
        <w:t>with</w:t>
      </w:r>
      <w:r w:rsidR="009037DA">
        <w:t xml:space="preserve"> </w:t>
      </w:r>
      <w:r w:rsidR="00B7576D">
        <w:t>Primary</w:t>
      </w:r>
      <w:r w:rsidR="009037DA">
        <w:t xml:space="preserve"> </w:t>
      </w:r>
      <w:r w:rsidR="00B7576D">
        <w:t>Keys</w:t>
      </w:r>
      <w:r>
        <w:fldChar w:fldCharType="end"/>
      </w:r>
    </w:p>
    <w:p w:rsidR="00800C68" w:rsidRDefault="00480C55" w:rsidP="00A3613B">
      <w:r>
        <w:fldChar w:fldCharType="begin"/>
      </w:r>
      <w:r>
        <w:instrText xml:space="preserve"> REF _Ref391641772 \h </w:instrText>
      </w:r>
      <w:r>
        <w:fldChar w:fldCharType="separate"/>
      </w:r>
      <w:r w:rsidRPr="00480C55">
        <w:t>Multiple database support</w:t>
      </w:r>
      <w:r>
        <w:fldChar w:fldCharType="end"/>
      </w:r>
    </w:p>
    <w:p w:rsidR="00052065" w:rsidRDefault="00052065" w:rsidP="00052065">
      <w:pPr>
        <w:pStyle w:val="Heading3"/>
      </w:pPr>
      <w:bookmarkStart w:id="664" w:name="_Ref158553265"/>
      <w:bookmarkStart w:id="665" w:name="_Toc414885792"/>
      <w:r w:rsidRPr="00052065">
        <w:t>Using</w:t>
      </w:r>
      <w:r w:rsidR="009037DA">
        <w:t xml:space="preserve"> </w:t>
      </w:r>
      <w:r w:rsidRPr="00052065">
        <w:t>Oracle</w:t>
      </w:r>
      <w:r w:rsidR="009037DA">
        <w:t xml:space="preserve"> </w:t>
      </w:r>
      <w:r w:rsidRPr="00052065">
        <w:t>with</w:t>
      </w:r>
      <w:r w:rsidR="009037DA">
        <w:t xml:space="preserve"> </w:t>
      </w:r>
      <w:r w:rsidRPr="00052065">
        <w:t>Iron</w:t>
      </w:r>
      <w:r w:rsidR="009037DA">
        <w:t xml:space="preserve"> </w:t>
      </w:r>
      <w:r w:rsidRPr="00052065">
        <w:t>Speed</w:t>
      </w:r>
      <w:r w:rsidR="009037DA">
        <w:t xml:space="preserve"> </w:t>
      </w:r>
      <w:r w:rsidRPr="00052065">
        <w:t>Designer</w:t>
      </w:r>
      <w:bookmarkEnd w:id="664"/>
      <w:bookmarkEnd w:id="665"/>
    </w:p>
    <w:p w:rsidR="00C43566" w:rsidRPr="00C43566" w:rsidRDefault="00C43566" w:rsidP="00C43566">
      <w:pPr>
        <w:pStyle w:val="Heading5"/>
      </w:pPr>
      <w:r>
        <w:t>Oracle</w:t>
      </w:r>
      <w:r w:rsidR="009037DA">
        <w:t xml:space="preserve"> </w:t>
      </w:r>
      <w:r>
        <w:t>Provider</w:t>
      </w:r>
      <w:r w:rsidR="009037DA">
        <w:t xml:space="preserve"> </w:t>
      </w:r>
      <w:r>
        <w:t>Use</w:t>
      </w:r>
    </w:p>
    <w:p w:rsidR="00C43566" w:rsidRDefault="00052065" w:rsidP="00052065">
      <w:r w:rsidRPr="00052065">
        <w:t>Iron</w:t>
      </w:r>
      <w:r w:rsidR="009037DA">
        <w:t xml:space="preserve"> </w:t>
      </w:r>
      <w:r w:rsidRPr="00052065">
        <w:t>Speed</w:t>
      </w:r>
      <w:r w:rsidR="009037DA">
        <w:t xml:space="preserve"> </w:t>
      </w:r>
      <w:r w:rsidRPr="00052065">
        <w:t>Designer</w:t>
      </w:r>
      <w:r w:rsidR="009037DA">
        <w:t xml:space="preserve"> </w:t>
      </w:r>
      <w:r w:rsidRPr="00052065">
        <w:t>uses</w:t>
      </w:r>
      <w:r w:rsidR="009037DA">
        <w:t xml:space="preserve"> </w:t>
      </w:r>
      <w:r w:rsidRPr="00052065">
        <w:t>two</w:t>
      </w:r>
      <w:r w:rsidR="009037DA">
        <w:t xml:space="preserve"> </w:t>
      </w:r>
      <w:r w:rsidRPr="00052065">
        <w:t>different</w:t>
      </w:r>
      <w:r w:rsidR="009037DA">
        <w:t xml:space="preserve"> </w:t>
      </w:r>
      <w:r w:rsidRPr="00052065">
        <w:t>Oracle</w:t>
      </w:r>
      <w:r w:rsidR="009037DA">
        <w:t xml:space="preserve"> </w:t>
      </w:r>
      <w:r w:rsidRPr="00052065">
        <w:t>providers</w:t>
      </w:r>
      <w:r w:rsidR="009037DA">
        <w:t xml:space="preserve"> </w:t>
      </w:r>
      <w:r w:rsidRPr="00052065">
        <w:t>to</w:t>
      </w:r>
      <w:r w:rsidR="009037DA">
        <w:t xml:space="preserve"> </w:t>
      </w:r>
      <w:r w:rsidRPr="00052065">
        <w:t>connect</w:t>
      </w:r>
      <w:r w:rsidR="009037DA">
        <w:t xml:space="preserve"> </w:t>
      </w:r>
      <w:r w:rsidRPr="00052065">
        <w:t>to</w:t>
      </w:r>
      <w:r w:rsidR="009037DA">
        <w:t xml:space="preserve"> </w:t>
      </w:r>
      <w:r w:rsidRPr="00052065">
        <w:t>an</w:t>
      </w:r>
      <w:r w:rsidR="009037DA">
        <w:t xml:space="preserve"> </w:t>
      </w:r>
      <w:r w:rsidRPr="00052065">
        <w:t>Oracle</w:t>
      </w:r>
      <w:r w:rsidR="009037DA">
        <w:t xml:space="preserve"> </w:t>
      </w:r>
      <w:r w:rsidRPr="00052065">
        <w:t>database.</w:t>
      </w:r>
      <w:r w:rsidR="009037DA">
        <w:t xml:space="preserve">  </w:t>
      </w:r>
      <w:r w:rsidRPr="00052065">
        <w:t>Iron</w:t>
      </w:r>
      <w:r w:rsidR="009037DA">
        <w:t xml:space="preserve"> </w:t>
      </w:r>
      <w:r w:rsidRPr="00052065">
        <w:t>Speed</w:t>
      </w:r>
      <w:r w:rsidR="009037DA">
        <w:t xml:space="preserve"> </w:t>
      </w:r>
      <w:r w:rsidRPr="00052065">
        <w:t>Designer</w:t>
      </w:r>
      <w:r w:rsidR="009037DA">
        <w:t xml:space="preserve"> </w:t>
      </w:r>
      <w:r w:rsidR="00C43566">
        <w:t>uses</w:t>
      </w:r>
      <w:r w:rsidR="009037DA">
        <w:t xml:space="preserve"> </w:t>
      </w:r>
      <w:r w:rsidRPr="00052065">
        <w:t>Microsoft’s</w:t>
      </w:r>
      <w:r w:rsidR="009037DA">
        <w:t xml:space="preserve"> </w:t>
      </w:r>
      <w:r w:rsidRPr="00052065">
        <w:t>“OLE</w:t>
      </w:r>
      <w:r w:rsidR="009037DA">
        <w:t xml:space="preserve"> </w:t>
      </w:r>
      <w:r w:rsidRPr="00052065">
        <w:t>DB</w:t>
      </w:r>
      <w:r w:rsidR="009037DA">
        <w:t xml:space="preserve"> </w:t>
      </w:r>
      <w:r w:rsidRPr="00052065">
        <w:t>provider</w:t>
      </w:r>
      <w:r w:rsidR="009037DA">
        <w:t xml:space="preserve"> </w:t>
      </w:r>
      <w:r w:rsidRPr="00052065">
        <w:t>for</w:t>
      </w:r>
      <w:r w:rsidR="009037DA">
        <w:t xml:space="preserve"> </w:t>
      </w:r>
      <w:r w:rsidRPr="00052065">
        <w:t>Oracle”</w:t>
      </w:r>
      <w:r w:rsidR="009037DA">
        <w:t xml:space="preserve"> </w:t>
      </w:r>
      <w:r w:rsidRPr="00052065">
        <w:t>to</w:t>
      </w:r>
      <w:r w:rsidR="009037DA">
        <w:t xml:space="preserve"> </w:t>
      </w:r>
      <w:r w:rsidRPr="00052065">
        <w:t>read</w:t>
      </w:r>
      <w:r w:rsidR="009037DA">
        <w:t xml:space="preserve"> </w:t>
      </w:r>
      <w:r w:rsidRPr="00052065">
        <w:t>the</w:t>
      </w:r>
      <w:r w:rsidR="009037DA">
        <w:t xml:space="preserve"> </w:t>
      </w:r>
      <w:r w:rsidRPr="00052065">
        <w:t>database</w:t>
      </w:r>
      <w:r w:rsidR="009037DA">
        <w:t xml:space="preserve"> </w:t>
      </w:r>
      <w:r w:rsidRPr="00052065">
        <w:t>schema</w:t>
      </w:r>
      <w:r w:rsidR="009037DA">
        <w:t xml:space="preserve"> </w:t>
      </w:r>
      <w:r w:rsidRPr="00052065">
        <w:t>from</w:t>
      </w:r>
      <w:r w:rsidR="009037DA">
        <w:t xml:space="preserve"> </w:t>
      </w:r>
      <w:r w:rsidRPr="00052065">
        <w:t>an</w:t>
      </w:r>
      <w:r w:rsidR="009037DA">
        <w:t xml:space="preserve"> </w:t>
      </w:r>
      <w:r w:rsidRPr="00052065">
        <w:t>Oracle</w:t>
      </w:r>
      <w:r w:rsidR="009037DA">
        <w:t xml:space="preserve"> </w:t>
      </w:r>
      <w:r w:rsidRPr="00052065">
        <w:t>database.</w:t>
      </w:r>
      <w:r w:rsidR="009037DA">
        <w:t xml:space="preserve">  </w:t>
      </w:r>
      <w:r w:rsidRPr="00052065">
        <w:t>In</w:t>
      </w:r>
      <w:r w:rsidR="009037DA">
        <w:t xml:space="preserve"> </w:t>
      </w:r>
      <w:r w:rsidR="00C43566">
        <w:t>contrast,</w:t>
      </w:r>
      <w:r w:rsidR="009037DA">
        <w:t xml:space="preserve"> </w:t>
      </w:r>
      <w:r w:rsidR="00C43566">
        <w:t>a</w:t>
      </w:r>
      <w:r w:rsidR="00C43566" w:rsidRPr="002A6F19">
        <w:t>pp</w:t>
      </w:r>
      <w:r w:rsidR="00C43566">
        <w:t>lication</w:t>
      </w:r>
      <w:r w:rsidR="00C43566" w:rsidRPr="002A6F19">
        <w:t>s</w:t>
      </w:r>
      <w:r w:rsidR="009037DA">
        <w:t xml:space="preserve"> </w:t>
      </w:r>
      <w:r w:rsidR="00AF7AC6">
        <w:t>built with</w:t>
      </w:r>
      <w:r w:rsidR="009037DA">
        <w:t xml:space="preserve"> </w:t>
      </w:r>
      <w:r w:rsidR="00C43566" w:rsidRPr="002A6F19">
        <w:t>Iron</w:t>
      </w:r>
      <w:r w:rsidR="009037DA">
        <w:t xml:space="preserve"> </w:t>
      </w:r>
      <w:r w:rsidR="00C43566" w:rsidRPr="002A6F19">
        <w:t>Speed</w:t>
      </w:r>
      <w:r w:rsidR="009037DA">
        <w:t xml:space="preserve"> </w:t>
      </w:r>
      <w:r w:rsidR="00C43566" w:rsidRPr="002A6F19">
        <w:t>Designer</w:t>
      </w:r>
      <w:r w:rsidR="009037DA">
        <w:t xml:space="preserve"> </w:t>
      </w:r>
      <w:r w:rsidR="00C43566">
        <w:t>use</w:t>
      </w:r>
      <w:r w:rsidR="009037DA">
        <w:t xml:space="preserve"> </w:t>
      </w:r>
      <w:r w:rsidR="00C43566">
        <w:t>Microsoft</w:t>
      </w:r>
      <w:r w:rsidR="00800C68">
        <w:t>’s</w:t>
      </w:r>
      <w:r w:rsidR="009037DA">
        <w:t xml:space="preserve"> </w:t>
      </w:r>
      <w:r w:rsidR="00800C68">
        <w:t>“</w:t>
      </w:r>
      <w:r w:rsidR="00C43566">
        <w:t>Oracle</w:t>
      </w:r>
      <w:r w:rsidR="009037DA">
        <w:t xml:space="preserve"> </w:t>
      </w:r>
      <w:r w:rsidR="00C43566">
        <w:t>Provider</w:t>
      </w:r>
      <w:r w:rsidR="009037DA">
        <w:t xml:space="preserve"> </w:t>
      </w:r>
      <w:r w:rsidR="00C43566">
        <w:t>for</w:t>
      </w:r>
      <w:r w:rsidR="009037DA">
        <w:t xml:space="preserve"> </w:t>
      </w:r>
      <w:r w:rsidR="00C43566">
        <w:t>.NET</w:t>
      </w:r>
      <w:r w:rsidR="00800C68">
        <w:t>”</w:t>
      </w:r>
      <w:r w:rsidR="00C43566">
        <w:t>.</w:t>
      </w:r>
      <w:r w:rsidR="009037DA">
        <w:t xml:space="preserve">  </w:t>
      </w:r>
      <w:r w:rsidR="00C43566">
        <w:t>The</w:t>
      </w:r>
      <w:r w:rsidR="009037DA">
        <w:t xml:space="preserve"> </w:t>
      </w:r>
      <w:r w:rsidR="00C43566">
        <w:t>Oracle</w:t>
      </w:r>
      <w:r w:rsidR="009037DA">
        <w:t xml:space="preserve"> </w:t>
      </w:r>
      <w:r w:rsidR="00C43566">
        <w:t>OLEDB</w:t>
      </w:r>
      <w:r w:rsidR="009037DA">
        <w:t xml:space="preserve"> </w:t>
      </w:r>
      <w:r w:rsidR="00C43566">
        <w:t>provider</w:t>
      </w:r>
      <w:r w:rsidR="009037DA">
        <w:t xml:space="preserve"> </w:t>
      </w:r>
      <w:r w:rsidR="00C43566">
        <w:t>is</w:t>
      </w:r>
      <w:r w:rsidR="009037DA">
        <w:t xml:space="preserve"> </w:t>
      </w:r>
      <w:r w:rsidR="00C43566">
        <w:t>not</w:t>
      </w:r>
      <w:r w:rsidR="009037DA">
        <w:t xml:space="preserve"> </w:t>
      </w:r>
      <w:r w:rsidR="00C43566">
        <w:t>used</w:t>
      </w:r>
      <w:r w:rsidR="009037DA">
        <w:t xml:space="preserve"> </w:t>
      </w:r>
      <w:r w:rsidR="00C43566">
        <w:t>because</w:t>
      </w:r>
      <w:r w:rsidR="009037DA">
        <w:t xml:space="preserve"> </w:t>
      </w:r>
      <w:r w:rsidR="00C43566">
        <w:t>it</w:t>
      </w:r>
      <w:r w:rsidR="009037DA">
        <w:t xml:space="preserve"> </w:t>
      </w:r>
      <w:r w:rsidR="00C43566">
        <w:t>does</w:t>
      </w:r>
      <w:r w:rsidR="009037DA">
        <w:t xml:space="preserve"> </w:t>
      </w:r>
      <w:r w:rsidR="00C43566">
        <w:t>not</w:t>
      </w:r>
      <w:r w:rsidR="009037DA">
        <w:t xml:space="preserve"> </w:t>
      </w:r>
      <w:r w:rsidR="00C43566" w:rsidRPr="002A6F19">
        <w:t>work</w:t>
      </w:r>
      <w:r w:rsidR="009037DA">
        <w:t xml:space="preserve"> </w:t>
      </w:r>
      <w:r w:rsidR="00C43566" w:rsidRPr="002A6F19">
        <w:t>in</w:t>
      </w:r>
      <w:r w:rsidR="009037DA">
        <w:t xml:space="preserve"> </w:t>
      </w:r>
      <w:r w:rsidR="00C43566" w:rsidRPr="002A6F19">
        <w:t>all</w:t>
      </w:r>
      <w:r w:rsidR="009037DA">
        <w:t xml:space="preserve"> </w:t>
      </w:r>
      <w:r w:rsidR="00C43566" w:rsidRPr="002A6F19">
        <w:t>cases,</w:t>
      </w:r>
      <w:r w:rsidR="009037DA">
        <w:t xml:space="preserve"> </w:t>
      </w:r>
      <w:r w:rsidR="00C43566">
        <w:t>and</w:t>
      </w:r>
      <w:r w:rsidR="009037DA">
        <w:t xml:space="preserve"> </w:t>
      </w:r>
      <w:r w:rsidR="00C43566">
        <w:t>applications</w:t>
      </w:r>
      <w:r w:rsidR="009037DA">
        <w:t xml:space="preserve"> </w:t>
      </w:r>
      <w:r w:rsidR="00C43566">
        <w:t>cannot</w:t>
      </w:r>
      <w:r w:rsidR="009037DA">
        <w:t xml:space="preserve"> </w:t>
      </w:r>
      <w:r w:rsidR="00C43566">
        <w:t>be</w:t>
      </w:r>
      <w:r w:rsidR="009037DA">
        <w:t xml:space="preserve"> </w:t>
      </w:r>
      <w:r w:rsidR="00C43566" w:rsidRPr="002A6F19">
        <w:t>successfully</w:t>
      </w:r>
      <w:r w:rsidR="009037DA">
        <w:t xml:space="preserve"> </w:t>
      </w:r>
      <w:r w:rsidR="00DB7021">
        <w:t>created</w:t>
      </w:r>
      <w:r w:rsidR="009037DA">
        <w:t xml:space="preserve"> </w:t>
      </w:r>
      <w:r w:rsidR="00C43566" w:rsidRPr="002A6F19">
        <w:t>with</w:t>
      </w:r>
      <w:r w:rsidR="009037DA">
        <w:t xml:space="preserve"> </w:t>
      </w:r>
      <w:r w:rsidR="00C43566" w:rsidRPr="002A6F19">
        <w:t>this</w:t>
      </w:r>
      <w:r w:rsidR="009037DA">
        <w:t xml:space="preserve"> </w:t>
      </w:r>
      <w:r w:rsidR="00C43566" w:rsidRPr="002A6F19">
        <w:t>provider.</w:t>
      </w:r>
    </w:p>
    <w:p w:rsidR="00052065" w:rsidRDefault="00052065" w:rsidP="00052065">
      <w:r w:rsidRPr="00052065">
        <w:t>Both</w:t>
      </w:r>
      <w:r w:rsidR="009037DA">
        <w:t xml:space="preserve"> </w:t>
      </w:r>
      <w:r w:rsidRPr="00052065">
        <w:t>of</w:t>
      </w:r>
      <w:r w:rsidR="009037DA">
        <w:t xml:space="preserve"> </w:t>
      </w:r>
      <w:r w:rsidRPr="00052065">
        <w:t>these</w:t>
      </w:r>
      <w:r w:rsidR="009037DA">
        <w:t xml:space="preserve"> </w:t>
      </w:r>
      <w:r w:rsidRPr="00052065">
        <w:t>providers</w:t>
      </w:r>
      <w:r w:rsidR="009037DA">
        <w:t xml:space="preserve"> </w:t>
      </w:r>
      <w:r w:rsidRPr="00052065">
        <w:t>rely</w:t>
      </w:r>
      <w:r w:rsidR="009037DA">
        <w:t xml:space="preserve"> </w:t>
      </w:r>
      <w:r w:rsidRPr="00052065">
        <w:t>on</w:t>
      </w:r>
      <w:r w:rsidR="009037DA">
        <w:t xml:space="preserve"> </w:t>
      </w:r>
      <w:r w:rsidRPr="00052065">
        <w:t>Oracle</w:t>
      </w:r>
      <w:r w:rsidR="009037DA">
        <w:t xml:space="preserve"> </w:t>
      </w:r>
      <w:r w:rsidRPr="00052065">
        <w:t>Call</w:t>
      </w:r>
      <w:r w:rsidR="009037DA">
        <w:t xml:space="preserve"> </w:t>
      </w:r>
      <w:r w:rsidRPr="00052065">
        <w:t>Interface</w:t>
      </w:r>
      <w:r w:rsidR="009037DA">
        <w:t xml:space="preserve"> </w:t>
      </w:r>
      <w:r w:rsidRPr="00052065">
        <w:t>(OCI)</w:t>
      </w:r>
      <w:r w:rsidR="009037DA">
        <w:t xml:space="preserve"> </w:t>
      </w:r>
      <w:r w:rsidRPr="00052065">
        <w:t>that</w:t>
      </w:r>
      <w:r w:rsidR="009037DA">
        <w:t xml:space="preserve"> </w:t>
      </w:r>
      <w:r w:rsidRPr="00052065">
        <w:t>is</w:t>
      </w:r>
      <w:r w:rsidR="009037DA">
        <w:t xml:space="preserve"> </w:t>
      </w:r>
      <w:r w:rsidRPr="00052065">
        <w:t>part</w:t>
      </w:r>
      <w:r w:rsidR="009037DA">
        <w:t xml:space="preserve"> </w:t>
      </w:r>
      <w:r w:rsidRPr="00052065">
        <w:t>of</w:t>
      </w:r>
      <w:r w:rsidR="009037DA">
        <w:t xml:space="preserve"> </w:t>
      </w:r>
      <w:r w:rsidRPr="00052065">
        <w:t>the</w:t>
      </w:r>
      <w:r w:rsidR="009037DA">
        <w:t xml:space="preserve"> </w:t>
      </w:r>
      <w:r w:rsidRPr="00052065">
        <w:t>Oracle</w:t>
      </w:r>
      <w:r w:rsidR="009037DA">
        <w:t xml:space="preserve"> </w:t>
      </w:r>
      <w:r w:rsidRPr="00052065">
        <w:t>Client.</w:t>
      </w:r>
      <w:r w:rsidR="009037DA">
        <w:t xml:space="preserve">  </w:t>
      </w:r>
      <w:r w:rsidRPr="00052065">
        <w:t>The</w:t>
      </w:r>
      <w:r w:rsidR="009037DA">
        <w:t xml:space="preserve"> </w:t>
      </w:r>
      <w:r w:rsidRPr="00052065">
        <w:t>Oracle</w:t>
      </w:r>
      <w:r w:rsidR="009037DA">
        <w:t xml:space="preserve"> </w:t>
      </w:r>
      <w:r w:rsidRPr="00052065">
        <w:t>Client</w:t>
      </w:r>
      <w:r w:rsidR="009037DA">
        <w:t xml:space="preserve"> </w:t>
      </w:r>
      <w:r w:rsidRPr="00052065">
        <w:t>must</w:t>
      </w:r>
      <w:r w:rsidR="009037DA">
        <w:t xml:space="preserve"> </w:t>
      </w:r>
      <w:r w:rsidRPr="00052065">
        <w:t>be</w:t>
      </w:r>
      <w:r w:rsidR="009037DA">
        <w:t xml:space="preserve"> </w:t>
      </w:r>
      <w:r w:rsidRPr="00052065">
        <w:t>installed</w:t>
      </w:r>
      <w:r w:rsidR="009037DA">
        <w:t xml:space="preserve"> </w:t>
      </w:r>
      <w:r w:rsidRPr="00052065">
        <w:t>on</w:t>
      </w:r>
      <w:r w:rsidR="009037DA">
        <w:t xml:space="preserve"> </w:t>
      </w:r>
      <w:r w:rsidRPr="00052065">
        <w:t>your</w:t>
      </w:r>
      <w:r w:rsidR="009037DA">
        <w:t xml:space="preserve"> </w:t>
      </w:r>
      <w:r w:rsidRPr="00052065">
        <w:t>development</w:t>
      </w:r>
      <w:r w:rsidR="009037DA">
        <w:t xml:space="preserve"> </w:t>
      </w:r>
      <w:r w:rsidRPr="00052065">
        <w:t>and</w:t>
      </w:r>
      <w:r w:rsidR="009037DA">
        <w:t xml:space="preserve"> </w:t>
      </w:r>
      <w:r w:rsidRPr="00052065">
        <w:t>production</w:t>
      </w:r>
      <w:r w:rsidR="009037DA">
        <w:t xml:space="preserve"> </w:t>
      </w:r>
      <w:r w:rsidRPr="00052065">
        <w:t>system</w:t>
      </w:r>
      <w:r w:rsidR="009037DA">
        <w:t xml:space="preserve"> </w:t>
      </w:r>
      <w:r w:rsidRPr="00052065">
        <w:t>to</w:t>
      </w:r>
      <w:r w:rsidR="009037DA">
        <w:t xml:space="preserve"> </w:t>
      </w:r>
      <w:r w:rsidRPr="00052065">
        <w:t>use</w:t>
      </w:r>
      <w:r w:rsidR="009037DA">
        <w:t xml:space="preserve"> </w:t>
      </w:r>
      <w:r w:rsidRPr="00052065">
        <w:t>Oracle</w:t>
      </w:r>
      <w:r w:rsidR="009037DA">
        <w:t xml:space="preserve"> </w:t>
      </w:r>
      <w:r w:rsidRPr="00052065">
        <w:t>with</w:t>
      </w:r>
      <w:r w:rsidR="009037DA">
        <w:t xml:space="preserve"> </w:t>
      </w:r>
      <w:r w:rsidRPr="00052065">
        <w:t>Iron</w:t>
      </w:r>
      <w:r w:rsidR="009037DA">
        <w:t xml:space="preserve"> </w:t>
      </w:r>
      <w:r w:rsidRPr="00052065">
        <w:t>Speed</w:t>
      </w:r>
      <w:r w:rsidR="009037DA">
        <w:t xml:space="preserve"> </w:t>
      </w:r>
      <w:r w:rsidRPr="00052065">
        <w:t>Designer</w:t>
      </w:r>
      <w:r w:rsidR="009037DA">
        <w:t xml:space="preserve"> </w:t>
      </w:r>
      <w:r w:rsidRPr="00052065">
        <w:t>and</w:t>
      </w:r>
      <w:r w:rsidR="009037DA">
        <w:t xml:space="preserve"> </w:t>
      </w:r>
      <w:r w:rsidRPr="00052065">
        <w:t>the</w:t>
      </w:r>
      <w:r w:rsidR="009037DA">
        <w:t xml:space="preserve"> </w:t>
      </w:r>
      <w:r w:rsidR="005E6439">
        <w:t>application</w:t>
      </w:r>
      <w:r w:rsidRPr="00052065">
        <w:t>.</w:t>
      </w:r>
    </w:p>
    <w:p w:rsidR="00052065" w:rsidRPr="00052065" w:rsidRDefault="00C042EC" w:rsidP="00052065">
      <w:r>
        <w:pict>
          <v:shape id="_x0000_i1027" type="#_x0000_t75" style="width:321pt;height:348pt">
            <v:imagedata r:id="rId65" o:title=""/>
          </v:shape>
        </w:pict>
      </w:r>
    </w:p>
    <w:p w:rsidR="00052065" w:rsidRDefault="003B482C" w:rsidP="00052065">
      <w:pPr>
        <w:pStyle w:val="Heading5"/>
      </w:pPr>
      <w:r>
        <w:t>Using</w:t>
      </w:r>
      <w:r w:rsidR="009037DA">
        <w:t xml:space="preserve"> </w:t>
      </w:r>
      <w:r w:rsidR="00052065">
        <w:t>an</w:t>
      </w:r>
      <w:r w:rsidR="009037DA">
        <w:t xml:space="preserve"> </w:t>
      </w:r>
      <w:r w:rsidR="00052065">
        <w:t>Oracle</w:t>
      </w:r>
      <w:r w:rsidR="009037DA">
        <w:t xml:space="preserve"> </w:t>
      </w:r>
      <w:r w:rsidR="00052065">
        <w:t>Database</w:t>
      </w:r>
      <w:r w:rsidR="009037DA">
        <w:t xml:space="preserve"> </w:t>
      </w:r>
      <w:r w:rsidR="00052065">
        <w:t>with</w:t>
      </w:r>
      <w:r w:rsidR="009037DA">
        <w:t xml:space="preserve"> </w:t>
      </w:r>
      <w:r w:rsidR="00052065">
        <w:t>Iron</w:t>
      </w:r>
      <w:r w:rsidR="009037DA">
        <w:t xml:space="preserve"> </w:t>
      </w:r>
      <w:r w:rsidR="00052065">
        <w:t>Speed</w:t>
      </w:r>
      <w:r w:rsidR="009037DA">
        <w:t xml:space="preserve"> </w:t>
      </w:r>
      <w:r w:rsidR="00052065">
        <w:t>Designer</w:t>
      </w:r>
    </w:p>
    <w:p w:rsidR="00A13262" w:rsidRDefault="00A13262" w:rsidP="00A13262">
      <w:pPr>
        <w:rPr>
          <w:rFonts w:cs="Arial"/>
        </w:rPr>
      </w:pPr>
      <w:r>
        <w:rPr>
          <w:rFonts w:cs="Arial"/>
        </w:rPr>
        <w:t xml:space="preserve">Iron Speed Designer does not support multiple homes installations. If there are multiple Oracle installations (multiple homes) on the server Iron Speed Designer will only see the first one and if the TNS string is not found in the first home, Designer will not be able to connect. See more details on Oracle homes here: </w:t>
      </w:r>
      <w:hyperlink r:id="rId66" w:history="1">
        <w:r>
          <w:rPr>
            <w:rStyle w:val="Hyperlink"/>
            <w:rFonts w:cs="Arial"/>
          </w:rPr>
          <w:t>https://docs.oracle.com/cd/B10501_01/em.920/a96697/moh.htm</w:t>
        </w:r>
      </w:hyperlink>
      <w:r>
        <w:rPr>
          <w:rFonts w:cs="Arial"/>
        </w:rPr>
        <w:t xml:space="preserve"> </w:t>
      </w:r>
    </w:p>
    <w:p w:rsidR="00052065" w:rsidRPr="00052065" w:rsidRDefault="00052065" w:rsidP="00052065">
      <w:r w:rsidRPr="00052065">
        <w:t>You</w:t>
      </w:r>
      <w:r w:rsidR="009037DA">
        <w:t xml:space="preserve"> </w:t>
      </w:r>
      <w:r w:rsidRPr="00052065">
        <w:t>need</w:t>
      </w:r>
      <w:r w:rsidR="009037DA">
        <w:t xml:space="preserve"> </w:t>
      </w:r>
      <w:r w:rsidRPr="00052065">
        <w:t>to</w:t>
      </w:r>
      <w:r w:rsidR="009037DA">
        <w:t xml:space="preserve"> </w:t>
      </w:r>
      <w:r w:rsidRPr="00052065">
        <w:t>perform</w:t>
      </w:r>
      <w:r w:rsidR="009037DA">
        <w:t xml:space="preserve"> </w:t>
      </w:r>
      <w:r w:rsidRPr="00052065">
        <w:t>the</w:t>
      </w:r>
      <w:r w:rsidR="009037DA">
        <w:t xml:space="preserve"> </w:t>
      </w:r>
      <w:r w:rsidRPr="00052065">
        <w:t>following</w:t>
      </w:r>
      <w:r w:rsidR="009037DA">
        <w:t xml:space="preserve"> </w:t>
      </w:r>
      <w:r w:rsidRPr="00052065">
        <w:t>steps</w:t>
      </w:r>
      <w:r w:rsidR="009037DA">
        <w:t xml:space="preserve"> </w:t>
      </w:r>
      <w:r w:rsidRPr="00052065">
        <w:t>to</w:t>
      </w:r>
      <w:r w:rsidR="009037DA">
        <w:t xml:space="preserve"> </w:t>
      </w:r>
      <w:r w:rsidR="003B482C">
        <w:t>use</w:t>
      </w:r>
      <w:r w:rsidR="009037DA">
        <w:t xml:space="preserve"> </w:t>
      </w:r>
      <w:r w:rsidRPr="00052065">
        <w:t>an</w:t>
      </w:r>
      <w:r w:rsidR="009037DA">
        <w:t xml:space="preserve"> </w:t>
      </w:r>
      <w:r w:rsidRPr="00052065">
        <w:t>Oracle</w:t>
      </w:r>
      <w:r w:rsidR="009037DA">
        <w:t xml:space="preserve"> </w:t>
      </w:r>
      <w:r w:rsidRPr="00052065">
        <w:t>database</w:t>
      </w:r>
      <w:r w:rsidR="009037DA">
        <w:t xml:space="preserve"> </w:t>
      </w:r>
      <w:r w:rsidRPr="00052065">
        <w:t>with</w:t>
      </w:r>
      <w:r w:rsidR="009037DA">
        <w:t xml:space="preserve"> </w:t>
      </w:r>
      <w:r w:rsidRPr="00052065">
        <w:t>Iron</w:t>
      </w:r>
      <w:r w:rsidR="009037DA">
        <w:t xml:space="preserve"> </w:t>
      </w:r>
      <w:r w:rsidRPr="00052065">
        <w:t>Speed</w:t>
      </w:r>
      <w:r w:rsidR="009037DA">
        <w:t xml:space="preserve"> </w:t>
      </w:r>
      <w:r w:rsidRPr="00052065">
        <w:t>Designer.</w:t>
      </w:r>
      <w:r w:rsidR="009037DA">
        <w:t xml:space="preserve">  </w:t>
      </w:r>
      <w:r w:rsidRPr="00052065">
        <w:t>Please</w:t>
      </w:r>
      <w:r w:rsidR="009037DA">
        <w:t xml:space="preserve"> </w:t>
      </w:r>
      <w:r w:rsidRPr="00052065">
        <w:t>note</w:t>
      </w:r>
      <w:r w:rsidR="009037DA">
        <w:t xml:space="preserve"> </w:t>
      </w:r>
      <w:r w:rsidRPr="00052065">
        <w:t>that</w:t>
      </w:r>
      <w:r w:rsidR="009037DA">
        <w:t xml:space="preserve"> </w:t>
      </w:r>
      <w:r w:rsidRPr="00052065">
        <w:t>each</w:t>
      </w:r>
      <w:r w:rsidR="009037DA">
        <w:t xml:space="preserve"> </w:t>
      </w:r>
      <w:r w:rsidRPr="00052065">
        <w:t>of</w:t>
      </w:r>
      <w:r w:rsidR="009037DA">
        <w:t xml:space="preserve"> </w:t>
      </w:r>
      <w:r w:rsidRPr="00052065">
        <w:t>these</w:t>
      </w:r>
      <w:r w:rsidR="009037DA">
        <w:t xml:space="preserve"> </w:t>
      </w:r>
      <w:r w:rsidRPr="00052065">
        <w:t>steps</w:t>
      </w:r>
      <w:r w:rsidR="009037DA">
        <w:t xml:space="preserve"> </w:t>
      </w:r>
      <w:r w:rsidRPr="00052065">
        <w:t>is</w:t>
      </w:r>
      <w:r w:rsidR="009037DA">
        <w:t xml:space="preserve"> </w:t>
      </w:r>
      <w:r w:rsidRPr="00052065">
        <w:t>important,</w:t>
      </w:r>
      <w:r w:rsidR="009037DA">
        <w:t xml:space="preserve"> </w:t>
      </w:r>
      <w:r w:rsidRPr="00052065">
        <w:t>and</w:t>
      </w:r>
      <w:r w:rsidR="009037DA">
        <w:t xml:space="preserve"> </w:t>
      </w:r>
      <w:r w:rsidRPr="00052065">
        <w:t>we</w:t>
      </w:r>
      <w:r w:rsidR="009037DA">
        <w:t xml:space="preserve"> </w:t>
      </w:r>
      <w:r w:rsidRPr="00052065">
        <w:t>find</w:t>
      </w:r>
      <w:r w:rsidR="009037DA">
        <w:t xml:space="preserve"> </w:t>
      </w:r>
      <w:r w:rsidRPr="00052065">
        <w:t>most</w:t>
      </w:r>
      <w:r w:rsidR="009037DA">
        <w:t xml:space="preserve"> </w:t>
      </w:r>
      <w:r w:rsidRPr="00052065">
        <w:t>of</w:t>
      </w:r>
      <w:r w:rsidR="009037DA">
        <w:t xml:space="preserve"> </w:t>
      </w:r>
      <w:r w:rsidRPr="00052065">
        <w:t>the</w:t>
      </w:r>
      <w:r w:rsidR="009037DA">
        <w:t xml:space="preserve"> </w:t>
      </w:r>
      <w:r w:rsidRPr="00052065">
        <w:t>problems</w:t>
      </w:r>
      <w:r w:rsidR="009037DA">
        <w:t xml:space="preserve"> </w:t>
      </w:r>
      <w:r w:rsidRPr="00052065">
        <w:t>are</w:t>
      </w:r>
      <w:r w:rsidR="009037DA">
        <w:t xml:space="preserve"> </w:t>
      </w:r>
      <w:r w:rsidRPr="00052065">
        <w:t>corrected</w:t>
      </w:r>
      <w:r w:rsidR="009037DA">
        <w:t xml:space="preserve"> </w:t>
      </w:r>
      <w:r w:rsidRPr="00052065">
        <w:t>by</w:t>
      </w:r>
      <w:r w:rsidR="009037DA">
        <w:t xml:space="preserve"> </w:t>
      </w:r>
      <w:r w:rsidRPr="00052065">
        <w:t>following</w:t>
      </w:r>
      <w:r w:rsidR="009037DA">
        <w:t xml:space="preserve"> </w:t>
      </w:r>
      <w:r w:rsidRPr="00052065">
        <w:t>each</w:t>
      </w:r>
      <w:r w:rsidR="009037DA">
        <w:t xml:space="preserve"> </w:t>
      </w:r>
      <w:r w:rsidRPr="00052065">
        <w:t>of</w:t>
      </w:r>
      <w:r w:rsidR="009037DA">
        <w:t xml:space="preserve"> </w:t>
      </w:r>
      <w:r w:rsidRPr="00052065">
        <w:t>these</w:t>
      </w:r>
      <w:r w:rsidR="009037DA">
        <w:t xml:space="preserve"> </w:t>
      </w:r>
      <w:r w:rsidRPr="00052065">
        <w:t>steps</w:t>
      </w:r>
      <w:r w:rsidR="009037DA">
        <w:t xml:space="preserve"> </w:t>
      </w:r>
      <w:r w:rsidRPr="00052065">
        <w:t>in</w:t>
      </w:r>
      <w:r w:rsidR="009037DA">
        <w:t xml:space="preserve"> </w:t>
      </w:r>
      <w:r w:rsidRPr="00052065">
        <w:t>order.</w:t>
      </w:r>
    </w:p>
    <w:p w:rsidR="00052065" w:rsidRPr="00052065" w:rsidRDefault="00052065" w:rsidP="00052065">
      <w:r>
        <w:rPr>
          <w:b/>
        </w:rPr>
        <w:t>Step</w:t>
      </w:r>
      <w:r w:rsidR="009037DA">
        <w:rPr>
          <w:b/>
        </w:rPr>
        <w:t xml:space="preserve"> </w:t>
      </w:r>
      <w:r>
        <w:rPr>
          <w:b/>
        </w:rPr>
        <w:t>1:</w:t>
      </w:r>
      <w:r w:rsidR="009037DA">
        <w:t xml:space="preserve">  </w:t>
      </w:r>
      <w:r w:rsidRPr="00052065">
        <w:t>Install</w:t>
      </w:r>
      <w:r w:rsidR="009037DA">
        <w:t xml:space="preserve"> </w:t>
      </w:r>
      <w:r w:rsidRPr="00052065">
        <w:t>Oracle</w:t>
      </w:r>
      <w:r w:rsidR="009037DA">
        <w:t xml:space="preserve"> </w:t>
      </w:r>
      <w:r w:rsidRPr="00052065">
        <w:t>Client</w:t>
      </w:r>
      <w:r w:rsidR="009037DA">
        <w:t xml:space="preserve"> </w:t>
      </w:r>
      <w:r w:rsidRPr="00052065">
        <w:t>on</w:t>
      </w:r>
      <w:r w:rsidR="009037DA">
        <w:t xml:space="preserve"> </w:t>
      </w:r>
      <w:r w:rsidRPr="00052065">
        <w:t>your</w:t>
      </w:r>
      <w:r w:rsidR="009037DA">
        <w:t xml:space="preserve"> </w:t>
      </w:r>
      <w:r w:rsidRPr="00052065">
        <w:t>system.</w:t>
      </w:r>
      <w:r w:rsidR="009037DA">
        <w:t xml:space="preserve">  </w:t>
      </w:r>
      <w:r w:rsidRPr="00052065">
        <w:t>This</w:t>
      </w:r>
      <w:r w:rsidR="009037DA">
        <w:t xml:space="preserve"> </w:t>
      </w:r>
      <w:r w:rsidRPr="00052065">
        <w:t>can</w:t>
      </w:r>
      <w:r w:rsidR="009037DA">
        <w:t xml:space="preserve"> </w:t>
      </w:r>
      <w:r w:rsidRPr="00052065">
        <w:t>be</w:t>
      </w:r>
      <w:r w:rsidR="009037DA">
        <w:t xml:space="preserve"> </w:t>
      </w:r>
      <w:r w:rsidRPr="00052065">
        <w:t>downloaded</w:t>
      </w:r>
      <w:r w:rsidR="009037DA">
        <w:t xml:space="preserve"> </w:t>
      </w:r>
      <w:r w:rsidRPr="00052065">
        <w:t>from</w:t>
      </w:r>
      <w:r w:rsidR="009037DA">
        <w:t xml:space="preserve"> </w:t>
      </w:r>
      <w:r w:rsidRPr="00052065">
        <w:t>Oracle’s</w:t>
      </w:r>
      <w:r w:rsidR="009037DA">
        <w:t xml:space="preserve"> </w:t>
      </w:r>
      <w:r w:rsidRPr="00052065">
        <w:t>website</w:t>
      </w:r>
      <w:r w:rsidR="009037DA">
        <w:t xml:space="preserve"> </w:t>
      </w:r>
      <w:r w:rsidRPr="00052065">
        <w:t>as</w:t>
      </w:r>
      <w:r w:rsidR="009037DA">
        <w:t xml:space="preserve"> </w:t>
      </w:r>
      <w:r w:rsidRPr="00052065">
        <w:t>part</w:t>
      </w:r>
      <w:r w:rsidR="009037DA">
        <w:t xml:space="preserve"> </w:t>
      </w:r>
      <w:r w:rsidRPr="00052065">
        <w:t>of</w:t>
      </w:r>
      <w:r w:rsidR="009037DA">
        <w:t xml:space="preserve"> </w:t>
      </w:r>
      <w:r w:rsidRPr="00052065">
        <w:t>the</w:t>
      </w:r>
      <w:r w:rsidR="009037DA">
        <w:t xml:space="preserve"> </w:t>
      </w:r>
      <w:r w:rsidRPr="00052065">
        <w:t>Oracle</w:t>
      </w:r>
      <w:r w:rsidR="009037DA">
        <w:t xml:space="preserve"> </w:t>
      </w:r>
      <w:r w:rsidRPr="00052065">
        <w:t>Data</w:t>
      </w:r>
      <w:r w:rsidR="009037DA">
        <w:t xml:space="preserve"> </w:t>
      </w:r>
      <w:r w:rsidRPr="00052065">
        <w:t>Provider</w:t>
      </w:r>
      <w:r w:rsidR="009037DA">
        <w:t xml:space="preserve"> </w:t>
      </w:r>
      <w:r w:rsidRPr="00052065">
        <w:t>for</w:t>
      </w:r>
      <w:r w:rsidR="009037DA">
        <w:t xml:space="preserve"> </w:t>
      </w:r>
      <w:r w:rsidRPr="00052065">
        <w:t>.NET</w:t>
      </w:r>
      <w:r w:rsidR="009037DA">
        <w:t xml:space="preserve"> </w:t>
      </w:r>
      <w:r w:rsidRPr="00052065">
        <w:t>(ODP.NET)</w:t>
      </w:r>
    </w:p>
    <w:p w:rsidR="00052065" w:rsidRPr="00052065" w:rsidRDefault="00C042EC" w:rsidP="00052065">
      <w:hyperlink r:id="rId67" w:history="1">
        <w:r w:rsidR="00052065" w:rsidRPr="00052065">
          <w:rPr>
            <w:rStyle w:val="Hyperlink"/>
          </w:rPr>
          <w:t>http://www.oracle.com/technology/software/tech/dotnet/odt_index.html</w:t>
        </w:r>
      </w:hyperlink>
    </w:p>
    <w:p w:rsidR="00052065" w:rsidRPr="00052065" w:rsidRDefault="00C042EC" w:rsidP="00052065">
      <w:hyperlink r:id="rId68" w:history="1">
        <w:r w:rsidR="00052065" w:rsidRPr="00052065">
          <w:rPr>
            <w:rStyle w:val="Hyperlink"/>
          </w:rPr>
          <w:t>http://otn.oracle.com/software/content.html</w:t>
        </w:r>
      </w:hyperlink>
      <w:r w:rsidR="009037DA">
        <w:t xml:space="preserve"> </w:t>
      </w:r>
      <w:r w:rsidR="00052065" w:rsidRPr="00052065">
        <w:t>(Oracle</w:t>
      </w:r>
      <w:r w:rsidR="009037DA">
        <w:t xml:space="preserve"> </w:t>
      </w:r>
      <w:r w:rsidR="00052065" w:rsidRPr="00052065">
        <w:t>Technology</w:t>
      </w:r>
      <w:r w:rsidR="009037DA">
        <w:t xml:space="preserve"> </w:t>
      </w:r>
      <w:r w:rsidR="00052065" w:rsidRPr="00052065">
        <w:t>Network</w:t>
      </w:r>
      <w:r w:rsidR="009037DA">
        <w:t xml:space="preserve"> </w:t>
      </w:r>
      <w:r w:rsidR="00052065" w:rsidRPr="00052065">
        <w:t>link)</w:t>
      </w:r>
    </w:p>
    <w:p w:rsidR="00052065" w:rsidRPr="00052065" w:rsidRDefault="00052065" w:rsidP="00052065">
      <w:r w:rsidRPr="00052065">
        <w:t>You</w:t>
      </w:r>
      <w:r w:rsidR="009037DA">
        <w:t xml:space="preserve"> </w:t>
      </w:r>
      <w:r w:rsidRPr="00052065">
        <w:t>can</w:t>
      </w:r>
      <w:r w:rsidR="009037DA">
        <w:t xml:space="preserve"> </w:t>
      </w:r>
      <w:r w:rsidRPr="00052065">
        <w:t>install</w:t>
      </w:r>
      <w:r w:rsidR="009037DA">
        <w:t xml:space="preserve"> </w:t>
      </w:r>
      <w:r w:rsidRPr="00052065">
        <w:t>the</w:t>
      </w:r>
      <w:r w:rsidR="009037DA">
        <w:t xml:space="preserve"> </w:t>
      </w:r>
      <w:r w:rsidRPr="00052065">
        <w:t>“Oracle</w:t>
      </w:r>
      <w:r w:rsidR="009037DA">
        <w:t xml:space="preserve"> </w:t>
      </w:r>
      <w:r w:rsidRPr="00052065">
        <w:t>Developer</w:t>
      </w:r>
      <w:r w:rsidR="009037DA">
        <w:t xml:space="preserve"> </w:t>
      </w:r>
      <w:r w:rsidRPr="00052065">
        <w:t>Tools</w:t>
      </w:r>
      <w:r w:rsidR="009037DA">
        <w:t xml:space="preserve"> </w:t>
      </w:r>
      <w:r w:rsidRPr="00052065">
        <w:t>for</w:t>
      </w:r>
      <w:r w:rsidR="009037DA">
        <w:t xml:space="preserve"> </w:t>
      </w:r>
      <w:r w:rsidRPr="00052065">
        <w:t>Visual</w:t>
      </w:r>
      <w:r w:rsidR="009037DA">
        <w:t xml:space="preserve"> </w:t>
      </w:r>
      <w:r w:rsidRPr="00052065">
        <w:t>Studio</w:t>
      </w:r>
      <w:r w:rsidR="009037DA">
        <w:t xml:space="preserve"> </w:t>
      </w:r>
      <w:r w:rsidRPr="00052065">
        <w:t>.NET”</w:t>
      </w:r>
      <w:r w:rsidR="009037DA">
        <w:t xml:space="preserve"> </w:t>
      </w:r>
      <w:r w:rsidRPr="00052065">
        <w:t>on</w:t>
      </w:r>
      <w:r w:rsidR="009037DA">
        <w:t xml:space="preserve"> </w:t>
      </w:r>
      <w:r w:rsidRPr="00052065">
        <w:t>your</w:t>
      </w:r>
      <w:r w:rsidR="009037DA">
        <w:t xml:space="preserve"> </w:t>
      </w:r>
      <w:r w:rsidRPr="00052065">
        <w:t>development</w:t>
      </w:r>
      <w:r w:rsidR="009037DA">
        <w:t xml:space="preserve"> </w:t>
      </w:r>
      <w:r w:rsidRPr="00052065">
        <w:t>system</w:t>
      </w:r>
      <w:r w:rsidR="009037DA">
        <w:t xml:space="preserve"> </w:t>
      </w:r>
      <w:r w:rsidRPr="00052065">
        <w:t>or</w:t>
      </w:r>
      <w:r w:rsidR="009037DA">
        <w:t xml:space="preserve"> </w:t>
      </w:r>
      <w:r w:rsidRPr="00052065">
        <w:t>install</w:t>
      </w:r>
      <w:r w:rsidR="009037DA">
        <w:t xml:space="preserve"> </w:t>
      </w:r>
      <w:r w:rsidRPr="00052065">
        <w:t>the</w:t>
      </w:r>
      <w:r w:rsidR="009037DA">
        <w:t xml:space="preserve"> </w:t>
      </w:r>
      <w:r w:rsidRPr="00052065">
        <w:t>version</w:t>
      </w:r>
      <w:r w:rsidR="009037DA">
        <w:t xml:space="preserve"> </w:t>
      </w:r>
      <w:r w:rsidRPr="00052065">
        <w:t>of</w:t>
      </w:r>
      <w:r w:rsidR="009037DA">
        <w:t xml:space="preserve"> </w:t>
      </w:r>
      <w:r w:rsidRPr="00052065">
        <w:t>Oracle</w:t>
      </w:r>
      <w:r w:rsidR="009037DA">
        <w:t xml:space="preserve"> </w:t>
      </w:r>
      <w:r w:rsidRPr="00052065">
        <w:t>Client</w:t>
      </w:r>
      <w:r w:rsidR="009037DA">
        <w:t xml:space="preserve"> </w:t>
      </w:r>
      <w:r w:rsidRPr="00052065">
        <w:t>without</w:t>
      </w:r>
      <w:r w:rsidR="009037DA">
        <w:t xml:space="preserve"> </w:t>
      </w:r>
      <w:r w:rsidRPr="00052065">
        <w:t>the</w:t>
      </w:r>
      <w:r w:rsidR="009037DA">
        <w:t xml:space="preserve"> </w:t>
      </w:r>
      <w:r w:rsidRPr="00052065">
        <w:t>Developer</w:t>
      </w:r>
      <w:r w:rsidR="009037DA">
        <w:t xml:space="preserve"> </w:t>
      </w:r>
      <w:r w:rsidRPr="00052065">
        <w:t>Tools</w:t>
      </w:r>
      <w:r w:rsidR="009037DA">
        <w:t xml:space="preserve"> </w:t>
      </w:r>
      <w:r w:rsidRPr="00052065">
        <w:t>for</w:t>
      </w:r>
      <w:r w:rsidR="009037DA">
        <w:t xml:space="preserve"> </w:t>
      </w:r>
      <w:r w:rsidRPr="00052065">
        <w:t>the</w:t>
      </w:r>
      <w:r w:rsidR="009037DA">
        <w:t xml:space="preserve"> </w:t>
      </w:r>
      <w:r w:rsidRPr="00052065">
        <w:t>production</w:t>
      </w:r>
      <w:r w:rsidR="009037DA">
        <w:t xml:space="preserve"> </w:t>
      </w:r>
      <w:r w:rsidRPr="00052065">
        <w:t>system.</w:t>
      </w:r>
      <w:r w:rsidR="009037DA">
        <w:t xml:space="preserve">  </w:t>
      </w:r>
      <w:r w:rsidRPr="00052065">
        <w:t>The</w:t>
      </w:r>
      <w:r w:rsidR="009037DA">
        <w:t xml:space="preserve"> </w:t>
      </w:r>
      <w:r w:rsidRPr="00052065">
        <w:t>installed</w:t>
      </w:r>
      <w:r w:rsidR="009037DA">
        <w:t xml:space="preserve"> </w:t>
      </w:r>
      <w:r w:rsidRPr="00052065">
        <w:t>software</w:t>
      </w:r>
      <w:r w:rsidR="009037DA">
        <w:t xml:space="preserve"> </w:t>
      </w:r>
      <w:r w:rsidRPr="00052065">
        <w:t>must</w:t>
      </w:r>
      <w:r w:rsidR="009037DA">
        <w:t xml:space="preserve"> </w:t>
      </w:r>
      <w:r w:rsidRPr="00052065">
        <w:t>include</w:t>
      </w:r>
      <w:r w:rsidR="009037DA">
        <w:t xml:space="preserve"> </w:t>
      </w:r>
      <w:r w:rsidRPr="00052065">
        <w:t>the</w:t>
      </w:r>
      <w:r w:rsidR="009037DA">
        <w:t xml:space="preserve"> </w:t>
      </w:r>
      <w:r w:rsidRPr="00052065">
        <w:t>Oracle</w:t>
      </w:r>
      <w:r w:rsidR="009037DA">
        <w:t xml:space="preserve"> </w:t>
      </w:r>
      <w:r w:rsidRPr="00052065">
        <w:t>Client.</w:t>
      </w:r>
    </w:p>
    <w:p w:rsidR="00052065" w:rsidRPr="00052065" w:rsidRDefault="00052065" w:rsidP="00052065">
      <w:r>
        <w:rPr>
          <w:b/>
        </w:rPr>
        <w:t>Step</w:t>
      </w:r>
      <w:r w:rsidR="009037DA">
        <w:rPr>
          <w:b/>
        </w:rPr>
        <w:t xml:space="preserve"> </w:t>
      </w:r>
      <w:r>
        <w:rPr>
          <w:b/>
        </w:rPr>
        <w:t>2:</w:t>
      </w:r>
      <w:r w:rsidR="009037DA">
        <w:t xml:space="preserve">  </w:t>
      </w:r>
      <w:r w:rsidRPr="00052065">
        <w:t>Change</w:t>
      </w:r>
      <w:r w:rsidR="009037DA">
        <w:t xml:space="preserve"> </w:t>
      </w:r>
      <w:r w:rsidRPr="00052065">
        <w:t>permissions</w:t>
      </w:r>
      <w:r w:rsidR="009037DA">
        <w:t xml:space="preserve"> </w:t>
      </w:r>
      <w:r w:rsidRPr="00052065">
        <w:t>to</w:t>
      </w:r>
      <w:r w:rsidR="009037DA">
        <w:t xml:space="preserve"> </w:t>
      </w:r>
      <w:r w:rsidRPr="00052065">
        <w:t>allow</w:t>
      </w:r>
      <w:r w:rsidR="009037DA">
        <w:t xml:space="preserve"> </w:t>
      </w:r>
      <w:proofErr w:type="spellStart"/>
      <w:r w:rsidRPr="00052065">
        <w:t>IUSR_machinename</w:t>
      </w:r>
      <w:proofErr w:type="spellEnd"/>
      <w:r w:rsidR="009037DA">
        <w:t xml:space="preserve"> </w:t>
      </w:r>
      <w:r w:rsidRPr="00052065">
        <w:t>and</w:t>
      </w:r>
      <w:r w:rsidR="009037DA">
        <w:t xml:space="preserve"> </w:t>
      </w:r>
      <w:r w:rsidRPr="00052065">
        <w:t>ASPNET</w:t>
      </w:r>
      <w:r w:rsidR="009037DA">
        <w:t xml:space="preserve"> </w:t>
      </w:r>
      <w:r w:rsidRPr="00052065">
        <w:t>user</w:t>
      </w:r>
      <w:r w:rsidR="009037DA">
        <w:t xml:space="preserve"> </w:t>
      </w:r>
      <w:r w:rsidRPr="00052065">
        <w:t>full</w:t>
      </w:r>
      <w:r w:rsidR="009037DA">
        <w:t xml:space="preserve"> </w:t>
      </w:r>
      <w:r w:rsidRPr="00052065">
        <w:t>access</w:t>
      </w:r>
      <w:r w:rsidR="009037DA">
        <w:t xml:space="preserve"> </w:t>
      </w:r>
      <w:r w:rsidRPr="00052065">
        <w:t>to</w:t>
      </w:r>
      <w:r w:rsidR="009037DA">
        <w:t xml:space="preserve"> </w:t>
      </w:r>
      <w:r w:rsidRPr="00052065">
        <w:t>the</w:t>
      </w:r>
      <w:r w:rsidR="009037DA">
        <w:t xml:space="preserve"> </w:t>
      </w:r>
      <w:r w:rsidRPr="00052065">
        <w:t>Oracle</w:t>
      </w:r>
      <w:r w:rsidR="009037DA">
        <w:t xml:space="preserve"> </w:t>
      </w:r>
      <w:r w:rsidRPr="00052065">
        <w:t>folder</w:t>
      </w:r>
      <w:r w:rsidR="009037DA">
        <w:t xml:space="preserve"> </w:t>
      </w:r>
      <w:r w:rsidRPr="00052065">
        <w:t>on</w:t>
      </w:r>
      <w:r w:rsidR="009037DA">
        <w:t xml:space="preserve"> </w:t>
      </w:r>
      <w:r w:rsidRPr="00052065">
        <w:t>your</w:t>
      </w:r>
      <w:r w:rsidR="009037DA">
        <w:t xml:space="preserve"> </w:t>
      </w:r>
      <w:r w:rsidRPr="00052065">
        <w:t>system.</w:t>
      </w:r>
      <w:r w:rsidR="009037DA">
        <w:t xml:space="preserve">  </w:t>
      </w:r>
      <w:r w:rsidRPr="00052065">
        <w:t>We</w:t>
      </w:r>
      <w:r w:rsidR="009037DA">
        <w:t xml:space="preserve"> </w:t>
      </w:r>
      <w:r w:rsidRPr="00052065">
        <w:t>have</w:t>
      </w:r>
      <w:r w:rsidR="009037DA">
        <w:t xml:space="preserve"> </w:t>
      </w:r>
      <w:r w:rsidRPr="00052065">
        <w:t>determined</w:t>
      </w:r>
      <w:r w:rsidR="009037DA">
        <w:t xml:space="preserve"> </w:t>
      </w:r>
      <w:r w:rsidRPr="00052065">
        <w:t>that</w:t>
      </w:r>
      <w:r w:rsidR="009037DA">
        <w:t xml:space="preserve"> </w:t>
      </w:r>
      <w:r w:rsidRPr="00052065">
        <w:t>this</w:t>
      </w:r>
      <w:r w:rsidR="009037DA">
        <w:t xml:space="preserve"> </w:t>
      </w:r>
      <w:r w:rsidRPr="00052065">
        <w:t>is</w:t>
      </w:r>
      <w:r w:rsidR="009037DA">
        <w:t xml:space="preserve"> </w:t>
      </w:r>
      <w:r w:rsidRPr="00052065">
        <w:t>a</w:t>
      </w:r>
      <w:r w:rsidR="009037DA">
        <w:t xml:space="preserve"> </w:t>
      </w:r>
      <w:r w:rsidRPr="00052065">
        <w:t>very</w:t>
      </w:r>
      <w:r w:rsidR="009037DA">
        <w:t xml:space="preserve"> </w:t>
      </w:r>
      <w:r w:rsidRPr="00052065">
        <w:t>important</w:t>
      </w:r>
      <w:r w:rsidR="009037DA">
        <w:t xml:space="preserve"> </w:t>
      </w:r>
      <w:r w:rsidRPr="00052065">
        <w:t>step</w:t>
      </w:r>
      <w:r w:rsidR="009037DA">
        <w:t xml:space="preserve"> </w:t>
      </w:r>
      <w:r w:rsidRPr="00052065">
        <w:t>that</w:t>
      </w:r>
      <w:r w:rsidR="009037DA">
        <w:t xml:space="preserve"> </w:t>
      </w:r>
      <w:r w:rsidRPr="00052065">
        <w:t>is</w:t>
      </w:r>
      <w:r w:rsidR="009037DA">
        <w:t xml:space="preserve"> </w:t>
      </w:r>
      <w:r w:rsidRPr="00052065">
        <w:t>required</w:t>
      </w:r>
      <w:r w:rsidR="009037DA">
        <w:t xml:space="preserve"> </w:t>
      </w:r>
      <w:r w:rsidRPr="00052065">
        <w:t>to</w:t>
      </w:r>
      <w:r w:rsidR="009037DA">
        <w:t xml:space="preserve"> </w:t>
      </w:r>
      <w:r w:rsidRPr="00052065">
        <w:t>use</w:t>
      </w:r>
      <w:r w:rsidR="009037DA">
        <w:t xml:space="preserve"> </w:t>
      </w:r>
      <w:r w:rsidRPr="00052065">
        <w:t>Oracle</w:t>
      </w:r>
      <w:r w:rsidR="009037DA">
        <w:t xml:space="preserve"> </w:t>
      </w:r>
      <w:r w:rsidRPr="00052065">
        <w:t>with</w:t>
      </w:r>
      <w:r w:rsidR="009037DA">
        <w:t xml:space="preserve"> </w:t>
      </w:r>
      <w:r w:rsidRPr="00052065">
        <w:t>Iron</w:t>
      </w:r>
      <w:r w:rsidR="009037DA">
        <w:t xml:space="preserve"> </w:t>
      </w:r>
      <w:r w:rsidRPr="00052065">
        <w:t>Speed</w:t>
      </w:r>
      <w:r w:rsidR="009037DA">
        <w:t xml:space="preserve"> </w:t>
      </w:r>
      <w:r w:rsidRPr="00052065">
        <w:t>Designer.</w:t>
      </w:r>
      <w:r w:rsidR="009037DA">
        <w:t xml:space="preserve">  </w:t>
      </w:r>
      <w:r w:rsidRPr="00052065">
        <w:t>You</w:t>
      </w:r>
      <w:r w:rsidR="009037DA">
        <w:t xml:space="preserve"> </w:t>
      </w:r>
      <w:r w:rsidRPr="00052065">
        <w:t>can</w:t>
      </w:r>
      <w:r w:rsidR="009037DA">
        <w:t xml:space="preserve"> </w:t>
      </w:r>
      <w:r w:rsidRPr="00052065">
        <w:t>do</w:t>
      </w:r>
      <w:r w:rsidR="009037DA">
        <w:t xml:space="preserve"> </w:t>
      </w:r>
      <w:r w:rsidRPr="00052065">
        <w:t>this</w:t>
      </w:r>
      <w:r w:rsidR="009037DA">
        <w:t xml:space="preserve"> </w:t>
      </w:r>
      <w:r w:rsidRPr="00052065">
        <w:t>using</w:t>
      </w:r>
      <w:r w:rsidR="009037DA">
        <w:t xml:space="preserve"> </w:t>
      </w:r>
      <w:r w:rsidRPr="00052065">
        <w:t>Windows</w:t>
      </w:r>
      <w:r w:rsidR="009037DA">
        <w:t xml:space="preserve"> </w:t>
      </w:r>
      <w:r w:rsidRPr="00052065">
        <w:t>Explorer</w:t>
      </w:r>
      <w:r w:rsidR="009037DA">
        <w:t xml:space="preserve"> </w:t>
      </w:r>
      <w:r w:rsidRPr="00052065">
        <w:t>as</w:t>
      </w:r>
      <w:r w:rsidR="009037DA">
        <w:t xml:space="preserve"> </w:t>
      </w:r>
      <w:r w:rsidRPr="00052065">
        <w:t>follows:</w:t>
      </w:r>
    </w:p>
    <w:p w:rsidR="00052065" w:rsidRPr="00052065" w:rsidRDefault="00052065" w:rsidP="00475C7A">
      <w:pPr>
        <w:numPr>
          <w:ilvl w:val="0"/>
          <w:numId w:val="30"/>
        </w:numPr>
      </w:pPr>
      <w:r w:rsidRPr="00052065">
        <w:t>Open</w:t>
      </w:r>
      <w:r w:rsidR="009037DA">
        <w:t xml:space="preserve"> </w:t>
      </w:r>
      <w:r w:rsidRPr="00052065">
        <w:t>Windows</w:t>
      </w:r>
      <w:r w:rsidR="009037DA">
        <w:t xml:space="preserve"> </w:t>
      </w:r>
      <w:r w:rsidRPr="00052065">
        <w:t>Explorer</w:t>
      </w:r>
      <w:r w:rsidR="009037DA">
        <w:t xml:space="preserve"> </w:t>
      </w:r>
      <w:r w:rsidRPr="00052065">
        <w:t>and</w:t>
      </w:r>
      <w:r w:rsidR="009037DA">
        <w:t xml:space="preserve"> </w:t>
      </w:r>
      <w:r w:rsidRPr="00052065">
        <w:t>select</w:t>
      </w:r>
      <w:r w:rsidR="009037DA">
        <w:t xml:space="preserve"> </w:t>
      </w:r>
      <w:r w:rsidRPr="00052065">
        <w:t>the</w:t>
      </w:r>
      <w:r w:rsidR="009037DA">
        <w:t xml:space="preserve"> </w:t>
      </w:r>
      <w:r w:rsidRPr="00052065">
        <w:t>ORACLE_HOME</w:t>
      </w:r>
      <w:r w:rsidR="009037DA">
        <w:t xml:space="preserve"> </w:t>
      </w:r>
      <w:r w:rsidRPr="00052065">
        <w:t>folder,</w:t>
      </w:r>
      <w:r w:rsidR="009037DA">
        <w:t xml:space="preserve"> </w:t>
      </w:r>
      <w:r w:rsidRPr="00052065">
        <w:t>e.g.</w:t>
      </w:r>
      <w:r w:rsidR="009037DA">
        <w:t xml:space="preserve"> </w:t>
      </w:r>
      <w:r w:rsidRPr="00052065">
        <w:t>C:\Oracle</w:t>
      </w:r>
    </w:p>
    <w:p w:rsidR="00052065" w:rsidRPr="00052065" w:rsidRDefault="00052065" w:rsidP="00475C7A">
      <w:pPr>
        <w:numPr>
          <w:ilvl w:val="0"/>
          <w:numId w:val="30"/>
        </w:numPr>
      </w:pPr>
      <w:r w:rsidRPr="00052065">
        <w:t>Right</w:t>
      </w:r>
      <w:r w:rsidR="00A67D85">
        <w:t>-</w:t>
      </w:r>
      <w:r w:rsidRPr="00052065">
        <w:t>click</w:t>
      </w:r>
      <w:r w:rsidR="009037DA">
        <w:t xml:space="preserve"> </w:t>
      </w:r>
      <w:r w:rsidRPr="00052065">
        <w:t>on</w:t>
      </w:r>
      <w:r w:rsidR="009037DA">
        <w:t xml:space="preserve"> </w:t>
      </w:r>
      <w:r w:rsidRPr="00052065">
        <w:t>the</w:t>
      </w:r>
      <w:r w:rsidR="009037DA">
        <w:t xml:space="preserve"> </w:t>
      </w:r>
      <w:r w:rsidR="00632F51">
        <w:t>folder</w:t>
      </w:r>
      <w:r w:rsidR="009037DA">
        <w:t xml:space="preserve"> </w:t>
      </w:r>
      <w:r w:rsidRPr="00052065">
        <w:t>and</w:t>
      </w:r>
      <w:r w:rsidR="009037DA">
        <w:t xml:space="preserve"> </w:t>
      </w:r>
      <w:r w:rsidRPr="00052065">
        <w:t>look</w:t>
      </w:r>
      <w:r w:rsidR="009037DA">
        <w:t xml:space="preserve"> </w:t>
      </w:r>
      <w:r w:rsidRPr="00052065">
        <w:t>at</w:t>
      </w:r>
      <w:r w:rsidR="009037DA">
        <w:t xml:space="preserve"> </w:t>
      </w:r>
      <w:r w:rsidRPr="00052065">
        <w:t>its</w:t>
      </w:r>
      <w:r w:rsidR="009037DA">
        <w:t xml:space="preserve"> </w:t>
      </w:r>
      <w:r w:rsidRPr="00052065">
        <w:t>properties.</w:t>
      </w:r>
    </w:p>
    <w:p w:rsidR="00052065" w:rsidRPr="00052065" w:rsidRDefault="00052065" w:rsidP="00475C7A">
      <w:pPr>
        <w:numPr>
          <w:ilvl w:val="0"/>
          <w:numId w:val="30"/>
        </w:numPr>
      </w:pPr>
      <w:r w:rsidRPr="00052065">
        <w:t>Go</w:t>
      </w:r>
      <w:r w:rsidR="009037DA">
        <w:t xml:space="preserve"> </w:t>
      </w:r>
      <w:r w:rsidRPr="00052065">
        <w:t>to</w:t>
      </w:r>
      <w:r w:rsidR="009037DA">
        <w:t xml:space="preserve"> </w:t>
      </w:r>
      <w:r w:rsidRPr="00052065">
        <w:t>the</w:t>
      </w:r>
      <w:r w:rsidR="009037DA">
        <w:t xml:space="preserve"> </w:t>
      </w:r>
      <w:r w:rsidRPr="00052065">
        <w:t>Security</w:t>
      </w:r>
      <w:r w:rsidR="009037DA">
        <w:t xml:space="preserve"> </w:t>
      </w:r>
      <w:r w:rsidRPr="00052065">
        <w:t>tab</w:t>
      </w:r>
      <w:r w:rsidR="009037DA">
        <w:t xml:space="preserve"> </w:t>
      </w:r>
      <w:r w:rsidRPr="00052065">
        <w:t>and</w:t>
      </w:r>
      <w:r w:rsidR="009037DA">
        <w:t xml:space="preserve"> </w:t>
      </w:r>
      <w:r w:rsidRPr="00052065">
        <w:t>select</w:t>
      </w:r>
      <w:r w:rsidR="009037DA">
        <w:t xml:space="preserve"> </w:t>
      </w:r>
      <w:r w:rsidRPr="00052065">
        <w:t>Add.</w:t>
      </w:r>
    </w:p>
    <w:p w:rsidR="00052065" w:rsidRPr="00052065" w:rsidRDefault="00052065" w:rsidP="00475C7A">
      <w:pPr>
        <w:numPr>
          <w:ilvl w:val="0"/>
          <w:numId w:val="30"/>
        </w:numPr>
      </w:pPr>
      <w:r w:rsidRPr="00052065">
        <w:t>(Important)</w:t>
      </w:r>
      <w:r w:rsidR="009037DA">
        <w:t xml:space="preserve"> </w:t>
      </w:r>
      <w:r w:rsidRPr="00052065">
        <w:t>Press</w:t>
      </w:r>
      <w:r w:rsidR="009037DA">
        <w:t xml:space="preserve"> </w:t>
      </w:r>
      <w:r w:rsidRPr="00052065">
        <w:t>the</w:t>
      </w:r>
      <w:r w:rsidR="009037DA">
        <w:t xml:space="preserve"> </w:t>
      </w:r>
      <w:r w:rsidRPr="00052065">
        <w:t>Locations</w:t>
      </w:r>
      <w:r w:rsidR="009037DA">
        <w:t xml:space="preserve"> </w:t>
      </w:r>
      <w:r w:rsidRPr="00052065">
        <w:t>button</w:t>
      </w:r>
      <w:r w:rsidR="009037DA">
        <w:t xml:space="preserve"> </w:t>
      </w:r>
      <w:r w:rsidRPr="00052065">
        <w:t>and</w:t>
      </w:r>
      <w:r w:rsidR="009037DA">
        <w:t xml:space="preserve"> </w:t>
      </w:r>
      <w:r w:rsidRPr="00052065">
        <w:t>select</w:t>
      </w:r>
      <w:r w:rsidR="009037DA">
        <w:t xml:space="preserve"> </w:t>
      </w:r>
      <w:r w:rsidRPr="00052065">
        <w:t>the</w:t>
      </w:r>
      <w:r w:rsidR="009037DA">
        <w:t xml:space="preserve"> </w:t>
      </w:r>
      <w:r w:rsidRPr="00052065">
        <w:t>name</w:t>
      </w:r>
      <w:r w:rsidR="009037DA">
        <w:t xml:space="preserve"> </w:t>
      </w:r>
      <w:r w:rsidRPr="00052065">
        <w:t>of</w:t>
      </w:r>
      <w:r w:rsidR="009037DA">
        <w:t xml:space="preserve"> </w:t>
      </w:r>
      <w:r w:rsidRPr="00052065">
        <w:t>the</w:t>
      </w:r>
      <w:r w:rsidR="009037DA">
        <w:t xml:space="preserve"> </w:t>
      </w:r>
      <w:r w:rsidRPr="00052065">
        <w:t>local</w:t>
      </w:r>
      <w:r w:rsidR="009037DA">
        <w:t xml:space="preserve"> </w:t>
      </w:r>
      <w:r w:rsidRPr="00052065">
        <w:t>machine.</w:t>
      </w:r>
      <w:r w:rsidR="009037DA">
        <w:t xml:space="preserve">  </w:t>
      </w:r>
      <w:r w:rsidRPr="00052065">
        <w:t>Typically</w:t>
      </w:r>
      <w:r w:rsidR="009037DA">
        <w:t xml:space="preserve"> </w:t>
      </w:r>
      <w:r w:rsidRPr="00052065">
        <w:t>this</w:t>
      </w:r>
      <w:r w:rsidR="009037DA">
        <w:t xml:space="preserve"> </w:t>
      </w:r>
      <w:r w:rsidRPr="00052065">
        <w:t>is</w:t>
      </w:r>
      <w:r w:rsidR="009037DA">
        <w:t xml:space="preserve"> </w:t>
      </w:r>
      <w:r w:rsidRPr="00052065">
        <w:t>the</w:t>
      </w:r>
      <w:r w:rsidR="009037DA">
        <w:t xml:space="preserve"> </w:t>
      </w:r>
      <w:r w:rsidRPr="00052065">
        <w:t>first</w:t>
      </w:r>
      <w:r w:rsidR="009037DA">
        <w:t xml:space="preserve"> </w:t>
      </w:r>
      <w:r w:rsidRPr="00052065">
        <w:t>name</w:t>
      </w:r>
      <w:r w:rsidR="009037DA">
        <w:t xml:space="preserve"> </w:t>
      </w:r>
      <w:r w:rsidRPr="00052065">
        <w:t>listed</w:t>
      </w:r>
      <w:r w:rsidR="009037DA">
        <w:t xml:space="preserve"> </w:t>
      </w:r>
      <w:r w:rsidRPr="00052065">
        <w:t>on</w:t>
      </w:r>
      <w:r w:rsidR="009037DA">
        <w:t xml:space="preserve"> </w:t>
      </w:r>
      <w:r w:rsidRPr="00052065">
        <w:t>the</w:t>
      </w:r>
      <w:r w:rsidR="009037DA">
        <w:t xml:space="preserve"> </w:t>
      </w:r>
      <w:r w:rsidRPr="00052065">
        <w:t>Locations</w:t>
      </w:r>
      <w:r w:rsidR="009037DA">
        <w:t xml:space="preserve"> </w:t>
      </w:r>
      <w:r w:rsidR="001D3B84">
        <w:t>dialog</w:t>
      </w:r>
      <w:r w:rsidRPr="00052065">
        <w:t>.</w:t>
      </w:r>
    </w:p>
    <w:p w:rsidR="00052065" w:rsidRPr="00052065" w:rsidRDefault="00052065" w:rsidP="00475C7A">
      <w:pPr>
        <w:numPr>
          <w:ilvl w:val="0"/>
          <w:numId w:val="30"/>
        </w:numPr>
      </w:pPr>
      <w:r w:rsidRPr="00052065">
        <w:t>Click</w:t>
      </w:r>
      <w:r w:rsidR="009037DA">
        <w:t xml:space="preserve"> </w:t>
      </w:r>
      <w:r w:rsidRPr="00052065">
        <w:t>on</w:t>
      </w:r>
      <w:r w:rsidR="009037DA">
        <w:t xml:space="preserve"> </w:t>
      </w:r>
      <w:r w:rsidRPr="00052065">
        <w:t>the</w:t>
      </w:r>
      <w:r w:rsidR="009037DA">
        <w:t xml:space="preserve"> </w:t>
      </w:r>
      <w:r w:rsidRPr="00052065">
        <w:t>Advanced</w:t>
      </w:r>
      <w:r w:rsidR="009037DA">
        <w:t xml:space="preserve"> </w:t>
      </w:r>
      <w:r w:rsidRPr="00052065">
        <w:t>tab.</w:t>
      </w:r>
    </w:p>
    <w:p w:rsidR="00052065" w:rsidRPr="00052065" w:rsidRDefault="00052065" w:rsidP="00475C7A">
      <w:pPr>
        <w:numPr>
          <w:ilvl w:val="0"/>
          <w:numId w:val="30"/>
        </w:numPr>
      </w:pPr>
      <w:r w:rsidRPr="00052065">
        <w:t>Click</w:t>
      </w:r>
      <w:r w:rsidR="009037DA">
        <w:t xml:space="preserve"> </w:t>
      </w:r>
      <w:r w:rsidRPr="00052065">
        <w:t>on</w:t>
      </w:r>
      <w:r w:rsidR="009037DA">
        <w:t xml:space="preserve"> </w:t>
      </w:r>
      <w:r w:rsidRPr="00052065">
        <w:t>the</w:t>
      </w:r>
      <w:r w:rsidR="009037DA">
        <w:t xml:space="preserve"> </w:t>
      </w:r>
      <w:r w:rsidRPr="00052065">
        <w:t>Find</w:t>
      </w:r>
      <w:r w:rsidR="009037DA">
        <w:t xml:space="preserve"> </w:t>
      </w:r>
      <w:r w:rsidRPr="00052065">
        <w:t>Now</w:t>
      </w:r>
      <w:r w:rsidR="009037DA">
        <w:t xml:space="preserve"> </w:t>
      </w:r>
      <w:r w:rsidRPr="00052065">
        <w:t>button</w:t>
      </w:r>
      <w:r w:rsidR="009037DA">
        <w:t xml:space="preserve"> </w:t>
      </w:r>
      <w:r w:rsidRPr="00052065">
        <w:t>to</w:t>
      </w:r>
      <w:r w:rsidR="009037DA">
        <w:t xml:space="preserve"> </w:t>
      </w:r>
      <w:r w:rsidRPr="00052065">
        <w:t>display</w:t>
      </w:r>
      <w:r w:rsidR="009037DA">
        <w:t xml:space="preserve"> </w:t>
      </w:r>
      <w:r w:rsidRPr="00052065">
        <w:t>a</w:t>
      </w:r>
      <w:r w:rsidR="009037DA">
        <w:t xml:space="preserve"> </w:t>
      </w:r>
      <w:r w:rsidRPr="00052065">
        <w:t>list</w:t>
      </w:r>
      <w:r w:rsidR="009037DA">
        <w:t xml:space="preserve"> </w:t>
      </w:r>
      <w:r w:rsidRPr="00052065">
        <w:t>of</w:t>
      </w:r>
      <w:r w:rsidR="009037DA">
        <w:t xml:space="preserve"> </w:t>
      </w:r>
      <w:r w:rsidRPr="00052065">
        <w:t>all</w:t>
      </w:r>
      <w:r w:rsidR="009037DA">
        <w:t xml:space="preserve"> </w:t>
      </w:r>
      <w:r w:rsidRPr="00052065">
        <w:t>users</w:t>
      </w:r>
      <w:r w:rsidR="009037DA">
        <w:t xml:space="preserve"> </w:t>
      </w:r>
      <w:r w:rsidRPr="00052065">
        <w:t>and</w:t>
      </w:r>
      <w:r w:rsidR="009037DA">
        <w:t xml:space="preserve"> </w:t>
      </w:r>
      <w:r w:rsidRPr="00052065">
        <w:t>groups</w:t>
      </w:r>
      <w:r w:rsidR="009037DA">
        <w:t xml:space="preserve"> </w:t>
      </w:r>
      <w:r w:rsidRPr="00052065">
        <w:t>on</w:t>
      </w:r>
      <w:r w:rsidR="009037DA">
        <w:t xml:space="preserve"> </w:t>
      </w:r>
      <w:r w:rsidRPr="00052065">
        <w:t>the</w:t>
      </w:r>
      <w:r w:rsidR="009037DA">
        <w:t xml:space="preserve"> </w:t>
      </w:r>
      <w:r w:rsidRPr="00052065">
        <w:t>local</w:t>
      </w:r>
      <w:r w:rsidR="009037DA">
        <w:t xml:space="preserve"> </w:t>
      </w:r>
      <w:r w:rsidRPr="00052065">
        <w:t>machine.</w:t>
      </w:r>
    </w:p>
    <w:p w:rsidR="00052065" w:rsidRPr="00052065" w:rsidRDefault="00052065" w:rsidP="00475C7A">
      <w:pPr>
        <w:numPr>
          <w:ilvl w:val="0"/>
          <w:numId w:val="30"/>
        </w:numPr>
      </w:pPr>
      <w:r w:rsidRPr="00052065">
        <w:t>Select</w:t>
      </w:r>
      <w:r w:rsidR="009037DA">
        <w:t xml:space="preserve"> </w:t>
      </w:r>
      <w:r w:rsidRPr="00052065">
        <w:t>the</w:t>
      </w:r>
      <w:r w:rsidR="009037DA">
        <w:t xml:space="preserve"> </w:t>
      </w:r>
      <w:r w:rsidRPr="00052065">
        <w:t>ASPNET</w:t>
      </w:r>
      <w:r w:rsidR="009037DA">
        <w:t xml:space="preserve"> </w:t>
      </w:r>
      <w:r w:rsidRPr="00052065">
        <w:t>user</w:t>
      </w:r>
      <w:r w:rsidR="009037DA">
        <w:t xml:space="preserve"> </w:t>
      </w:r>
      <w:r w:rsidRPr="00052065">
        <w:t>and</w:t>
      </w:r>
      <w:r w:rsidR="009037DA">
        <w:t xml:space="preserve"> </w:t>
      </w:r>
      <w:r w:rsidRPr="00052065">
        <w:t>the</w:t>
      </w:r>
      <w:r w:rsidR="009037DA">
        <w:t xml:space="preserve"> </w:t>
      </w:r>
      <w:proofErr w:type="spellStart"/>
      <w:r w:rsidRPr="00052065">
        <w:t>IUSR_machinename</w:t>
      </w:r>
      <w:proofErr w:type="spellEnd"/>
      <w:r w:rsidRPr="00052065">
        <w:t>.</w:t>
      </w:r>
      <w:r w:rsidR="009037DA">
        <w:t xml:space="preserve">  </w:t>
      </w:r>
      <w:r w:rsidRPr="00052065">
        <w:t>Use</w:t>
      </w:r>
      <w:r w:rsidR="009037DA">
        <w:t xml:space="preserve"> </w:t>
      </w:r>
      <w:r w:rsidRPr="00052065">
        <w:t>Control-Click</w:t>
      </w:r>
      <w:r w:rsidR="009037DA">
        <w:t xml:space="preserve"> </w:t>
      </w:r>
      <w:r w:rsidRPr="00052065">
        <w:t>to</w:t>
      </w:r>
      <w:r w:rsidR="009037DA">
        <w:t xml:space="preserve"> </w:t>
      </w:r>
      <w:r w:rsidRPr="00052065">
        <w:t>select</w:t>
      </w:r>
      <w:r w:rsidR="009037DA">
        <w:t xml:space="preserve"> </w:t>
      </w:r>
      <w:r w:rsidRPr="00052065">
        <w:t>the</w:t>
      </w:r>
      <w:r w:rsidR="009037DA">
        <w:t xml:space="preserve"> </w:t>
      </w:r>
      <w:r w:rsidRPr="00052065">
        <w:t>two</w:t>
      </w:r>
      <w:r w:rsidR="009037DA">
        <w:t xml:space="preserve"> </w:t>
      </w:r>
      <w:r w:rsidRPr="00052065">
        <w:t>users.</w:t>
      </w:r>
    </w:p>
    <w:p w:rsidR="00052065" w:rsidRPr="00052065" w:rsidRDefault="00052065" w:rsidP="00475C7A">
      <w:pPr>
        <w:numPr>
          <w:ilvl w:val="0"/>
          <w:numId w:val="30"/>
        </w:numPr>
      </w:pPr>
      <w:r w:rsidRPr="00052065">
        <w:t>Click</w:t>
      </w:r>
      <w:r w:rsidR="009037DA">
        <w:t xml:space="preserve"> </w:t>
      </w:r>
      <w:r w:rsidRPr="00052065">
        <w:t>OK</w:t>
      </w:r>
      <w:r w:rsidR="009037DA">
        <w:t xml:space="preserve"> </w:t>
      </w:r>
      <w:r w:rsidRPr="00052065">
        <w:t>to</w:t>
      </w:r>
      <w:r w:rsidR="009037DA">
        <w:t xml:space="preserve"> </w:t>
      </w:r>
      <w:r w:rsidRPr="00052065">
        <w:t>return</w:t>
      </w:r>
      <w:r w:rsidR="009037DA">
        <w:t xml:space="preserve"> </w:t>
      </w:r>
      <w:r w:rsidRPr="00052065">
        <w:t>to</w:t>
      </w:r>
      <w:r w:rsidR="009037DA">
        <w:t xml:space="preserve"> </w:t>
      </w:r>
      <w:r w:rsidRPr="00052065">
        <w:t>the</w:t>
      </w:r>
      <w:r w:rsidR="009037DA">
        <w:t xml:space="preserve"> </w:t>
      </w:r>
      <w:r w:rsidRPr="00052065">
        <w:t>Select</w:t>
      </w:r>
      <w:r w:rsidR="009037DA">
        <w:t xml:space="preserve"> </w:t>
      </w:r>
      <w:r w:rsidRPr="00052065">
        <w:t>Users</w:t>
      </w:r>
      <w:r w:rsidR="009037DA">
        <w:t xml:space="preserve"> </w:t>
      </w:r>
      <w:r w:rsidRPr="00052065">
        <w:t>or</w:t>
      </w:r>
      <w:r w:rsidR="009037DA">
        <w:t xml:space="preserve"> </w:t>
      </w:r>
      <w:r w:rsidRPr="00052065">
        <w:t>Groups</w:t>
      </w:r>
      <w:r w:rsidR="009037DA">
        <w:t xml:space="preserve"> </w:t>
      </w:r>
      <w:r w:rsidRPr="00052065">
        <w:t>dialog.</w:t>
      </w:r>
    </w:p>
    <w:p w:rsidR="00052065" w:rsidRPr="00052065" w:rsidRDefault="00052065" w:rsidP="00475C7A">
      <w:pPr>
        <w:numPr>
          <w:ilvl w:val="0"/>
          <w:numId w:val="30"/>
        </w:numPr>
      </w:pPr>
      <w:r w:rsidRPr="00052065">
        <w:t>Click</w:t>
      </w:r>
      <w:r w:rsidR="009037DA">
        <w:t xml:space="preserve"> </w:t>
      </w:r>
      <w:r w:rsidRPr="00052065">
        <w:t>OK</w:t>
      </w:r>
      <w:r w:rsidR="009037DA">
        <w:t xml:space="preserve"> </w:t>
      </w:r>
      <w:r w:rsidRPr="00052065">
        <w:t>to</w:t>
      </w:r>
      <w:r w:rsidR="009037DA">
        <w:t xml:space="preserve"> </w:t>
      </w:r>
      <w:r w:rsidRPr="00052065">
        <w:t>return</w:t>
      </w:r>
      <w:r w:rsidR="009037DA">
        <w:t xml:space="preserve"> </w:t>
      </w:r>
      <w:r w:rsidRPr="00052065">
        <w:t>to</w:t>
      </w:r>
      <w:r w:rsidR="009037DA">
        <w:t xml:space="preserve"> </w:t>
      </w:r>
      <w:r w:rsidRPr="00052065">
        <w:t>the</w:t>
      </w:r>
      <w:r w:rsidR="009037DA">
        <w:t xml:space="preserve"> </w:t>
      </w:r>
      <w:r w:rsidRPr="00052065">
        <w:t>Security</w:t>
      </w:r>
      <w:r w:rsidR="009037DA">
        <w:t xml:space="preserve"> </w:t>
      </w:r>
      <w:r w:rsidRPr="00052065">
        <w:t>tab.</w:t>
      </w:r>
    </w:p>
    <w:p w:rsidR="00052065" w:rsidRPr="00052065" w:rsidRDefault="00052065" w:rsidP="00475C7A">
      <w:pPr>
        <w:numPr>
          <w:ilvl w:val="0"/>
          <w:numId w:val="30"/>
        </w:numPr>
      </w:pPr>
      <w:r w:rsidRPr="00052065">
        <w:t>Click</w:t>
      </w:r>
      <w:r w:rsidR="009037DA">
        <w:t xml:space="preserve"> </w:t>
      </w:r>
      <w:r w:rsidRPr="00052065">
        <w:t>ASPNET</w:t>
      </w:r>
      <w:r w:rsidR="009037DA">
        <w:t xml:space="preserve"> </w:t>
      </w:r>
      <w:r w:rsidRPr="00052065">
        <w:t>user</w:t>
      </w:r>
      <w:r w:rsidR="009037DA">
        <w:t xml:space="preserve"> </w:t>
      </w:r>
      <w:r w:rsidRPr="00052065">
        <w:t>and</w:t>
      </w:r>
      <w:r w:rsidR="009037DA">
        <w:t xml:space="preserve"> </w:t>
      </w:r>
      <w:r w:rsidRPr="00052065">
        <w:t>select</w:t>
      </w:r>
      <w:r w:rsidR="009037DA">
        <w:t xml:space="preserve"> </w:t>
      </w:r>
      <w:r w:rsidRPr="00052065">
        <w:t>Full</w:t>
      </w:r>
      <w:r w:rsidR="009037DA">
        <w:t xml:space="preserve"> </w:t>
      </w:r>
      <w:r w:rsidRPr="00052065">
        <w:t>Control.</w:t>
      </w:r>
    </w:p>
    <w:p w:rsidR="00052065" w:rsidRPr="00052065" w:rsidRDefault="00052065" w:rsidP="00475C7A">
      <w:pPr>
        <w:numPr>
          <w:ilvl w:val="0"/>
          <w:numId w:val="30"/>
        </w:numPr>
      </w:pPr>
      <w:r w:rsidRPr="00052065">
        <w:t>Click</w:t>
      </w:r>
      <w:r w:rsidR="009037DA">
        <w:t xml:space="preserve"> </w:t>
      </w:r>
      <w:proofErr w:type="spellStart"/>
      <w:r w:rsidRPr="00052065">
        <w:t>IUSR_machinename</w:t>
      </w:r>
      <w:proofErr w:type="spellEnd"/>
      <w:r w:rsidR="009037DA">
        <w:t xml:space="preserve"> </w:t>
      </w:r>
      <w:r w:rsidRPr="00052065">
        <w:t>and</w:t>
      </w:r>
      <w:r w:rsidR="009037DA">
        <w:t xml:space="preserve"> </w:t>
      </w:r>
      <w:r w:rsidRPr="00052065">
        <w:t>select</w:t>
      </w:r>
      <w:r w:rsidR="009037DA">
        <w:t xml:space="preserve"> </w:t>
      </w:r>
      <w:r w:rsidRPr="00052065">
        <w:t>Full</w:t>
      </w:r>
      <w:r w:rsidR="009037DA">
        <w:t xml:space="preserve"> </w:t>
      </w:r>
      <w:r w:rsidRPr="00052065">
        <w:t>Control.</w:t>
      </w:r>
    </w:p>
    <w:p w:rsidR="00052065" w:rsidRPr="00052065" w:rsidRDefault="00052065" w:rsidP="00475C7A">
      <w:pPr>
        <w:numPr>
          <w:ilvl w:val="0"/>
          <w:numId w:val="30"/>
        </w:numPr>
      </w:pPr>
      <w:r w:rsidRPr="00052065">
        <w:t>Click</w:t>
      </w:r>
      <w:r w:rsidR="009037DA">
        <w:t xml:space="preserve"> </w:t>
      </w:r>
      <w:r w:rsidRPr="00052065">
        <w:t>OK</w:t>
      </w:r>
      <w:r w:rsidR="009037DA">
        <w:t xml:space="preserve"> </w:t>
      </w:r>
      <w:r w:rsidRPr="00052065">
        <w:t>to</w:t>
      </w:r>
      <w:r w:rsidR="009037DA">
        <w:t xml:space="preserve"> </w:t>
      </w:r>
      <w:r w:rsidRPr="00052065">
        <w:t>apply</w:t>
      </w:r>
      <w:r w:rsidR="009037DA">
        <w:t xml:space="preserve"> </w:t>
      </w:r>
      <w:r w:rsidRPr="00052065">
        <w:t>permissions</w:t>
      </w:r>
      <w:r w:rsidR="009037DA">
        <w:t xml:space="preserve"> </w:t>
      </w:r>
      <w:r w:rsidRPr="00052065">
        <w:t>to</w:t>
      </w:r>
      <w:r w:rsidR="009037DA">
        <w:t xml:space="preserve"> </w:t>
      </w:r>
      <w:r w:rsidRPr="00052065">
        <w:t>all</w:t>
      </w:r>
      <w:r w:rsidR="009037DA">
        <w:t xml:space="preserve"> </w:t>
      </w:r>
      <w:r w:rsidRPr="00052065">
        <w:t>subfolders</w:t>
      </w:r>
      <w:r w:rsidR="009037DA">
        <w:t xml:space="preserve"> </w:t>
      </w:r>
      <w:r w:rsidRPr="00052065">
        <w:t>and</w:t>
      </w:r>
      <w:r w:rsidR="009037DA">
        <w:t xml:space="preserve"> </w:t>
      </w:r>
      <w:r w:rsidRPr="00052065">
        <w:t>files</w:t>
      </w:r>
      <w:r w:rsidR="009037DA">
        <w:t xml:space="preserve"> </w:t>
      </w:r>
      <w:r w:rsidRPr="00052065">
        <w:t>recursively.</w:t>
      </w:r>
      <w:r w:rsidR="009037DA">
        <w:t xml:space="preserve">  </w:t>
      </w:r>
      <w:r w:rsidRPr="00052065">
        <w:t>This</w:t>
      </w:r>
      <w:r w:rsidR="009037DA">
        <w:t xml:space="preserve"> </w:t>
      </w:r>
      <w:r w:rsidRPr="00052065">
        <w:t>may</w:t>
      </w:r>
      <w:r w:rsidR="009037DA">
        <w:t xml:space="preserve"> </w:t>
      </w:r>
      <w:r w:rsidRPr="00052065">
        <w:t>take</w:t>
      </w:r>
      <w:r w:rsidR="009037DA">
        <w:t xml:space="preserve"> </w:t>
      </w:r>
      <w:r w:rsidRPr="00052065">
        <w:t>a</w:t>
      </w:r>
      <w:r w:rsidR="009037DA">
        <w:t xml:space="preserve"> </w:t>
      </w:r>
      <w:r w:rsidRPr="00052065">
        <w:t>minute</w:t>
      </w:r>
      <w:r w:rsidR="009037DA">
        <w:t xml:space="preserve"> </w:t>
      </w:r>
      <w:r w:rsidRPr="00052065">
        <w:t>or</w:t>
      </w:r>
      <w:r w:rsidR="009037DA">
        <w:t xml:space="preserve"> </w:t>
      </w:r>
      <w:r w:rsidRPr="00052065">
        <w:t>two</w:t>
      </w:r>
      <w:r w:rsidR="009037DA">
        <w:t xml:space="preserve"> </w:t>
      </w:r>
      <w:r w:rsidRPr="00052065">
        <w:t>to</w:t>
      </w:r>
      <w:r w:rsidR="009037DA">
        <w:t xml:space="preserve"> </w:t>
      </w:r>
      <w:r w:rsidRPr="00052065">
        <w:t>update.</w:t>
      </w:r>
    </w:p>
    <w:p w:rsidR="00052065" w:rsidRPr="00052065" w:rsidRDefault="00052065" w:rsidP="00052065">
      <w:r>
        <w:rPr>
          <w:b/>
        </w:rPr>
        <w:t>Step</w:t>
      </w:r>
      <w:r w:rsidR="009037DA">
        <w:rPr>
          <w:b/>
        </w:rPr>
        <w:t xml:space="preserve"> </w:t>
      </w:r>
      <w:r>
        <w:rPr>
          <w:b/>
        </w:rPr>
        <w:t>3:</w:t>
      </w:r>
      <w:r w:rsidR="009037DA">
        <w:t xml:space="preserve">  </w:t>
      </w:r>
      <w:r w:rsidRPr="00052065">
        <w:t>Reboot</w:t>
      </w:r>
      <w:r w:rsidR="009037DA">
        <w:t xml:space="preserve"> </w:t>
      </w:r>
      <w:r w:rsidRPr="00052065">
        <w:t>your</w:t>
      </w:r>
      <w:r w:rsidR="009037DA">
        <w:t xml:space="preserve"> </w:t>
      </w:r>
      <w:r w:rsidRPr="00052065">
        <w:t>system.</w:t>
      </w:r>
      <w:r w:rsidR="009037DA">
        <w:t xml:space="preserve"> </w:t>
      </w:r>
      <w:r w:rsidRPr="00052065">
        <w:t>We</w:t>
      </w:r>
      <w:r w:rsidR="009037DA">
        <w:t xml:space="preserve"> </w:t>
      </w:r>
      <w:r w:rsidRPr="00052065">
        <w:t>have</w:t>
      </w:r>
      <w:r w:rsidR="009037DA">
        <w:t xml:space="preserve"> </w:t>
      </w:r>
      <w:r w:rsidRPr="00052065">
        <w:t>determined</w:t>
      </w:r>
      <w:r w:rsidR="009037DA">
        <w:t xml:space="preserve"> </w:t>
      </w:r>
      <w:r w:rsidRPr="00052065">
        <w:t>that</w:t>
      </w:r>
      <w:r w:rsidR="009037DA">
        <w:t xml:space="preserve"> </w:t>
      </w:r>
      <w:r w:rsidRPr="00052065">
        <w:t>this</w:t>
      </w:r>
      <w:r w:rsidR="009037DA">
        <w:t xml:space="preserve"> </w:t>
      </w:r>
      <w:r w:rsidRPr="00052065">
        <w:t>is</w:t>
      </w:r>
      <w:r w:rsidR="009037DA">
        <w:t xml:space="preserve"> </w:t>
      </w:r>
      <w:r w:rsidRPr="00052065">
        <w:t>an</w:t>
      </w:r>
      <w:r w:rsidR="009037DA">
        <w:t xml:space="preserve"> </w:t>
      </w:r>
      <w:r w:rsidRPr="00052065">
        <w:t>important</w:t>
      </w:r>
      <w:r w:rsidR="009037DA">
        <w:t xml:space="preserve"> </w:t>
      </w:r>
      <w:r w:rsidRPr="00052065">
        <w:t>requirement</w:t>
      </w:r>
      <w:r w:rsidR="009037DA">
        <w:t xml:space="preserve"> </w:t>
      </w:r>
      <w:r w:rsidRPr="00052065">
        <w:t>and</w:t>
      </w:r>
      <w:r w:rsidR="009037DA">
        <w:t xml:space="preserve"> </w:t>
      </w:r>
      <w:r w:rsidRPr="00052065">
        <w:t>must</w:t>
      </w:r>
      <w:r w:rsidR="009037DA">
        <w:t xml:space="preserve"> </w:t>
      </w:r>
      <w:r w:rsidRPr="00052065">
        <w:t>be</w:t>
      </w:r>
      <w:r w:rsidR="009037DA">
        <w:t xml:space="preserve"> </w:t>
      </w:r>
      <w:r w:rsidRPr="00052065">
        <w:t>done</w:t>
      </w:r>
      <w:r w:rsidR="009037DA">
        <w:t xml:space="preserve"> </w:t>
      </w:r>
      <w:r w:rsidRPr="00052065">
        <w:t>after</w:t>
      </w:r>
      <w:r w:rsidR="009037DA">
        <w:t xml:space="preserve"> </w:t>
      </w:r>
      <w:r w:rsidRPr="00052065">
        <w:t>the</w:t>
      </w:r>
      <w:r w:rsidR="009037DA">
        <w:t xml:space="preserve"> </w:t>
      </w:r>
      <w:r w:rsidRPr="00052065">
        <w:t>installation</w:t>
      </w:r>
      <w:r w:rsidR="009037DA">
        <w:t xml:space="preserve"> </w:t>
      </w:r>
      <w:r w:rsidRPr="00052065">
        <w:t>and</w:t>
      </w:r>
      <w:r w:rsidR="009037DA">
        <w:t xml:space="preserve"> </w:t>
      </w:r>
      <w:r w:rsidRPr="00052065">
        <w:t>after</w:t>
      </w:r>
      <w:r w:rsidR="009037DA">
        <w:t xml:space="preserve"> </w:t>
      </w:r>
      <w:r w:rsidRPr="00052065">
        <w:t>the</w:t>
      </w:r>
      <w:r w:rsidR="009037DA">
        <w:t xml:space="preserve"> </w:t>
      </w:r>
      <w:r w:rsidRPr="00052065">
        <w:t>permissions</w:t>
      </w:r>
      <w:r w:rsidR="009037DA">
        <w:t xml:space="preserve"> </w:t>
      </w:r>
      <w:r w:rsidRPr="00052065">
        <w:t>have</w:t>
      </w:r>
      <w:r w:rsidR="009037DA">
        <w:t xml:space="preserve"> </w:t>
      </w:r>
      <w:r w:rsidRPr="00052065">
        <w:t>been</w:t>
      </w:r>
      <w:r w:rsidR="009037DA">
        <w:t xml:space="preserve"> </w:t>
      </w:r>
      <w:r w:rsidRPr="00052065">
        <w:t>set.</w:t>
      </w:r>
    </w:p>
    <w:p w:rsidR="00052065" w:rsidRDefault="00052065" w:rsidP="00052065">
      <w:r>
        <w:rPr>
          <w:b/>
        </w:rPr>
        <w:t>Step</w:t>
      </w:r>
      <w:r w:rsidR="009037DA">
        <w:rPr>
          <w:b/>
        </w:rPr>
        <w:t xml:space="preserve"> </w:t>
      </w:r>
      <w:r>
        <w:rPr>
          <w:b/>
        </w:rPr>
        <w:t>4:</w:t>
      </w:r>
      <w:r w:rsidR="009037DA">
        <w:t xml:space="preserve">  </w:t>
      </w:r>
      <w:r w:rsidRPr="00052065">
        <w:t>Update</w:t>
      </w:r>
      <w:r w:rsidR="009037DA">
        <w:t xml:space="preserve"> </w:t>
      </w:r>
      <w:r w:rsidRPr="00052065">
        <w:t>the</w:t>
      </w:r>
      <w:r w:rsidR="009037DA">
        <w:t xml:space="preserve"> </w:t>
      </w:r>
      <w:r w:rsidRPr="00052065">
        <w:t>TNSNAMES.ORA</w:t>
      </w:r>
      <w:r w:rsidR="009037DA">
        <w:t xml:space="preserve"> </w:t>
      </w:r>
      <w:r w:rsidRPr="00052065">
        <w:t>file</w:t>
      </w:r>
      <w:r w:rsidR="009037DA">
        <w:t xml:space="preserve"> </w:t>
      </w:r>
      <w:r w:rsidRPr="00052065">
        <w:t>using</w:t>
      </w:r>
      <w:r w:rsidR="009037DA">
        <w:t xml:space="preserve"> </w:t>
      </w:r>
      <w:r w:rsidRPr="00052065">
        <w:t>the</w:t>
      </w:r>
      <w:r w:rsidR="009037DA">
        <w:t xml:space="preserve"> </w:t>
      </w:r>
      <w:r w:rsidRPr="00052065">
        <w:t>Oracle</w:t>
      </w:r>
      <w:r w:rsidR="009037DA">
        <w:t xml:space="preserve"> </w:t>
      </w:r>
      <w:r w:rsidRPr="00052065">
        <w:t>Net</w:t>
      </w:r>
      <w:r w:rsidR="009037DA">
        <w:t xml:space="preserve"> </w:t>
      </w:r>
      <w:r w:rsidRPr="00052065">
        <w:t>Configuration</w:t>
      </w:r>
      <w:r w:rsidR="009037DA">
        <w:t xml:space="preserve"> </w:t>
      </w:r>
      <w:r w:rsidRPr="00052065">
        <w:t>Assistant</w:t>
      </w:r>
      <w:r w:rsidR="009037DA">
        <w:t xml:space="preserve"> </w:t>
      </w:r>
      <w:r w:rsidRPr="00052065">
        <w:t>utility.</w:t>
      </w:r>
      <w:r w:rsidR="009037DA">
        <w:t xml:space="preserve">  </w:t>
      </w:r>
    </w:p>
    <w:p w:rsidR="00052065" w:rsidRPr="00052065" w:rsidRDefault="00052065" w:rsidP="00052065">
      <w:r w:rsidRPr="00052065">
        <w:t>In</w:t>
      </w:r>
      <w:r w:rsidR="009037DA">
        <w:t xml:space="preserve"> </w:t>
      </w:r>
      <w:r w:rsidRPr="00052065">
        <w:t>the</w:t>
      </w:r>
      <w:r w:rsidR="009037DA">
        <w:t xml:space="preserve"> </w:t>
      </w:r>
      <w:r w:rsidRPr="00052065">
        <w:t>event</w:t>
      </w:r>
      <w:r w:rsidR="009037DA">
        <w:t xml:space="preserve"> </w:t>
      </w:r>
      <w:r w:rsidRPr="00052065">
        <w:t>that</w:t>
      </w:r>
      <w:r w:rsidR="009037DA">
        <w:t xml:space="preserve"> </w:t>
      </w:r>
      <w:r w:rsidRPr="00052065">
        <w:t>the</w:t>
      </w:r>
      <w:r w:rsidR="009037DA">
        <w:t xml:space="preserve"> </w:t>
      </w:r>
      <w:r w:rsidRPr="00052065">
        <w:t>Oracle</w:t>
      </w:r>
      <w:r w:rsidR="009037DA">
        <w:t xml:space="preserve"> </w:t>
      </w:r>
      <w:r w:rsidRPr="00052065">
        <w:t>Net</w:t>
      </w:r>
      <w:r w:rsidR="009037DA">
        <w:t xml:space="preserve"> </w:t>
      </w:r>
      <w:r w:rsidRPr="00052065">
        <w:t>Configuration</w:t>
      </w:r>
      <w:r w:rsidR="009037DA">
        <w:t xml:space="preserve"> </w:t>
      </w:r>
      <w:r w:rsidRPr="00052065">
        <w:t>Assistant</w:t>
      </w:r>
      <w:r w:rsidR="009037DA">
        <w:t xml:space="preserve"> </w:t>
      </w:r>
      <w:r w:rsidRPr="00052065">
        <w:t>is</w:t>
      </w:r>
      <w:r w:rsidR="009037DA">
        <w:t xml:space="preserve"> </w:t>
      </w:r>
      <w:r w:rsidRPr="00052065">
        <w:t>not</w:t>
      </w:r>
      <w:r w:rsidR="009037DA">
        <w:t xml:space="preserve"> </w:t>
      </w:r>
      <w:r w:rsidRPr="00052065">
        <w:t>available,</w:t>
      </w:r>
      <w:r w:rsidR="009037DA">
        <w:t xml:space="preserve"> </w:t>
      </w:r>
      <w:r w:rsidRPr="00052065">
        <w:t>the</w:t>
      </w:r>
      <w:r w:rsidR="009037DA">
        <w:t xml:space="preserve"> </w:t>
      </w:r>
      <w:r w:rsidRPr="00052065">
        <w:t>TNSNAMES.ORA</w:t>
      </w:r>
      <w:r w:rsidR="009037DA">
        <w:t xml:space="preserve"> </w:t>
      </w:r>
      <w:r w:rsidRPr="00052065">
        <w:t>can</w:t>
      </w:r>
      <w:r w:rsidR="009037DA">
        <w:t xml:space="preserve"> </w:t>
      </w:r>
      <w:r w:rsidRPr="00052065">
        <w:t>be</w:t>
      </w:r>
      <w:r w:rsidR="009037DA">
        <w:t xml:space="preserve"> </w:t>
      </w:r>
      <w:r w:rsidRPr="00052065">
        <w:t>updated</w:t>
      </w:r>
      <w:r w:rsidR="009037DA">
        <w:t xml:space="preserve"> </w:t>
      </w:r>
      <w:r w:rsidRPr="00052065">
        <w:t>using</w:t>
      </w:r>
      <w:r w:rsidR="009037DA">
        <w:t xml:space="preserve"> </w:t>
      </w:r>
      <w:r w:rsidRPr="00052065">
        <w:t>a</w:t>
      </w:r>
      <w:r w:rsidR="009037DA">
        <w:t xml:space="preserve"> </w:t>
      </w:r>
      <w:r w:rsidRPr="00052065">
        <w:t>text</w:t>
      </w:r>
      <w:r w:rsidR="009037DA">
        <w:t xml:space="preserve"> </w:t>
      </w:r>
      <w:r w:rsidRPr="00052065">
        <w:t>editor.</w:t>
      </w:r>
      <w:r w:rsidR="009037DA">
        <w:t xml:space="preserve"> </w:t>
      </w:r>
      <w:r w:rsidRPr="00052065">
        <w:t>This</w:t>
      </w:r>
      <w:r w:rsidR="009037DA">
        <w:t xml:space="preserve"> </w:t>
      </w:r>
      <w:r w:rsidRPr="00052065">
        <w:t>file</w:t>
      </w:r>
      <w:r w:rsidR="009037DA">
        <w:t xml:space="preserve"> </w:t>
      </w:r>
      <w:r w:rsidRPr="00052065">
        <w:t>needs</w:t>
      </w:r>
      <w:r w:rsidR="009037DA">
        <w:t xml:space="preserve"> </w:t>
      </w:r>
      <w:r w:rsidRPr="00052065">
        <w:t>to</w:t>
      </w:r>
      <w:r w:rsidR="009037DA">
        <w:t xml:space="preserve"> </w:t>
      </w:r>
      <w:r w:rsidRPr="00052065">
        <w:t>contain</w:t>
      </w:r>
      <w:r w:rsidR="009037DA">
        <w:t xml:space="preserve"> </w:t>
      </w:r>
      <w:r w:rsidRPr="00052065">
        <w:t>information</w:t>
      </w:r>
      <w:r w:rsidR="009037DA">
        <w:t xml:space="preserve"> </w:t>
      </w:r>
      <w:r w:rsidRPr="00052065">
        <w:t>about</w:t>
      </w:r>
      <w:r w:rsidR="009037DA">
        <w:t xml:space="preserve"> </w:t>
      </w:r>
      <w:r w:rsidRPr="00052065">
        <w:t>your</w:t>
      </w:r>
      <w:r w:rsidR="009037DA">
        <w:t xml:space="preserve"> </w:t>
      </w:r>
      <w:r w:rsidRPr="00052065">
        <w:t>servers.</w:t>
      </w:r>
      <w:r w:rsidR="009037DA">
        <w:t xml:space="preserve">  </w:t>
      </w:r>
      <w:r w:rsidRPr="00052065">
        <w:t>Each</w:t>
      </w:r>
      <w:r w:rsidR="009037DA">
        <w:t xml:space="preserve"> </w:t>
      </w:r>
      <w:r w:rsidRPr="00052065">
        <w:t>entry</w:t>
      </w:r>
      <w:r w:rsidR="009037DA">
        <w:t xml:space="preserve"> </w:t>
      </w:r>
      <w:r w:rsidRPr="00052065">
        <w:t>in</w:t>
      </w:r>
      <w:r w:rsidR="009037DA">
        <w:t xml:space="preserve"> </w:t>
      </w:r>
      <w:r w:rsidRPr="00052065">
        <w:t>this</w:t>
      </w:r>
      <w:r w:rsidR="009037DA">
        <w:t xml:space="preserve"> </w:t>
      </w:r>
      <w:r w:rsidRPr="00052065">
        <w:t>file</w:t>
      </w:r>
      <w:r w:rsidR="009037DA">
        <w:t xml:space="preserve"> </w:t>
      </w:r>
      <w:r w:rsidRPr="00052065">
        <w:t>is</w:t>
      </w:r>
      <w:r w:rsidR="009037DA">
        <w:t xml:space="preserve"> </w:t>
      </w:r>
      <w:r w:rsidRPr="00052065">
        <w:t>of</w:t>
      </w:r>
      <w:r w:rsidR="009037DA">
        <w:t xml:space="preserve"> </w:t>
      </w:r>
      <w:r w:rsidRPr="00052065">
        <w:t>the</w:t>
      </w:r>
      <w:r w:rsidR="009037DA">
        <w:t xml:space="preserve"> </w:t>
      </w:r>
      <w:r w:rsidRPr="00052065">
        <w:t>form:</w:t>
      </w:r>
    </w:p>
    <w:p w:rsidR="00052065" w:rsidRPr="00052065" w:rsidRDefault="00052065" w:rsidP="00052065">
      <w:pPr>
        <w:pStyle w:val="Example-Code"/>
      </w:pPr>
      <w:r w:rsidRPr="00052065">
        <w:t>MyServer.MyDomain.COM</w:t>
      </w:r>
      <w:r w:rsidR="009037DA">
        <w:t xml:space="preserve"> </w:t>
      </w:r>
      <w:r w:rsidRPr="00052065">
        <w:t>=</w:t>
      </w:r>
    </w:p>
    <w:p w:rsidR="00052065" w:rsidRPr="00052065" w:rsidRDefault="009037DA" w:rsidP="00052065">
      <w:pPr>
        <w:pStyle w:val="Example-Code"/>
      </w:pPr>
      <w:r>
        <w:t xml:space="preserve">  </w:t>
      </w:r>
      <w:r w:rsidR="00052065" w:rsidRPr="00052065">
        <w:t>(DESCRIPTION</w:t>
      </w:r>
      <w:r>
        <w:t xml:space="preserve"> </w:t>
      </w:r>
      <w:r w:rsidR="00052065" w:rsidRPr="00052065">
        <w:t>=</w:t>
      </w:r>
    </w:p>
    <w:p w:rsidR="00052065" w:rsidRPr="00052065" w:rsidRDefault="009037DA" w:rsidP="00052065">
      <w:pPr>
        <w:pStyle w:val="Example-Code"/>
      </w:pPr>
      <w:r>
        <w:t xml:space="preserve">    </w:t>
      </w:r>
      <w:r w:rsidR="00052065" w:rsidRPr="00052065">
        <w:t>(ADDRESS_LIST</w:t>
      </w:r>
      <w:r>
        <w:t xml:space="preserve"> </w:t>
      </w:r>
      <w:r w:rsidR="00052065" w:rsidRPr="00052065">
        <w:t>=</w:t>
      </w:r>
    </w:p>
    <w:p w:rsidR="00052065" w:rsidRPr="00052065" w:rsidRDefault="009037DA" w:rsidP="00052065">
      <w:pPr>
        <w:pStyle w:val="Example-Code"/>
      </w:pPr>
      <w:r>
        <w:t xml:space="preserve">      </w:t>
      </w:r>
      <w:r w:rsidR="00052065" w:rsidRPr="00052065">
        <w:t>(ADDRESS</w:t>
      </w:r>
      <w:r>
        <w:t xml:space="preserve"> </w:t>
      </w:r>
      <w:r w:rsidR="00052065" w:rsidRPr="00052065">
        <w:t>=</w:t>
      </w:r>
      <w:r>
        <w:t xml:space="preserve"> </w:t>
      </w:r>
      <w:r w:rsidR="00052065" w:rsidRPr="00052065">
        <w:t>(PROTOCOL</w:t>
      </w:r>
      <w:r>
        <w:t xml:space="preserve"> </w:t>
      </w:r>
      <w:r w:rsidR="00052065" w:rsidRPr="00052065">
        <w:t>=</w:t>
      </w:r>
      <w:r>
        <w:t xml:space="preserve"> </w:t>
      </w:r>
      <w:r w:rsidR="00052065" w:rsidRPr="00052065">
        <w:t>TCP</w:t>
      </w:r>
      <w:proofErr w:type="gramStart"/>
      <w:r w:rsidR="00052065" w:rsidRPr="00052065">
        <w:t>)(</w:t>
      </w:r>
      <w:proofErr w:type="gramEnd"/>
      <w:r w:rsidR="00052065" w:rsidRPr="00052065">
        <w:t>HOST</w:t>
      </w:r>
      <w:r>
        <w:t xml:space="preserve"> </w:t>
      </w:r>
      <w:r w:rsidR="00052065" w:rsidRPr="00052065">
        <w:t>=</w:t>
      </w:r>
      <w:r>
        <w:t xml:space="preserve"> </w:t>
      </w:r>
      <w:r w:rsidR="00052065" w:rsidRPr="00052065">
        <w:t>MyMachine.MyDomain.com)(PORT</w:t>
      </w:r>
      <w:r>
        <w:t xml:space="preserve"> </w:t>
      </w:r>
      <w:r w:rsidR="00052065" w:rsidRPr="00052065">
        <w:t>=</w:t>
      </w:r>
      <w:r>
        <w:t xml:space="preserve"> </w:t>
      </w:r>
      <w:r w:rsidR="00052065" w:rsidRPr="00052065">
        <w:t>1521))</w:t>
      </w:r>
    </w:p>
    <w:p w:rsidR="00052065" w:rsidRPr="00052065" w:rsidRDefault="009037DA" w:rsidP="00052065">
      <w:pPr>
        <w:pStyle w:val="Example-Code"/>
      </w:pPr>
      <w:r>
        <w:t xml:space="preserve">    </w:t>
      </w:r>
      <w:r w:rsidR="00052065" w:rsidRPr="00052065">
        <w:t>)</w:t>
      </w:r>
    </w:p>
    <w:p w:rsidR="00052065" w:rsidRPr="00052065" w:rsidRDefault="009037DA" w:rsidP="00052065">
      <w:pPr>
        <w:pStyle w:val="Example-Code"/>
      </w:pPr>
      <w:r>
        <w:t xml:space="preserve">    </w:t>
      </w:r>
      <w:r w:rsidR="00052065" w:rsidRPr="00052065">
        <w:t>(CONNECT_DATA</w:t>
      </w:r>
      <w:r>
        <w:t xml:space="preserve"> </w:t>
      </w:r>
      <w:r w:rsidR="00052065" w:rsidRPr="00052065">
        <w:t>=</w:t>
      </w:r>
    </w:p>
    <w:p w:rsidR="00052065" w:rsidRPr="00052065" w:rsidRDefault="009037DA" w:rsidP="00052065">
      <w:pPr>
        <w:pStyle w:val="Example-Code"/>
      </w:pPr>
      <w:r>
        <w:t xml:space="preserve">      </w:t>
      </w:r>
      <w:r w:rsidR="00052065" w:rsidRPr="00052065">
        <w:t>(SERVICE_NAME</w:t>
      </w:r>
      <w:r>
        <w:t xml:space="preserve"> </w:t>
      </w:r>
      <w:r w:rsidR="00052065" w:rsidRPr="00052065">
        <w:t>=</w:t>
      </w:r>
      <w:r>
        <w:t xml:space="preserve"> </w:t>
      </w:r>
      <w:proofErr w:type="spellStart"/>
      <w:r w:rsidR="00052065" w:rsidRPr="00052065">
        <w:t>orcl</w:t>
      </w:r>
      <w:proofErr w:type="spellEnd"/>
      <w:r w:rsidR="00052065" w:rsidRPr="00052065">
        <w:t>)</w:t>
      </w:r>
    </w:p>
    <w:p w:rsidR="00052065" w:rsidRPr="00052065" w:rsidRDefault="009037DA" w:rsidP="00052065">
      <w:pPr>
        <w:pStyle w:val="Example-Code"/>
      </w:pPr>
      <w:r>
        <w:t xml:space="preserve">    </w:t>
      </w:r>
      <w:r w:rsidR="00052065" w:rsidRPr="00052065">
        <w:t>)</w:t>
      </w:r>
    </w:p>
    <w:p w:rsidR="00052065" w:rsidRPr="00052065" w:rsidRDefault="009037DA" w:rsidP="00052065">
      <w:pPr>
        <w:pStyle w:val="Example-Code"/>
      </w:pPr>
      <w:r>
        <w:t xml:space="preserve">  </w:t>
      </w:r>
      <w:r w:rsidR="00052065" w:rsidRPr="00052065">
        <w:t>)</w:t>
      </w:r>
    </w:p>
    <w:p w:rsidR="00052065" w:rsidRDefault="00052065" w:rsidP="00052065">
      <w:r w:rsidRPr="00052065">
        <w:t>You</w:t>
      </w:r>
      <w:r w:rsidR="009037DA">
        <w:t xml:space="preserve"> </w:t>
      </w:r>
      <w:r w:rsidRPr="00052065">
        <w:t>will</w:t>
      </w:r>
      <w:r w:rsidR="009037DA">
        <w:t xml:space="preserve"> </w:t>
      </w:r>
      <w:r w:rsidRPr="00052065">
        <w:t>need</w:t>
      </w:r>
      <w:r w:rsidR="009037DA">
        <w:t xml:space="preserve"> </w:t>
      </w:r>
      <w:r w:rsidRPr="00052065">
        <w:t>to</w:t>
      </w:r>
      <w:r w:rsidR="009037DA">
        <w:t xml:space="preserve"> </w:t>
      </w:r>
      <w:r w:rsidRPr="00052065">
        <w:t>replace</w:t>
      </w:r>
      <w:r w:rsidR="009037DA">
        <w:t xml:space="preserve"> </w:t>
      </w:r>
      <w:proofErr w:type="spellStart"/>
      <w:r w:rsidRPr="00052065">
        <w:t>MyServer</w:t>
      </w:r>
      <w:proofErr w:type="spellEnd"/>
      <w:r w:rsidRPr="00052065">
        <w:t>,</w:t>
      </w:r>
      <w:r w:rsidR="009037DA">
        <w:t xml:space="preserve"> </w:t>
      </w:r>
      <w:proofErr w:type="spellStart"/>
      <w:r w:rsidRPr="00052065">
        <w:t>MyDomain</w:t>
      </w:r>
      <w:proofErr w:type="spellEnd"/>
      <w:r w:rsidR="009037DA">
        <w:t xml:space="preserve"> </w:t>
      </w:r>
      <w:r w:rsidRPr="00052065">
        <w:t>and</w:t>
      </w:r>
      <w:r w:rsidR="009037DA">
        <w:t xml:space="preserve"> </w:t>
      </w:r>
      <w:proofErr w:type="spellStart"/>
      <w:r w:rsidRPr="00052065">
        <w:t>MyMachine</w:t>
      </w:r>
      <w:proofErr w:type="spellEnd"/>
      <w:r w:rsidR="009037DA">
        <w:t xml:space="preserve"> </w:t>
      </w:r>
      <w:r w:rsidRPr="00052065">
        <w:t>in</w:t>
      </w:r>
      <w:r w:rsidR="009037DA">
        <w:t xml:space="preserve"> </w:t>
      </w:r>
      <w:r w:rsidRPr="00052065">
        <w:t>the</w:t>
      </w:r>
      <w:r w:rsidR="009037DA">
        <w:t xml:space="preserve"> </w:t>
      </w:r>
      <w:r w:rsidRPr="00052065">
        <w:t>above</w:t>
      </w:r>
      <w:r w:rsidR="009037DA">
        <w:t xml:space="preserve"> </w:t>
      </w:r>
      <w:r w:rsidRPr="00052065">
        <w:t>example</w:t>
      </w:r>
      <w:r w:rsidR="009037DA">
        <w:t xml:space="preserve"> </w:t>
      </w:r>
      <w:r w:rsidRPr="00052065">
        <w:t>to</w:t>
      </w:r>
      <w:r w:rsidR="009037DA">
        <w:t xml:space="preserve"> </w:t>
      </w:r>
      <w:r w:rsidRPr="00052065">
        <w:t>your</w:t>
      </w:r>
      <w:r w:rsidR="009037DA">
        <w:t xml:space="preserve"> </w:t>
      </w:r>
      <w:r w:rsidRPr="00052065">
        <w:t>server</w:t>
      </w:r>
      <w:r w:rsidR="009037DA">
        <w:t xml:space="preserve"> </w:t>
      </w:r>
      <w:r w:rsidRPr="00052065">
        <w:t>names.</w:t>
      </w:r>
      <w:r w:rsidR="009037DA">
        <w:t xml:space="preserve">  </w:t>
      </w:r>
      <w:r w:rsidRPr="00052065">
        <w:t>The</w:t>
      </w:r>
      <w:r w:rsidR="009037DA">
        <w:t xml:space="preserve"> </w:t>
      </w:r>
      <w:r w:rsidRPr="00052065">
        <w:t>TNSNAMES.ORA</w:t>
      </w:r>
      <w:r w:rsidR="009037DA">
        <w:t xml:space="preserve"> </w:t>
      </w:r>
      <w:r w:rsidRPr="00052065">
        <w:t>file</w:t>
      </w:r>
      <w:r w:rsidR="009037DA">
        <w:t xml:space="preserve"> </w:t>
      </w:r>
      <w:r w:rsidRPr="00052065">
        <w:t>is</w:t>
      </w:r>
      <w:r w:rsidR="009037DA">
        <w:t xml:space="preserve"> </w:t>
      </w:r>
      <w:r w:rsidRPr="00052065">
        <w:t>typically</w:t>
      </w:r>
      <w:r w:rsidR="009037DA">
        <w:t xml:space="preserve"> </w:t>
      </w:r>
      <w:r w:rsidRPr="00052065">
        <w:t>located</w:t>
      </w:r>
      <w:r w:rsidR="009037DA">
        <w:t xml:space="preserve"> </w:t>
      </w:r>
      <w:r w:rsidRPr="00052065">
        <w:t>in</w:t>
      </w:r>
      <w:r w:rsidR="009037DA">
        <w:t xml:space="preserve"> </w:t>
      </w:r>
      <w:r w:rsidRPr="00052065">
        <w:t>the</w:t>
      </w:r>
      <w:r w:rsidR="009037DA">
        <w:t xml:space="preserve"> </w:t>
      </w:r>
      <w:r w:rsidRPr="00052065">
        <w:t>Oracle</w:t>
      </w:r>
      <w:r w:rsidR="009037DA">
        <w:t xml:space="preserve"> </w:t>
      </w:r>
      <w:r w:rsidRPr="00052065">
        <w:t>Client’</w:t>
      </w:r>
      <w:r>
        <w:t>s</w:t>
      </w:r>
      <w:r w:rsidR="009037DA">
        <w:t xml:space="preserve"> </w:t>
      </w:r>
      <w:r>
        <w:t>Network\Admin</w:t>
      </w:r>
      <w:r w:rsidR="009037DA">
        <w:t xml:space="preserve"> </w:t>
      </w:r>
      <w:r>
        <w:t>folder</w:t>
      </w:r>
      <w:r w:rsidR="009037DA">
        <w:t xml:space="preserve"> </w:t>
      </w:r>
      <w:r>
        <w:t>such</w:t>
      </w:r>
      <w:r w:rsidR="009037DA">
        <w:t xml:space="preserve"> </w:t>
      </w:r>
      <w:r>
        <w:t>as:</w:t>
      </w:r>
    </w:p>
    <w:p w:rsidR="00052065" w:rsidRDefault="00052065" w:rsidP="00052065">
      <w:pPr>
        <w:pStyle w:val="Example"/>
      </w:pPr>
      <w:r w:rsidRPr="00052065">
        <w:t>C:\Oracle\product\10.2.0\client_1\network\ADMIN</w:t>
      </w:r>
    </w:p>
    <w:p w:rsidR="00052065" w:rsidRPr="00052065" w:rsidRDefault="00052065" w:rsidP="00052065">
      <w:r w:rsidRPr="00052065">
        <w:t>Note</w:t>
      </w:r>
      <w:r w:rsidR="009037DA">
        <w:t xml:space="preserve"> </w:t>
      </w:r>
      <w:r w:rsidRPr="00052065">
        <w:t>that</w:t>
      </w:r>
      <w:r w:rsidR="009037DA">
        <w:t xml:space="preserve"> </w:t>
      </w:r>
      <w:r w:rsidRPr="00052065">
        <w:t>if</w:t>
      </w:r>
      <w:r w:rsidR="009037DA">
        <w:t xml:space="preserve"> </w:t>
      </w:r>
      <w:r w:rsidRPr="00052065">
        <w:t>you</w:t>
      </w:r>
      <w:r w:rsidR="009037DA">
        <w:t xml:space="preserve"> </w:t>
      </w:r>
      <w:r w:rsidRPr="00052065">
        <w:t>had</w:t>
      </w:r>
      <w:r w:rsidR="009037DA">
        <w:t xml:space="preserve"> </w:t>
      </w:r>
      <w:r w:rsidRPr="00052065">
        <w:t>a</w:t>
      </w:r>
      <w:r w:rsidR="009037DA">
        <w:t xml:space="preserve"> </w:t>
      </w:r>
      <w:r w:rsidRPr="00052065">
        <w:t>previous</w:t>
      </w:r>
      <w:r w:rsidR="009037DA">
        <w:t xml:space="preserve"> </w:t>
      </w:r>
      <w:r w:rsidRPr="00052065">
        <w:t>TNSNAMES.ORA</w:t>
      </w:r>
      <w:r w:rsidR="009037DA">
        <w:t xml:space="preserve"> </w:t>
      </w:r>
      <w:r w:rsidRPr="00052065">
        <w:t>file,</w:t>
      </w:r>
      <w:r w:rsidR="009037DA">
        <w:t xml:space="preserve"> </w:t>
      </w:r>
      <w:r w:rsidRPr="00052065">
        <w:t>it</w:t>
      </w:r>
      <w:r w:rsidR="009037DA">
        <w:t xml:space="preserve"> </w:t>
      </w:r>
      <w:r w:rsidRPr="00052065">
        <w:t>may</w:t>
      </w:r>
      <w:r w:rsidR="009037DA">
        <w:t xml:space="preserve"> </w:t>
      </w:r>
      <w:r w:rsidRPr="00052065">
        <w:t>be</w:t>
      </w:r>
      <w:r w:rsidR="009037DA">
        <w:t xml:space="preserve"> </w:t>
      </w:r>
      <w:r w:rsidRPr="00052065">
        <w:t>resident</w:t>
      </w:r>
      <w:r w:rsidR="009037DA">
        <w:t xml:space="preserve"> </w:t>
      </w:r>
      <w:r w:rsidRPr="00052065">
        <w:t>in</w:t>
      </w:r>
      <w:r w:rsidR="009037DA">
        <w:t xml:space="preserve"> </w:t>
      </w:r>
      <w:r w:rsidRPr="00052065">
        <w:t>a</w:t>
      </w:r>
      <w:r w:rsidR="009037DA">
        <w:t xml:space="preserve"> </w:t>
      </w:r>
      <w:r w:rsidRPr="00052065">
        <w:t>different</w:t>
      </w:r>
      <w:r w:rsidR="009037DA">
        <w:t xml:space="preserve"> </w:t>
      </w:r>
      <w:r w:rsidRPr="00052065">
        <w:t>folder</w:t>
      </w:r>
      <w:r w:rsidR="009037DA">
        <w:t xml:space="preserve"> </w:t>
      </w:r>
      <w:r w:rsidRPr="00052065">
        <w:t>after</w:t>
      </w:r>
      <w:r w:rsidR="009037DA">
        <w:t xml:space="preserve"> </w:t>
      </w:r>
      <w:r w:rsidRPr="00052065">
        <w:t>the</w:t>
      </w:r>
      <w:r w:rsidR="009037DA">
        <w:t xml:space="preserve"> </w:t>
      </w:r>
      <w:r w:rsidRPr="00052065">
        <w:t>installation</w:t>
      </w:r>
      <w:r w:rsidR="009037DA">
        <w:t xml:space="preserve"> </w:t>
      </w:r>
      <w:r w:rsidRPr="00052065">
        <w:t>of</w:t>
      </w:r>
      <w:r w:rsidR="009037DA">
        <w:t xml:space="preserve"> </w:t>
      </w:r>
      <w:r w:rsidRPr="00052065">
        <w:t>the</w:t>
      </w:r>
      <w:r w:rsidR="009037DA">
        <w:t xml:space="preserve"> </w:t>
      </w:r>
      <w:r w:rsidRPr="00052065">
        <w:t>Oracle</w:t>
      </w:r>
      <w:r w:rsidR="009037DA">
        <w:t xml:space="preserve"> </w:t>
      </w:r>
      <w:r w:rsidRPr="00052065">
        <w:t>Data</w:t>
      </w:r>
      <w:r w:rsidR="009037DA">
        <w:t xml:space="preserve"> </w:t>
      </w:r>
      <w:r w:rsidRPr="00052065">
        <w:t>Provider</w:t>
      </w:r>
      <w:r w:rsidR="009037DA">
        <w:t xml:space="preserve"> </w:t>
      </w:r>
      <w:r w:rsidRPr="00052065">
        <w:t>for</w:t>
      </w:r>
      <w:r w:rsidR="009037DA">
        <w:t xml:space="preserve"> </w:t>
      </w:r>
      <w:r w:rsidRPr="00052065">
        <w:t>.NET.</w:t>
      </w:r>
      <w:r w:rsidR="009037DA">
        <w:t xml:space="preserve">  </w:t>
      </w:r>
      <w:r w:rsidRPr="00052065">
        <w:t>In</w:t>
      </w:r>
      <w:r w:rsidR="009037DA">
        <w:t xml:space="preserve"> </w:t>
      </w:r>
      <w:r w:rsidRPr="00052065">
        <w:t>this</w:t>
      </w:r>
      <w:r w:rsidR="009037DA">
        <w:t xml:space="preserve"> </w:t>
      </w:r>
      <w:r w:rsidRPr="00052065">
        <w:t>case,</w:t>
      </w:r>
      <w:r w:rsidR="009037DA">
        <w:t xml:space="preserve"> </w:t>
      </w:r>
      <w:r w:rsidRPr="00052065">
        <w:t>you</w:t>
      </w:r>
      <w:r w:rsidR="009037DA">
        <w:t xml:space="preserve"> </w:t>
      </w:r>
      <w:r w:rsidRPr="00052065">
        <w:t>need</w:t>
      </w:r>
      <w:r w:rsidR="009037DA">
        <w:t xml:space="preserve"> </w:t>
      </w:r>
      <w:r w:rsidRPr="00052065">
        <w:t>to</w:t>
      </w:r>
      <w:r w:rsidR="009037DA">
        <w:t xml:space="preserve"> </w:t>
      </w:r>
      <w:r w:rsidRPr="00052065">
        <w:t>copy</w:t>
      </w:r>
      <w:r w:rsidR="009037DA">
        <w:t xml:space="preserve"> </w:t>
      </w:r>
      <w:r w:rsidRPr="00052065">
        <w:t>or</w:t>
      </w:r>
      <w:r w:rsidR="009037DA">
        <w:t xml:space="preserve"> </w:t>
      </w:r>
      <w:r w:rsidRPr="00052065">
        <w:t>update</w:t>
      </w:r>
      <w:r w:rsidR="009037DA">
        <w:t xml:space="preserve"> </w:t>
      </w:r>
      <w:r w:rsidRPr="00052065">
        <w:t>the</w:t>
      </w:r>
      <w:r w:rsidR="009037DA">
        <w:t xml:space="preserve"> </w:t>
      </w:r>
      <w:r w:rsidRPr="00052065">
        <w:t>TNSNAMES.ORA</w:t>
      </w:r>
      <w:r w:rsidR="009037DA">
        <w:t xml:space="preserve"> </w:t>
      </w:r>
      <w:r w:rsidRPr="00052065">
        <w:t>file</w:t>
      </w:r>
      <w:r w:rsidR="009037DA">
        <w:t xml:space="preserve"> </w:t>
      </w:r>
      <w:r w:rsidRPr="00052065">
        <w:t>in</w:t>
      </w:r>
      <w:r w:rsidR="009037DA">
        <w:t xml:space="preserve"> </w:t>
      </w:r>
      <w:r w:rsidRPr="00052065">
        <w:t>the</w:t>
      </w:r>
      <w:r w:rsidR="009037DA">
        <w:t xml:space="preserve"> </w:t>
      </w:r>
      <w:r w:rsidRPr="00052065">
        <w:t>newly</w:t>
      </w:r>
      <w:r w:rsidR="009037DA">
        <w:t xml:space="preserve"> </w:t>
      </w:r>
      <w:r w:rsidRPr="00052065">
        <w:t>installed</w:t>
      </w:r>
      <w:r w:rsidR="009037DA">
        <w:t xml:space="preserve"> </w:t>
      </w:r>
      <w:r w:rsidRPr="00052065">
        <w:t>folder.</w:t>
      </w:r>
    </w:p>
    <w:p w:rsidR="00052065" w:rsidRDefault="00052065" w:rsidP="00052065">
      <w:r>
        <w:t>Once</w:t>
      </w:r>
      <w:r w:rsidR="009037DA">
        <w:t xml:space="preserve"> </w:t>
      </w:r>
      <w:r>
        <w:t>you</w:t>
      </w:r>
      <w:r w:rsidR="009037DA">
        <w:t xml:space="preserve"> </w:t>
      </w:r>
      <w:r>
        <w:t>have</w:t>
      </w:r>
      <w:r w:rsidR="009037DA">
        <w:t xml:space="preserve"> </w:t>
      </w:r>
      <w:r>
        <w:t>performed</w:t>
      </w:r>
      <w:r w:rsidR="009037DA">
        <w:t xml:space="preserve"> </w:t>
      </w:r>
      <w:r>
        <w:t>these</w:t>
      </w:r>
      <w:r w:rsidR="009037DA">
        <w:t xml:space="preserve"> </w:t>
      </w:r>
      <w:r>
        <w:t>steps,</w:t>
      </w:r>
      <w:r w:rsidR="009037DA">
        <w:t xml:space="preserve"> </w:t>
      </w:r>
      <w:r>
        <w:t>you</w:t>
      </w:r>
      <w:r w:rsidR="009037DA">
        <w:t xml:space="preserve"> </w:t>
      </w:r>
      <w:r>
        <w:t>will</w:t>
      </w:r>
      <w:r w:rsidR="009037DA">
        <w:t xml:space="preserve"> </w:t>
      </w:r>
      <w:r>
        <w:t>be</w:t>
      </w:r>
      <w:r w:rsidR="009037DA">
        <w:t xml:space="preserve"> </w:t>
      </w:r>
      <w:r>
        <w:t>able</w:t>
      </w:r>
      <w:r w:rsidR="009037DA">
        <w:t xml:space="preserve"> </w:t>
      </w:r>
      <w:r>
        <w:t>to</w:t>
      </w:r>
      <w:r w:rsidR="009037DA">
        <w:t xml:space="preserve"> </w:t>
      </w:r>
      <w:r>
        <w:t>connect</w:t>
      </w:r>
      <w:r w:rsidR="009037DA">
        <w:t xml:space="preserve"> </w:t>
      </w:r>
      <w:r>
        <w:t>to</w:t>
      </w:r>
      <w:r w:rsidR="009037DA">
        <w:t xml:space="preserve"> </w:t>
      </w:r>
      <w:r>
        <w:t>your</w:t>
      </w:r>
      <w:r w:rsidR="009037DA">
        <w:t xml:space="preserve"> </w:t>
      </w:r>
      <w:r>
        <w:t>Oracle</w:t>
      </w:r>
      <w:r w:rsidR="009037DA">
        <w:t xml:space="preserve"> </w:t>
      </w:r>
      <w:r>
        <w:t>server</w:t>
      </w:r>
      <w:r w:rsidR="009037DA">
        <w:t xml:space="preserve"> </w:t>
      </w:r>
      <w:r>
        <w:t>from</w:t>
      </w:r>
      <w:r w:rsidR="009037DA">
        <w:t xml:space="preserve"> </w:t>
      </w:r>
      <w:r>
        <w:t>both</w:t>
      </w:r>
      <w:r w:rsidR="009037DA">
        <w:t xml:space="preserve"> </w:t>
      </w:r>
      <w:r>
        <w:t>Iron</w:t>
      </w:r>
      <w:r w:rsidR="009037DA">
        <w:t xml:space="preserve"> </w:t>
      </w:r>
      <w:r>
        <w:t>Speed</w:t>
      </w:r>
      <w:r w:rsidR="009037DA">
        <w:t xml:space="preserve"> </w:t>
      </w:r>
      <w:r>
        <w:t>Designer</w:t>
      </w:r>
      <w:r w:rsidR="009037DA">
        <w:t xml:space="preserve"> </w:t>
      </w:r>
      <w:r>
        <w:t>and</w:t>
      </w:r>
      <w:r w:rsidR="009037DA">
        <w:t xml:space="preserve"> </w:t>
      </w:r>
      <w:r>
        <w:t>the</w:t>
      </w:r>
      <w:r w:rsidR="009037DA">
        <w:t xml:space="preserve"> </w:t>
      </w:r>
      <w:r w:rsidR="005E6439">
        <w:t>application</w:t>
      </w:r>
      <w:r>
        <w:t>.</w:t>
      </w:r>
    </w:p>
    <w:p w:rsidR="00052065" w:rsidRDefault="00052065" w:rsidP="00052065">
      <w:r>
        <w:t>The</w:t>
      </w:r>
      <w:r w:rsidR="009037DA">
        <w:t xml:space="preserve"> </w:t>
      </w:r>
      <w:r>
        <w:t>above</w:t>
      </w:r>
      <w:r w:rsidR="009037DA">
        <w:t xml:space="preserve"> </w:t>
      </w:r>
      <w:r>
        <w:t>steps</w:t>
      </w:r>
      <w:r w:rsidR="009037DA">
        <w:t xml:space="preserve"> </w:t>
      </w:r>
      <w:r>
        <w:t>also</w:t>
      </w:r>
      <w:r w:rsidR="009037DA">
        <w:t xml:space="preserve"> </w:t>
      </w:r>
      <w:r>
        <w:t>address</w:t>
      </w:r>
      <w:r w:rsidR="009037DA">
        <w:t xml:space="preserve"> </w:t>
      </w:r>
      <w:r>
        <w:t>the</w:t>
      </w:r>
      <w:r w:rsidR="009037DA">
        <w:t xml:space="preserve"> </w:t>
      </w:r>
      <w:r>
        <w:t>following</w:t>
      </w:r>
      <w:r w:rsidR="009037DA">
        <w:t xml:space="preserve"> </w:t>
      </w:r>
      <w:r>
        <w:t>errors:</w:t>
      </w:r>
    </w:p>
    <w:p w:rsidR="00052065" w:rsidRPr="00120F27" w:rsidRDefault="00052065" w:rsidP="00475C7A">
      <w:pPr>
        <w:numPr>
          <w:ilvl w:val="0"/>
          <w:numId w:val="29"/>
        </w:numPr>
      </w:pPr>
      <w:r w:rsidRPr="00120F27">
        <w:t>For</w:t>
      </w:r>
      <w:r w:rsidR="009037DA">
        <w:t xml:space="preserve"> </w:t>
      </w:r>
      <w:r w:rsidRPr="00120F27">
        <w:t>Oracle</w:t>
      </w:r>
      <w:r w:rsidR="009037DA">
        <w:t xml:space="preserve"> </w:t>
      </w:r>
      <w:r w:rsidRPr="00120F27">
        <w:t>Provider</w:t>
      </w:r>
      <w:r w:rsidR="009037DA">
        <w:t xml:space="preserve"> </w:t>
      </w:r>
      <w:r w:rsidRPr="00120F27">
        <w:t>for</w:t>
      </w:r>
      <w:r w:rsidR="009037DA">
        <w:t xml:space="preserve"> </w:t>
      </w:r>
      <w:r w:rsidRPr="00120F27">
        <w:t>OLE</w:t>
      </w:r>
      <w:r w:rsidR="009037DA">
        <w:t xml:space="preserve"> </w:t>
      </w:r>
      <w:r w:rsidRPr="00120F27">
        <w:t>DB</w:t>
      </w:r>
      <w:r w:rsidR="009037DA">
        <w:t xml:space="preserve"> </w:t>
      </w:r>
    </w:p>
    <w:p w:rsidR="00052065" w:rsidRPr="00120F27" w:rsidRDefault="00052065" w:rsidP="00475C7A">
      <w:pPr>
        <w:numPr>
          <w:ilvl w:val="1"/>
          <w:numId w:val="29"/>
        </w:numPr>
      </w:pPr>
      <w:r w:rsidRPr="00120F27">
        <w:t>Error</w:t>
      </w:r>
      <w:r w:rsidR="009037DA">
        <w:t xml:space="preserve"> </w:t>
      </w:r>
      <w:r w:rsidRPr="00120F27">
        <w:t>Type:</w:t>
      </w:r>
      <w:r w:rsidR="009037DA">
        <w:t xml:space="preserve">  </w:t>
      </w:r>
      <w:r w:rsidRPr="00120F27">
        <w:t>Microsoft</w:t>
      </w:r>
      <w:r w:rsidR="009037DA">
        <w:t xml:space="preserve"> </w:t>
      </w:r>
      <w:r w:rsidRPr="00120F27">
        <w:t>OLE</w:t>
      </w:r>
      <w:r w:rsidR="009037DA">
        <w:t xml:space="preserve"> </w:t>
      </w:r>
      <w:r w:rsidRPr="00120F27">
        <w:t>DB</w:t>
      </w:r>
      <w:r w:rsidR="009037DA">
        <w:t xml:space="preserve"> </w:t>
      </w:r>
      <w:r w:rsidRPr="00120F27">
        <w:t>Service</w:t>
      </w:r>
      <w:r w:rsidR="009037DA">
        <w:t xml:space="preserve"> </w:t>
      </w:r>
      <w:r w:rsidRPr="00120F27">
        <w:t>Components</w:t>
      </w:r>
      <w:r w:rsidR="009037DA">
        <w:t xml:space="preserve"> </w:t>
      </w:r>
      <w:r w:rsidRPr="00120F27">
        <w:t>(0x80070005</w:t>
      </w:r>
      <w:proofErr w:type="gramStart"/>
      <w:r w:rsidRPr="00120F27">
        <w:t>)</w:t>
      </w:r>
      <w:proofErr w:type="gramEnd"/>
      <w:r w:rsidRPr="00120F27">
        <w:br/>
        <w:t>Access</w:t>
      </w:r>
      <w:r w:rsidR="009037DA">
        <w:t xml:space="preserve"> </w:t>
      </w:r>
      <w:r w:rsidRPr="00120F27">
        <w:t>is</w:t>
      </w:r>
      <w:r w:rsidR="009037DA">
        <w:t xml:space="preserve"> </w:t>
      </w:r>
      <w:r w:rsidRPr="00120F27">
        <w:t>denied.</w:t>
      </w:r>
      <w:r w:rsidR="009037DA">
        <w:t xml:space="preserve"> </w:t>
      </w:r>
    </w:p>
    <w:p w:rsidR="00052065" w:rsidRPr="00120F27" w:rsidRDefault="00052065" w:rsidP="00475C7A">
      <w:pPr>
        <w:numPr>
          <w:ilvl w:val="1"/>
          <w:numId w:val="29"/>
        </w:numPr>
      </w:pPr>
      <w:proofErr w:type="spellStart"/>
      <w:r w:rsidRPr="00120F27">
        <w:t>OraOLEDB.Oracle</w:t>
      </w:r>
      <w:proofErr w:type="spellEnd"/>
      <w:r w:rsidR="009037DA">
        <w:t xml:space="preserve"> </w:t>
      </w:r>
      <w:r w:rsidRPr="00120F27">
        <w:t>Provider</w:t>
      </w:r>
      <w:r w:rsidR="009037DA">
        <w:t xml:space="preserve"> </w:t>
      </w:r>
      <w:r w:rsidRPr="00120F27">
        <w:t>is</w:t>
      </w:r>
      <w:r w:rsidR="009037DA">
        <w:t xml:space="preserve"> </w:t>
      </w:r>
      <w:r w:rsidRPr="00120F27">
        <w:t>not</w:t>
      </w:r>
      <w:r w:rsidR="009037DA">
        <w:t xml:space="preserve"> </w:t>
      </w:r>
      <w:r w:rsidRPr="00120F27">
        <w:t>registered</w:t>
      </w:r>
      <w:r w:rsidR="009037DA">
        <w:t xml:space="preserve"> </w:t>
      </w:r>
      <w:r w:rsidRPr="00120F27">
        <w:t>on</w:t>
      </w:r>
      <w:r w:rsidR="009037DA">
        <w:t xml:space="preserve"> </w:t>
      </w:r>
      <w:r w:rsidRPr="00120F27">
        <w:t>the</w:t>
      </w:r>
      <w:r w:rsidR="009037DA">
        <w:t xml:space="preserve"> </w:t>
      </w:r>
      <w:r w:rsidRPr="00120F27">
        <w:t>local</w:t>
      </w:r>
      <w:r w:rsidR="009037DA">
        <w:t xml:space="preserve"> </w:t>
      </w:r>
      <w:r w:rsidRPr="00120F27">
        <w:t>machine</w:t>
      </w:r>
      <w:r w:rsidR="009037DA">
        <w:t xml:space="preserve"> </w:t>
      </w:r>
    </w:p>
    <w:p w:rsidR="00052065" w:rsidRPr="00633E0A" w:rsidRDefault="00052065" w:rsidP="00475C7A">
      <w:pPr>
        <w:numPr>
          <w:ilvl w:val="0"/>
          <w:numId w:val="29"/>
        </w:numPr>
        <w:rPr>
          <w:lang w:val="nn-NO"/>
        </w:rPr>
      </w:pPr>
      <w:r w:rsidRPr="00633E0A">
        <w:rPr>
          <w:lang w:val="nn-NO"/>
        </w:rPr>
        <w:t>For</w:t>
      </w:r>
      <w:r w:rsidR="009037DA" w:rsidRPr="00633E0A">
        <w:rPr>
          <w:lang w:val="nn-NO"/>
        </w:rPr>
        <w:t xml:space="preserve"> </w:t>
      </w:r>
      <w:r w:rsidRPr="00633E0A">
        <w:rPr>
          <w:lang w:val="nn-NO"/>
        </w:rPr>
        <w:t>Microsoft</w:t>
      </w:r>
      <w:r w:rsidR="009037DA" w:rsidRPr="00633E0A">
        <w:rPr>
          <w:lang w:val="nn-NO"/>
        </w:rPr>
        <w:t xml:space="preserve"> </w:t>
      </w:r>
      <w:r w:rsidRPr="00633E0A">
        <w:rPr>
          <w:lang w:val="nn-NO"/>
        </w:rPr>
        <w:t>OLE</w:t>
      </w:r>
      <w:r w:rsidR="009037DA" w:rsidRPr="00633E0A">
        <w:rPr>
          <w:lang w:val="nn-NO"/>
        </w:rPr>
        <w:t xml:space="preserve"> </w:t>
      </w:r>
      <w:r w:rsidRPr="00633E0A">
        <w:rPr>
          <w:lang w:val="nn-NO"/>
        </w:rPr>
        <w:t>DB</w:t>
      </w:r>
      <w:r w:rsidR="009037DA" w:rsidRPr="00633E0A">
        <w:rPr>
          <w:lang w:val="nn-NO"/>
        </w:rPr>
        <w:t xml:space="preserve"> </w:t>
      </w:r>
      <w:r w:rsidRPr="00633E0A">
        <w:rPr>
          <w:lang w:val="nn-NO"/>
        </w:rPr>
        <w:t>Provider</w:t>
      </w:r>
      <w:r w:rsidR="009037DA" w:rsidRPr="00633E0A">
        <w:rPr>
          <w:lang w:val="nn-NO"/>
        </w:rPr>
        <w:t xml:space="preserve"> </w:t>
      </w:r>
      <w:r w:rsidRPr="00633E0A">
        <w:rPr>
          <w:lang w:val="nn-NO"/>
        </w:rPr>
        <w:t>for</w:t>
      </w:r>
      <w:r w:rsidR="009037DA" w:rsidRPr="00633E0A">
        <w:rPr>
          <w:lang w:val="nn-NO"/>
        </w:rPr>
        <w:t xml:space="preserve"> </w:t>
      </w:r>
      <w:r w:rsidRPr="00633E0A">
        <w:rPr>
          <w:lang w:val="nn-NO"/>
        </w:rPr>
        <w:t>Oracle</w:t>
      </w:r>
      <w:r w:rsidR="009037DA" w:rsidRPr="00633E0A">
        <w:rPr>
          <w:lang w:val="nn-NO"/>
        </w:rPr>
        <w:t xml:space="preserve"> </w:t>
      </w:r>
    </w:p>
    <w:p w:rsidR="00052065" w:rsidRPr="00120F27" w:rsidRDefault="00052065" w:rsidP="00475C7A">
      <w:pPr>
        <w:numPr>
          <w:ilvl w:val="1"/>
          <w:numId w:val="29"/>
        </w:numPr>
      </w:pPr>
      <w:r w:rsidRPr="00120F27">
        <w:t>Error</w:t>
      </w:r>
      <w:r w:rsidR="009037DA">
        <w:t xml:space="preserve"> </w:t>
      </w:r>
      <w:r w:rsidRPr="00120F27">
        <w:t>Type:</w:t>
      </w:r>
      <w:r w:rsidR="009037DA">
        <w:t xml:space="preserve">  </w:t>
      </w:r>
      <w:r w:rsidRPr="00120F27">
        <w:t>Microsoft</w:t>
      </w:r>
      <w:r w:rsidR="009037DA">
        <w:t xml:space="preserve"> </w:t>
      </w:r>
      <w:r w:rsidRPr="00120F27">
        <w:t>OLE</w:t>
      </w:r>
      <w:r w:rsidR="009037DA">
        <w:t xml:space="preserve"> </w:t>
      </w:r>
      <w:r w:rsidRPr="00120F27">
        <w:t>DB</w:t>
      </w:r>
      <w:r w:rsidR="009037DA">
        <w:t xml:space="preserve"> </w:t>
      </w:r>
      <w:r w:rsidRPr="00120F27">
        <w:t>Provider</w:t>
      </w:r>
      <w:r w:rsidR="009037DA">
        <w:t xml:space="preserve"> </w:t>
      </w:r>
      <w:r w:rsidRPr="00120F27">
        <w:t>for</w:t>
      </w:r>
      <w:r w:rsidR="009037DA">
        <w:t xml:space="preserve"> </w:t>
      </w:r>
      <w:r w:rsidRPr="00120F27">
        <w:t>Oracle</w:t>
      </w:r>
      <w:r w:rsidR="009037DA">
        <w:t xml:space="preserve"> </w:t>
      </w:r>
      <w:r w:rsidRPr="00120F27">
        <w:t>(0x80004005</w:t>
      </w:r>
      <w:proofErr w:type="gramStart"/>
      <w:r w:rsidRPr="00120F27">
        <w:t>)</w:t>
      </w:r>
      <w:proofErr w:type="gramEnd"/>
      <w:r w:rsidRPr="00120F27">
        <w:br/>
        <w:t>Oracle</w:t>
      </w:r>
      <w:r w:rsidR="009037DA">
        <w:t xml:space="preserve"> </w:t>
      </w:r>
      <w:r w:rsidRPr="00120F27">
        <w:t>client</w:t>
      </w:r>
      <w:r w:rsidR="009037DA">
        <w:t xml:space="preserve"> </w:t>
      </w:r>
      <w:r w:rsidRPr="00120F27">
        <w:t>and</w:t>
      </w:r>
      <w:r w:rsidR="009037DA">
        <w:t xml:space="preserve"> </w:t>
      </w:r>
      <w:r w:rsidRPr="00120F27">
        <w:t>networking</w:t>
      </w:r>
      <w:r w:rsidR="009037DA">
        <w:t xml:space="preserve"> </w:t>
      </w:r>
      <w:r w:rsidRPr="00120F27">
        <w:t>components</w:t>
      </w:r>
      <w:r w:rsidR="009037DA">
        <w:t xml:space="preserve"> </w:t>
      </w:r>
      <w:r w:rsidRPr="00120F27">
        <w:t>were</w:t>
      </w:r>
      <w:r w:rsidR="009037DA">
        <w:t xml:space="preserve"> </w:t>
      </w:r>
      <w:r w:rsidRPr="00120F27">
        <w:t>not</w:t>
      </w:r>
      <w:r w:rsidR="009037DA">
        <w:t xml:space="preserve"> </w:t>
      </w:r>
      <w:r w:rsidRPr="00120F27">
        <w:t>found.</w:t>
      </w:r>
      <w:r w:rsidR="009037DA">
        <w:t xml:space="preserve"> </w:t>
      </w:r>
      <w:r w:rsidRPr="00120F27">
        <w:t>These</w:t>
      </w:r>
      <w:r w:rsidR="009037DA">
        <w:t xml:space="preserve"> </w:t>
      </w:r>
      <w:r w:rsidRPr="00120F27">
        <w:t>components</w:t>
      </w:r>
      <w:r w:rsidR="009037DA">
        <w:t xml:space="preserve"> </w:t>
      </w:r>
      <w:r w:rsidRPr="00120F27">
        <w:t>are</w:t>
      </w:r>
      <w:r w:rsidR="009037DA">
        <w:t xml:space="preserve"> </w:t>
      </w:r>
      <w:r w:rsidRPr="00120F27">
        <w:t>supplied</w:t>
      </w:r>
      <w:r w:rsidR="009037DA">
        <w:t xml:space="preserve"> </w:t>
      </w:r>
      <w:r w:rsidRPr="00120F27">
        <w:t>by</w:t>
      </w:r>
      <w:r w:rsidR="009037DA">
        <w:t xml:space="preserve"> </w:t>
      </w:r>
      <w:r w:rsidRPr="00120F27">
        <w:t>Oracle</w:t>
      </w:r>
      <w:r w:rsidR="009037DA">
        <w:t xml:space="preserve"> </w:t>
      </w:r>
      <w:r w:rsidRPr="00120F27">
        <w:t>Corporation</w:t>
      </w:r>
      <w:r w:rsidR="009037DA">
        <w:t xml:space="preserve"> </w:t>
      </w:r>
      <w:r w:rsidRPr="00120F27">
        <w:t>and</w:t>
      </w:r>
      <w:r w:rsidR="009037DA">
        <w:t xml:space="preserve"> </w:t>
      </w:r>
      <w:r w:rsidRPr="00120F27">
        <w:t>are</w:t>
      </w:r>
      <w:r w:rsidR="009037DA">
        <w:t xml:space="preserve"> </w:t>
      </w:r>
      <w:r w:rsidRPr="00120F27">
        <w:t>part</w:t>
      </w:r>
      <w:r w:rsidR="009037DA">
        <w:t xml:space="preserve"> </w:t>
      </w:r>
      <w:r w:rsidRPr="00120F27">
        <w:t>of</w:t>
      </w:r>
      <w:r w:rsidR="009037DA">
        <w:t xml:space="preserve"> </w:t>
      </w:r>
      <w:r w:rsidRPr="00120F27">
        <w:t>the</w:t>
      </w:r>
      <w:r w:rsidR="009037DA">
        <w:t xml:space="preserve"> </w:t>
      </w:r>
      <w:r w:rsidRPr="00120F27">
        <w:t>Oracle</w:t>
      </w:r>
      <w:r w:rsidR="009037DA">
        <w:t xml:space="preserve"> </w:t>
      </w:r>
      <w:r w:rsidRPr="00120F27">
        <w:t>Version</w:t>
      </w:r>
      <w:r w:rsidR="009037DA">
        <w:t xml:space="preserve"> </w:t>
      </w:r>
      <w:r w:rsidRPr="00120F27">
        <w:t>7.3.3</w:t>
      </w:r>
      <w:r w:rsidR="009037DA">
        <w:t xml:space="preserve"> </w:t>
      </w:r>
      <w:r w:rsidRPr="00120F27">
        <w:t>or</w:t>
      </w:r>
      <w:r w:rsidR="009037DA">
        <w:t xml:space="preserve"> </w:t>
      </w:r>
      <w:r w:rsidRPr="00120F27">
        <w:t>later</w:t>
      </w:r>
      <w:r w:rsidR="009037DA">
        <w:t xml:space="preserve"> </w:t>
      </w:r>
      <w:r w:rsidRPr="00120F27">
        <w:t>client</w:t>
      </w:r>
      <w:r w:rsidR="009037DA">
        <w:t xml:space="preserve"> </w:t>
      </w:r>
      <w:r w:rsidRPr="00120F27">
        <w:t>software</w:t>
      </w:r>
      <w:r w:rsidR="009037DA">
        <w:t xml:space="preserve"> </w:t>
      </w:r>
      <w:r w:rsidRPr="00120F27">
        <w:t>installation.</w:t>
      </w:r>
      <w:r w:rsidR="009037DA">
        <w:t xml:space="preserve"> </w:t>
      </w:r>
      <w:r w:rsidRPr="00120F27">
        <w:t>Provider</w:t>
      </w:r>
      <w:r w:rsidR="009037DA">
        <w:t xml:space="preserve"> </w:t>
      </w:r>
      <w:r w:rsidRPr="00120F27">
        <w:t>is</w:t>
      </w:r>
      <w:r w:rsidR="009037DA">
        <w:t xml:space="preserve"> </w:t>
      </w:r>
      <w:r w:rsidRPr="00120F27">
        <w:t>unable</w:t>
      </w:r>
      <w:r w:rsidR="009037DA">
        <w:t xml:space="preserve"> </w:t>
      </w:r>
      <w:r w:rsidRPr="00120F27">
        <w:t>to</w:t>
      </w:r>
      <w:r w:rsidR="009037DA">
        <w:t xml:space="preserve"> </w:t>
      </w:r>
      <w:r w:rsidRPr="00120F27">
        <w:t>function</w:t>
      </w:r>
      <w:r w:rsidR="009037DA">
        <w:t xml:space="preserve"> </w:t>
      </w:r>
      <w:r w:rsidRPr="00120F27">
        <w:t>until</w:t>
      </w:r>
      <w:r w:rsidR="009037DA">
        <w:t xml:space="preserve"> </w:t>
      </w:r>
      <w:r w:rsidRPr="00120F27">
        <w:t>these</w:t>
      </w:r>
      <w:r w:rsidR="009037DA">
        <w:t xml:space="preserve"> </w:t>
      </w:r>
      <w:r w:rsidRPr="00120F27">
        <w:t>components</w:t>
      </w:r>
      <w:r w:rsidR="009037DA">
        <w:t xml:space="preserve"> </w:t>
      </w:r>
      <w:r w:rsidRPr="00120F27">
        <w:t>are</w:t>
      </w:r>
      <w:r w:rsidR="009037DA">
        <w:t xml:space="preserve"> </w:t>
      </w:r>
      <w:r w:rsidRPr="00120F27">
        <w:t>installed.</w:t>
      </w:r>
      <w:r w:rsidR="009037DA">
        <w:t xml:space="preserve"> </w:t>
      </w:r>
    </w:p>
    <w:p w:rsidR="00052065" w:rsidRPr="00120F27" w:rsidRDefault="00052065" w:rsidP="00475C7A">
      <w:pPr>
        <w:numPr>
          <w:ilvl w:val="1"/>
          <w:numId w:val="29"/>
        </w:numPr>
      </w:pPr>
      <w:r w:rsidRPr="00120F27">
        <w:t>Error</w:t>
      </w:r>
      <w:r w:rsidR="009037DA">
        <w:t xml:space="preserve"> </w:t>
      </w:r>
      <w:r w:rsidRPr="00120F27">
        <w:t>Type:</w:t>
      </w:r>
      <w:r w:rsidR="009037DA">
        <w:t xml:space="preserve">  </w:t>
      </w:r>
      <w:r w:rsidRPr="00120F27">
        <w:t>Microsoft</w:t>
      </w:r>
      <w:r w:rsidR="009037DA">
        <w:t xml:space="preserve"> </w:t>
      </w:r>
      <w:r w:rsidRPr="00120F27">
        <w:t>OLE</w:t>
      </w:r>
      <w:r w:rsidR="009037DA">
        <w:t xml:space="preserve"> </w:t>
      </w:r>
      <w:r w:rsidRPr="00120F27">
        <w:t>DB</w:t>
      </w:r>
      <w:r w:rsidR="009037DA">
        <w:t xml:space="preserve"> </w:t>
      </w:r>
      <w:r w:rsidRPr="00120F27">
        <w:t>Provider</w:t>
      </w:r>
      <w:r w:rsidR="009037DA">
        <w:t xml:space="preserve"> </w:t>
      </w:r>
      <w:r w:rsidRPr="00120F27">
        <w:t>for</w:t>
      </w:r>
      <w:r w:rsidR="009037DA">
        <w:t xml:space="preserve"> </w:t>
      </w:r>
      <w:r w:rsidRPr="00120F27">
        <w:t>Oracle</w:t>
      </w:r>
      <w:r w:rsidR="009037DA">
        <w:t xml:space="preserve"> </w:t>
      </w:r>
      <w:r w:rsidRPr="00120F27">
        <w:t>(0x80004005)</w:t>
      </w:r>
      <w:r w:rsidR="009037DA">
        <w:t xml:space="preserve"> </w:t>
      </w:r>
      <w:r w:rsidRPr="00120F27">
        <w:br/>
        <w:t>Oracle</w:t>
      </w:r>
      <w:r w:rsidR="009037DA">
        <w:t xml:space="preserve"> </w:t>
      </w:r>
      <w:r w:rsidRPr="00120F27">
        <w:t>error</w:t>
      </w:r>
      <w:r w:rsidR="009037DA">
        <w:t xml:space="preserve"> </w:t>
      </w:r>
      <w:r w:rsidRPr="00120F27">
        <w:t>occurred,</w:t>
      </w:r>
      <w:r w:rsidR="009037DA">
        <w:t xml:space="preserve"> </w:t>
      </w:r>
      <w:r w:rsidRPr="00120F27">
        <w:t>but</w:t>
      </w:r>
      <w:r w:rsidR="009037DA">
        <w:t xml:space="preserve"> </w:t>
      </w:r>
      <w:r w:rsidRPr="00120F27">
        <w:t>error</w:t>
      </w:r>
      <w:r w:rsidR="009037DA">
        <w:t xml:space="preserve"> </w:t>
      </w:r>
      <w:r w:rsidRPr="00120F27">
        <w:t>message</w:t>
      </w:r>
      <w:r w:rsidR="009037DA">
        <w:t xml:space="preserve"> </w:t>
      </w:r>
      <w:r w:rsidRPr="00120F27">
        <w:t>could</w:t>
      </w:r>
      <w:r w:rsidR="009037DA">
        <w:t xml:space="preserve"> </w:t>
      </w:r>
      <w:r w:rsidRPr="00120F27">
        <w:t>not</w:t>
      </w:r>
      <w:r w:rsidR="009037DA">
        <w:t xml:space="preserve"> </w:t>
      </w:r>
      <w:r w:rsidRPr="00120F27">
        <w:t>be</w:t>
      </w:r>
      <w:r w:rsidR="009037DA">
        <w:t xml:space="preserve"> </w:t>
      </w:r>
      <w:r w:rsidRPr="00120F27">
        <w:t>retrieved</w:t>
      </w:r>
      <w:r w:rsidR="009037DA">
        <w:t xml:space="preserve"> </w:t>
      </w:r>
      <w:r w:rsidRPr="00120F27">
        <w:t>from</w:t>
      </w:r>
      <w:r w:rsidR="009037DA">
        <w:t xml:space="preserve"> </w:t>
      </w:r>
      <w:r w:rsidRPr="00120F27">
        <w:t>Oracle.</w:t>
      </w:r>
      <w:r w:rsidR="009037DA">
        <w:t xml:space="preserve"> </w:t>
      </w:r>
    </w:p>
    <w:p w:rsidR="00052065" w:rsidRPr="00633E0A" w:rsidRDefault="00052065" w:rsidP="00475C7A">
      <w:pPr>
        <w:numPr>
          <w:ilvl w:val="0"/>
          <w:numId w:val="29"/>
        </w:numPr>
        <w:rPr>
          <w:lang w:val="nn-NO"/>
        </w:rPr>
      </w:pPr>
      <w:r w:rsidRPr="00633E0A">
        <w:rPr>
          <w:lang w:val="nn-NO"/>
        </w:rPr>
        <w:t>For</w:t>
      </w:r>
      <w:r w:rsidR="009037DA" w:rsidRPr="00633E0A">
        <w:rPr>
          <w:lang w:val="nn-NO"/>
        </w:rPr>
        <w:t xml:space="preserve"> </w:t>
      </w:r>
      <w:r w:rsidRPr="00633E0A">
        <w:rPr>
          <w:lang w:val="nn-NO"/>
        </w:rPr>
        <w:t>Microsoft</w:t>
      </w:r>
      <w:r w:rsidR="009037DA" w:rsidRPr="00633E0A">
        <w:rPr>
          <w:lang w:val="nn-NO"/>
        </w:rPr>
        <w:t xml:space="preserve"> </w:t>
      </w:r>
      <w:r w:rsidRPr="00633E0A">
        <w:rPr>
          <w:lang w:val="nn-NO"/>
        </w:rPr>
        <w:t>.NET</w:t>
      </w:r>
      <w:r w:rsidR="009037DA" w:rsidRPr="00633E0A">
        <w:rPr>
          <w:lang w:val="nn-NO"/>
        </w:rPr>
        <w:t xml:space="preserve"> </w:t>
      </w:r>
      <w:r w:rsidRPr="00633E0A">
        <w:rPr>
          <w:lang w:val="nn-NO"/>
        </w:rPr>
        <w:t>Framework</w:t>
      </w:r>
      <w:r w:rsidR="009037DA" w:rsidRPr="00633E0A">
        <w:rPr>
          <w:lang w:val="nn-NO"/>
        </w:rPr>
        <w:t xml:space="preserve"> </w:t>
      </w:r>
      <w:r w:rsidRPr="00633E0A">
        <w:rPr>
          <w:lang w:val="nn-NO"/>
        </w:rPr>
        <w:t>Data</w:t>
      </w:r>
      <w:r w:rsidR="009037DA" w:rsidRPr="00633E0A">
        <w:rPr>
          <w:lang w:val="nn-NO"/>
        </w:rPr>
        <w:t xml:space="preserve"> </w:t>
      </w:r>
      <w:r w:rsidRPr="00633E0A">
        <w:rPr>
          <w:lang w:val="nn-NO"/>
        </w:rPr>
        <w:t>Provider</w:t>
      </w:r>
      <w:r w:rsidR="009037DA" w:rsidRPr="00633E0A">
        <w:rPr>
          <w:lang w:val="nn-NO"/>
        </w:rPr>
        <w:t xml:space="preserve"> </w:t>
      </w:r>
      <w:r w:rsidRPr="00633E0A">
        <w:rPr>
          <w:lang w:val="nn-NO"/>
        </w:rPr>
        <w:t>for</w:t>
      </w:r>
      <w:r w:rsidR="009037DA" w:rsidRPr="00633E0A">
        <w:rPr>
          <w:lang w:val="nn-NO"/>
        </w:rPr>
        <w:t xml:space="preserve"> </w:t>
      </w:r>
      <w:r w:rsidRPr="00633E0A">
        <w:rPr>
          <w:lang w:val="nn-NO"/>
        </w:rPr>
        <w:t>Oracle</w:t>
      </w:r>
      <w:r w:rsidR="009037DA" w:rsidRPr="00633E0A">
        <w:rPr>
          <w:lang w:val="nn-NO"/>
        </w:rPr>
        <w:t xml:space="preserve"> </w:t>
      </w:r>
    </w:p>
    <w:p w:rsidR="00052065" w:rsidRPr="00A31159" w:rsidRDefault="00052065" w:rsidP="00A31159">
      <w:pPr>
        <w:ind w:left="720"/>
      </w:pPr>
      <w:proofErr w:type="spellStart"/>
      <w:r w:rsidRPr="00A31159">
        <w:t>System.DllNotFoundException</w:t>
      </w:r>
      <w:proofErr w:type="spellEnd"/>
      <w:r w:rsidRPr="00A31159">
        <w:t>:</w:t>
      </w:r>
      <w:r w:rsidR="009037DA">
        <w:t xml:space="preserve"> </w:t>
      </w:r>
      <w:r w:rsidRPr="00A31159">
        <w:t>Unable</w:t>
      </w:r>
      <w:r w:rsidR="009037DA">
        <w:t xml:space="preserve"> </w:t>
      </w:r>
      <w:r w:rsidRPr="00A31159">
        <w:t>to</w:t>
      </w:r>
      <w:r w:rsidR="009037DA">
        <w:t xml:space="preserve"> </w:t>
      </w:r>
      <w:r w:rsidRPr="00A31159">
        <w:t>load</w:t>
      </w:r>
      <w:r w:rsidR="009037DA">
        <w:t xml:space="preserve"> </w:t>
      </w:r>
      <w:r w:rsidRPr="00A31159">
        <w:t>DLL</w:t>
      </w:r>
      <w:r w:rsidR="009037DA">
        <w:t xml:space="preserve"> </w:t>
      </w:r>
      <w:r w:rsidRPr="00A31159">
        <w:t>(oci.dll).</w:t>
      </w:r>
      <w:r w:rsidR="009037DA">
        <w:t xml:space="preserve"> </w:t>
      </w:r>
    </w:p>
    <w:p w:rsidR="00052065" w:rsidRPr="00A31159" w:rsidRDefault="00052065" w:rsidP="00A31159">
      <w:pPr>
        <w:ind w:left="720"/>
      </w:pPr>
      <w:proofErr w:type="gramStart"/>
      <w:r w:rsidRPr="00A31159">
        <w:t>at</w:t>
      </w:r>
      <w:proofErr w:type="gramEnd"/>
      <w:r w:rsidR="009037DA">
        <w:t xml:space="preserve"> </w:t>
      </w:r>
      <w:r w:rsidRPr="00A31159">
        <w:t>System.Data.OracleClient.DBObjectPool.GetObject(Boolean&amp;isInTransaction)</w:t>
      </w:r>
      <w:r w:rsidR="009037DA">
        <w:t xml:space="preserve"> </w:t>
      </w:r>
    </w:p>
    <w:p w:rsidR="00052065" w:rsidRPr="00A31159" w:rsidRDefault="00052065" w:rsidP="00A31159">
      <w:pPr>
        <w:ind w:left="720"/>
      </w:pPr>
      <w:proofErr w:type="gramStart"/>
      <w:r w:rsidRPr="00A31159">
        <w:t>at</w:t>
      </w:r>
      <w:proofErr w:type="gramEnd"/>
      <w:r w:rsidR="009037DA">
        <w:t xml:space="preserve"> </w:t>
      </w:r>
      <w:r w:rsidRPr="00A31159">
        <w:t>System.Data.OracleClient.OracleConnectionPoolManager.GetPooledConnection(String</w:t>
      </w:r>
      <w:r w:rsidR="009037DA">
        <w:t xml:space="preserve"> </w:t>
      </w:r>
      <w:proofErr w:type="spellStart"/>
      <w:r w:rsidRPr="00A31159">
        <w:t>encryptedConnectionString,OracleConnectionString</w:t>
      </w:r>
      <w:proofErr w:type="spellEnd"/>
      <w:r w:rsidR="009037DA">
        <w:t xml:space="preserve"> </w:t>
      </w:r>
      <w:r w:rsidRPr="00A31159">
        <w:t>options,</w:t>
      </w:r>
      <w:r w:rsidR="009037DA">
        <w:t xml:space="preserve"> </w:t>
      </w:r>
      <w:r w:rsidRPr="00A31159">
        <w:t>Boolean&amp;</w:t>
      </w:r>
      <w:r w:rsidR="009037DA">
        <w:t xml:space="preserve"> </w:t>
      </w:r>
      <w:proofErr w:type="spellStart"/>
      <w:r w:rsidRPr="00A31159">
        <w:t>isInTransaction</w:t>
      </w:r>
      <w:proofErr w:type="spellEnd"/>
      <w:r w:rsidRPr="00A31159">
        <w:t>)</w:t>
      </w:r>
      <w:r w:rsidR="009037DA">
        <w:t xml:space="preserve"> </w:t>
      </w:r>
    </w:p>
    <w:p w:rsidR="00052065" w:rsidRPr="00A31159" w:rsidRDefault="00052065" w:rsidP="00A31159">
      <w:pPr>
        <w:ind w:left="720"/>
      </w:pPr>
      <w:proofErr w:type="gramStart"/>
      <w:r w:rsidRPr="00A31159">
        <w:t>at</w:t>
      </w:r>
      <w:proofErr w:type="gramEnd"/>
      <w:r w:rsidR="009037DA">
        <w:t xml:space="preserve"> </w:t>
      </w:r>
      <w:r w:rsidRPr="00A31159">
        <w:t>System.Data.OracleClient.OracleConnection.OpenInternal(OracleConnectionString</w:t>
      </w:r>
      <w:r w:rsidR="009037DA">
        <w:t xml:space="preserve"> </w:t>
      </w:r>
      <w:proofErr w:type="spellStart"/>
      <w:r w:rsidRPr="00A31159">
        <w:t>parsedConnectionString</w:t>
      </w:r>
      <w:proofErr w:type="spellEnd"/>
      <w:r w:rsidRPr="00A31159">
        <w:t>,</w:t>
      </w:r>
      <w:r w:rsidR="009037DA">
        <w:t xml:space="preserve"> </w:t>
      </w:r>
      <w:r w:rsidRPr="00A31159">
        <w:t>Object</w:t>
      </w:r>
      <w:r w:rsidR="009037DA">
        <w:t xml:space="preserve"> </w:t>
      </w:r>
      <w:r w:rsidRPr="00A31159">
        <w:t>transact)</w:t>
      </w:r>
      <w:r w:rsidR="009037DA">
        <w:t xml:space="preserve"> </w:t>
      </w:r>
    </w:p>
    <w:p w:rsidR="00052065" w:rsidRPr="00A31159" w:rsidRDefault="00052065" w:rsidP="00A31159">
      <w:pPr>
        <w:ind w:left="720"/>
      </w:pPr>
      <w:proofErr w:type="gramStart"/>
      <w:r w:rsidRPr="00A31159">
        <w:t>at</w:t>
      </w:r>
      <w:proofErr w:type="gramEnd"/>
      <w:r w:rsidR="009037DA">
        <w:t xml:space="preserve"> </w:t>
      </w:r>
      <w:proofErr w:type="spellStart"/>
      <w:r w:rsidRPr="00A31159">
        <w:t>System.Data.OracleClient.OracleConnection.Open</w:t>
      </w:r>
      <w:proofErr w:type="spellEnd"/>
      <w:r w:rsidRPr="00A31159">
        <w:t>()</w:t>
      </w:r>
      <w:r w:rsidR="009037DA">
        <w:t xml:space="preserve"> </w:t>
      </w:r>
    </w:p>
    <w:p w:rsidR="00052065" w:rsidRPr="00A31159" w:rsidRDefault="00052065" w:rsidP="00A31159">
      <w:pPr>
        <w:ind w:left="720"/>
      </w:pPr>
      <w:r w:rsidRPr="00A31159">
        <w:t>at</w:t>
      </w:r>
      <w:r w:rsidR="009037DA">
        <w:t xml:space="preserve"> </w:t>
      </w:r>
      <w:proofErr w:type="spellStart"/>
      <w:r w:rsidRPr="00A31159">
        <w:t>WCWSItemAvailability.ETAAvailability.SingleAvailability</w:t>
      </w:r>
      <w:proofErr w:type="spellEnd"/>
      <w:r w:rsidRPr="00A31159">
        <w:t>(String</w:t>
      </w:r>
      <w:r w:rsidR="009037DA">
        <w:t xml:space="preserve"> </w:t>
      </w:r>
      <w:proofErr w:type="spellStart"/>
      <w:r w:rsidRPr="00A31159">
        <w:t>ItemNumber</w:t>
      </w:r>
      <w:proofErr w:type="spellEnd"/>
      <w:r w:rsidRPr="00A31159">
        <w:t>,</w:t>
      </w:r>
      <w:r w:rsidR="009037DA">
        <w:t xml:space="preserve"> </w:t>
      </w:r>
      <w:r w:rsidRPr="00A31159">
        <w:t>String</w:t>
      </w:r>
      <w:r w:rsidR="009037DA">
        <w:t xml:space="preserve"> </w:t>
      </w:r>
      <w:proofErr w:type="spellStart"/>
      <w:r w:rsidRPr="00A31159">
        <w:t>BusinessUnit</w:t>
      </w:r>
      <w:proofErr w:type="spellEnd"/>
      <w:r w:rsidRPr="00A31159">
        <w:t>,</w:t>
      </w:r>
      <w:r w:rsidR="009037DA">
        <w:t xml:space="preserve"> </w:t>
      </w:r>
      <w:r w:rsidRPr="00A31159">
        <w:t>Int32</w:t>
      </w:r>
      <w:r w:rsidR="009037DA">
        <w:t xml:space="preserve"> </w:t>
      </w:r>
      <w:proofErr w:type="spellStart"/>
      <w:r w:rsidRPr="00A31159">
        <w:t>OrderQty</w:t>
      </w:r>
      <w:proofErr w:type="spellEnd"/>
      <w:r w:rsidRPr="00A31159">
        <w:t>,</w:t>
      </w:r>
      <w:r w:rsidR="009037DA">
        <w:t xml:space="preserve"> </w:t>
      </w:r>
      <w:r w:rsidRPr="00A31159">
        <w:t>Int32&amp;</w:t>
      </w:r>
      <w:r w:rsidR="009037DA">
        <w:t xml:space="preserve"> </w:t>
      </w:r>
      <w:proofErr w:type="spellStart"/>
      <w:r w:rsidRPr="00A31159">
        <w:t>AvailableQty</w:t>
      </w:r>
      <w:proofErr w:type="spellEnd"/>
      <w:r w:rsidRPr="00A31159">
        <w:t>,</w:t>
      </w:r>
      <w:r w:rsidR="009037DA">
        <w:t xml:space="preserve"> </w:t>
      </w:r>
      <w:r w:rsidRPr="00A31159">
        <w:t>Int32&amp;</w:t>
      </w:r>
      <w:r w:rsidR="009037DA">
        <w:t xml:space="preserve"> </w:t>
      </w:r>
      <w:proofErr w:type="spellStart"/>
      <w:r w:rsidRPr="00A31159">
        <w:t>OnHandQty</w:t>
      </w:r>
      <w:proofErr w:type="spellEnd"/>
      <w:r w:rsidRPr="00A31159">
        <w:t>,</w:t>
      </w:r>
      <w:r w:rsidR="009037DA">
        <w:t xml:space="preserve"> </w:t>
      </w:r>
      <w:r w:rsidRPr="00A31159">
        <w:t>String&amp;</w:t>
      </w:r>
      <w:r w:rsidR="009037DA">
        <w:t xml:space="preserve"> </w:t>
      </w:r>
      <w:proofErr w:type="spellStart"/>
      <w:r w:rsidRPr="00A31159">
        <w:t>ETADate</w:t>
      </w:r>
      <w:proofErr w:type="spellEnd"/>
      <w:r w:rsidRPr="00A31159">
        <w:t>,</w:t>
      </w:r>
      <w:r w:rsidR="009037DA">
        <w:t xml:space="preserve"> </w:t>
      </w:r>
      <w:r w:rsidRPr="00A31159">
        <w:t>Int32&amp;</w:t>
      </w:r>
      <w:r w:rsidR="009037DA">
        <w:t xml:space="preserve"> </w:t>
      </w:r>
      <w:r w:rsidRPr="00A31159">
        <w:t>Error)</w:t>
      </w:r>
      <w:r w:rsidR="009037DA">
        <w:t xml:space="preserve"> </w:t>
      </w:r>
    </w:p>
    <w:p w:rsidR="00052065" w:rsidRPr="00A31159" w:rsidRDefault="00052065" w:rsidP="00A31159">
      <w:pPr>
        <w:ind w:left="720"/>
      </w:pPr>
      <w:proofErr w:type="gramStart"/>
      <w:r w:rsidRPr="00A31159">
        <w:t>at</w:t>
      </w:r>
      <w:proofErr w:type="gramEnd"/>
      <w:r w:rsidR="009037DA">
        <w:t xml:space="preserve"> </w:t>
      </w:r>
      <w:proofErr w:type="spellStart"/>
      <w:r w:rsidRPr="00A31159">
        <w:t>WCWSItemAvailability.ETAAvailability.XMLAvailability</w:t>
      </w:r>
      <w:proofErr w:type="spellEnd"/>
      <w:r w:rsidRPr="00A31159">
        <w:t>(String</w:t>
      </w:r>
      <w:r w:rsidR="009037DA">
        <w:t xml:space="preserve"> </w:t>
      </w:r>
      <w:proofErr w:type="spellStart"/>
      <w:r w:rsidRPr="00A31159">
        <w:t>XMLInput</w:t>
      </w:r>
      <w:proofErr w:type="spellEnd"/>
      <w:r w:rsidRPr="00A31159">
        <w:t>)</w:t>
      </w:r>
      <w:r w:rsidR="009037DA">
        <w:t xml:space="preserve"> </w:t>
      </w:r>
    </w:p>
    <w:p w:rsidR="00052065" w:rsidRPr="00120F27" w:rsidRDefault="00052065" w:rsidP="00475C7A">
      <w:pPr>
        <w:numPr>
          <w:ilvl w:val="0"/>
          <w:numId w:val="29"/>
        </w:numPr>
      </w:pPr>
      <w:r w:rsidRPr="00120F27">
        <w:t>For</w:t>
      </w:r>
      <w:r w:rsidR="009037DA">
        <w:t xml:space="preserve"> </w:t>
      </w:r>
      <w:r w:rsidRPr="00120F27">
        <w:t>any</w:t>
      </w:r>
      <w:r w:rsidR="009037DA">
        <w:t xml:space="preserve"> </w:t>
      </w:r>
      <w:r w:rsidRPr="00120F27">
        <w:t>of</w:t>
      </w:r>
      <w:r w:rsidR="009037DA">
        <w:t xml:space="preserve"> </w:t>
      </w:r>
      <w:r w:rsidRPr="00120F27">
        <w:t>the</w:t>
      </w:r>
      <w:r w:rsidR="009037DA">
        <w:t xml:space="preserve"> </w:t>
      </w:r>
      <w:r w:rsidRPr="00120F27">
        <w:t>providers:</w:t>
      </w:r>
    </w:p>
    <w:p w:rsidR="00052065" w:rsidRPr="00120F27" w:rsidRDefault="00052065" w:rsidP="00475C7A">
      <w:pPr>
        <w:numPr>
          <w:ilvl w:val="1"/>
          <w:numId w:val="29"/>
        </w:numPr>
      </w:pPr>
      <w:r w:rsidRPr="00120F27">
        <w:t>The</w:t>
      </w:r>
      <w:r w:rsidR="009037DA">
        <w:t xml:space="preserve"> </w:t>
      </w:r>
      <w:r w:rsidRPr="00120F27">
        <w:t>Specified</w:t>
      </w:r>
      <w:r w:rsidR="009037DA">
        <w:t xml:space="preserve"> </w:t>
      </w:r>
      <w:r w:rsidRPr="00120F27">
        <w:t>Module</w:t>
      </w:r>
      <w:r w:rsidR="009037DA">
        <w:t xml:space="preserve"> </w:t>
      </w:r>
      <w:r w:rsidRPr="00120F27">
        <w:t>Could</w:t>
      </w:r>
      <w:r w:rsidR="009037DA">
        <w:t xml:space="preserve"> </w:t>
      </w:r>
      <w:r w:rsidRPr="00120F27">
        <w:t>Not</w:t>
      </w:r>
      <w:r w:rsidR="009037DA">
        <w:t xml:space="preserve"> </w:t>
      </w:r>
      <w:r w:rsidRPr="00120F27">
        <w:t>Be</w:t>
      </w:r>
      <w:r w:rsidR="009037DA">
        <w:t xml:space="preserve"> </w:t>
      </w:r>
      <w:r w:rsidRPr="00120F27">
        <w:t>Found</w:t>
      </w:r>
      <w:r w:rsidR="009037DA">
        <w:t xml:space="preserve"> </w:t>
      </w:r>
    </w:p>
    <w:p w:rsidR="00052065" w:rsidRPr="00120F27" w:rsidRDefault="00052065" w:rsidP="00475C7A">
      <w:pPr>
        <w:numPr>
          <w:ilvl w:val="1"/>
          <w:numId w:val="29"/>
        </w:numPr>
      </w:pPr>
      <w:r w:rsidRPr="00120F27">
        <w:t>ORA-00604:</w:t>
      </w:r>
      <w:r w:rsidR="009037DA">
        <w:t xml:space="preserve"> </w:t>
      </w:r>
      <w:r w:rsidRPr="00120F27">
        <w:t>error</w:t>
      </w:r>
      <w:r w:rsidR="009037DA">
        <w:t xml:space="preserve"> </w:t>
      </w:r>
      <w:r w:rsidRPr="00120F27">
        <w:t>occurred</w:t>
      </w:r>
      <w:r w:rsidR="009037DA">
        <w:t xml:space="preserve"> </w:t>
      </w:r>
      <w:r w:rsidRPr="00120F27">
        <w:t>at</w:t>
      </w:r>
      <w:r w:rsidR="009037DA">
        <w:t xml:space="preserve"> </w:t>
      </w:r>
      <w:r w:rsidRPr="00120F27">
        <w:t>recursive</w:t>
      </w:r>
      <w:r w:rsidR="009037DA">
        <w:t xml:space="preserve"> </w:t>
      </w:r>
      <w:r w:rsidRPr="00120F27">
        <w:t>SQL</w:t>
      </w:r>
      <w:r w:rsidR="009037DA">
        <w:t xml:space="preserve"> </w:t>
      </w:r>
      <w:r w:rsidRPr="00120F27">
        <w:t>level</w:t>
      </w:r>
      <w:r w:rsidR="009037DA">
        <w:t xml:space="preserve"> </w:t>
      </w:r>
      <w:r w:rsidRPr="00120F27">
        <w:t>1</w:t>
      </w:r>
      <w:r w:rsidRPr="00120F27">
        <w:br/>
        <w:t>ORA-12705:</w:t>
      </w:r>
      <w:r w:rsidR="009037DA">
        <w:t xml:space="preserve"> </w:t>
      </w:r>
      <w:r w:rsidRPr="00120F27">
        <w:t>invalid</w:t>
      </w:r>
      <w:r w:rsidR="009037DA">
        <w:t xml:space="preserve"> </w:t>
      </w:r>
      <w:r w:rsidRPr="00120F27">
        <w:t>or</w:t>
      </w:r>
      <w:r w:rsidR="009037DA">
        <w:t xml:space="preserve"> </w:t>
      </w:r>
      <w:r w:rsidRPr="00120F27">
        <w:t>unknown</w:t>
      </w:r>
      <w:r w:rsidR="009037DA">
        <w:t xml:space="preserve"> </w:t>
      </w:r>
      <w:r w:rsidRPr="00120F27">
        <w:t>NLS</w:t>
      </w:r>
      <w:r w:rsidR="009037DA">
        <w:t xml:space="preserve"> </w:t>
      </w:r>
      <w:r w:rsidRPr="00120F27">
        <w:t>parameter</w:t>
      </w:r>
      <w:r w:rsidR="009037DA">
        <w:t xml:space="preserve"> </w:t>
      </w:r>
      <w:r w:rsidRPr="00120F27">
        <w:t>value</w:t>
      </w:r>
      <w:r w:rsidR="009037DA">
        <w:t xml:space="preserve"> </w:t>
      </w:r>
      <w:r w:rsidRPr="00120F27">
        <w:t>specified</w:t>
      </w:r>
      <w:r w:rsidR="009037DA">
        <w:t xml:space="preserve"> </w:t>
      </w:r>
    </w:p>
    <w:p w:rsidR="00052065" w:rsidRPr="00120F27" w:rsidRDefault="00052065" w:rsidP="00475C7A">
      <w:pPr>
        <w:numPr>
          <w:ilvl w:val="1"/>
          <w:numId w:val="29"/>
        </w:numPr>
      </w:pPr>
      <w:r w:rsidRPr="00120F27">
        <w:t>Unable</w:t>
      </w:r>
      <w:r w:rsidR="009037DA">
        <w:t xml:space="preserve"> </w:t>
      </w:r>
      <w:r w:rsidRPr="00120F27">
        <w:t>to</w:t>
      </w:r>
      <w:r w:rsidR="009037DA">
        <w:t xml:space="preserve"> </w:t>
      </w:r>
      <w:r w:rsidRPr="00120F27">
        <w:t>load</w:t>
      </w:r>
      <w:r w:rsidR="009037DA">
        <w:t xml:space="preserve"> </w:t>
      </w:r>
      <w:r w:rsidRPr="00120F27">
        <w:t>DLL</w:t>
      </w:r>
      <w:r w:rsidR="009037DA">
        <w:t xml:space="preserve"> </w:t>
      </w:r>
      <w:r w:rsidRPr="00120F27">
        <w:t>(OraOps9.dll</w:t>
      </w:r>
      <w:proofErr w:type="gramStart"/>
      <w:r w:rsidRPr="00120F27">
        <w:t>)</w:t>
      </w:r>
      <w:proofErr w:type="gramEnd"/>
      <w:r w:rsidRPr="00120F27">
        <w:br/>
        <w:t>[</w:t>
      </w:r>
      <w:proofErr w:type="spellStart"/>
      <w:r w:rsidRPr="00120F27">
        <w:t>DllNotFoundException</w:t>
      </w:r>
      <w:proofErr w:type="spellEnd"/>
      <w:r w:rsidRPr="00120F27">
        <w:t>:</w:t>
      </w:r>
      <w:r w:rsidR="009037DA">
        <w:t xml:space="preserve"> </w:t>
      </w:r>
      <w:r w:rsidRPr="00120F27">
        <w:t>Unable</w:t>
      </w:r>
      <w:r w:rsidR="009037DA">
        <w:t xml:space="preserve"> </w:t>
      </w:r>
      <w:r w:rsidRPr="00120F27">
        <w:t>to</w:t>
      </w:r>
      <w:r w:rsidR="009037DA">
        <w:t xml:space="preserve"> </w:t>
      </w:r>
      <w:r w:rsidRPr="00120F27">
        <w:t>load</w:t>
      </w:r>
      <w:r w:rsidR="009037DA">
        <w:t xml:space="preserve"> </w:t>
      </w:r>
      <w:r w:rsidRPr="00120F27">
        <w:t>DLL</w:t>
      </w:r>
      <w:r w:rsidR="009037DA">
        <w:t xml:space="preserve"> </w:t>
      </w:r>
      <w:r w:rsidRPr="00120F27">
        <w:t>(OraOps9.dll).]</w:t>
      </w:r>
      <w:r w:rsidR="009037DA">
        <w:t xml:space="preserve"> </w:t>
      </w:r>
    </w:p>
    <w:p w:rsidR="00052065" w:rsidRPr="00120F27" w:rsidRDefault="00052065" w:rsidP="00475C7A">
      <w:pPr>
        <w:numPr>
          <w:ilvl w:val="1"/>
          <w:numId w:val="29"/>
        </w:numPr>
      </w:pPr>
      <w:r w:rsidRPr="00120F27">
        <w:t>System</w:t>
      </w:r>
      <w:r w:rsidR="009037DA">
        <w:t xml:space="preserve"> </w:t>
      </w:r>
      <w:r w:rsidRPr="00120F27">
        <w:t>Error</w:t>
      </w:r>
      <w:r w:rsidR="009037DA">
        <w:t xml:space="preserve"> </w:t>
      </w:r>
      <w:r w:rsidRPr="00120F27">
        <w:t>998</w:t>
      </w:r>
      <w:r w:rsidR="009037DA">
        <w:t xml:space="preserve"> </w:t>
      </w:r>
      <w:r w:rsidRPr="00120F27">
        <w:t>trying</w:t>
      </w:r>
      <w:r w:rsidR="009037DA">
        <w:t xml:space="preserve"> </w:t>
      </w:r>
      <w:r w:rsidRPr="00120F27">
        <w:t>to</w:t>
      </w:r>
      <w:r w:rsidR="009037DA">
        <w:t xml:space="preserve"> </w:t>
      </w:r>
      <w:r w:rsidRPr="00120F27">
        <w:t>run</w:t>
      </w:r>
      <w:r w:rsidR="009037DA">
        <w:t xml:space="preserve"> </w:t>
      </w:r>
      <w:r w:rsidRPr="00120F27">
        <w:t>ASP</w:t>
      </w:r>
      <w:r w:rsidR="009037DA">
        <w:t xml:space="preserve"> </w:t>
      </w:r>
      <w:r w:rsidRPr="00120F27">
        <w:t>page</w:t>
      </w:r>
      <w:r w:rsidR="009037DA">
        <w:t xml:space="preserve"> </w:t>
      </w:r>
    </w:p>
    <w:p w:rsidR="00052065" w:rsidRPr="00120F27" w:rsidRDefault="00052065" w:rsidP="00475C7A">
      <w:pPr>
        <w:numPr>
          <w:ilvl w:val="1"/>
          <w:numId w:val="29"/>
        </w:numPr>
      </w:pPr>
      <w:proofErr w:type="spellStart"/>
      <w:r w:rsidRPr="00120F27">
        <w:t>System.Data.OracleClient</w:t>
      </w:r>
      <w:proofErr w:type="spellEnd"/>
      <w:r w:rsidR="009037DA">
        <w:t xml:space="preserve"> </w:t>
      </w:r>
      <w:r w:rsidRPr="00120F27">
        <w:t>requires</w:t>
      </w:r>
      <w:r w:rsidR="009037DA">
        <w:t xml:space="preserve"> </w:t>
      </w:r>
      <w:r w:rsidRPr="00120F27">
        <w:t>Oracle</w:t>
      </w:r>
      <w:r w:rsidR="009037DA">
        <w:t xml:space="preserve"> </w:t>
      </w:r>
      <w:r w:rsidRPr="00120F27">
        <w:t>client</w:t>
      </w:r>
      <w:r w:rsidR="009037DA">
        <w:t xml:space="preserve"> </w:t>
      </w:r>
      <w:r w:rsidRPr="00120F27">
        <w:t>software</w:t>
      </w:r>
      <w:r w:rsidR="009037DA">
        <w:t xml:space="preserve"> </w:t>
      </w:r>
      <w:r w:rsidRPr="00120F27">
        <w:t>version</w:t>
      </w:r>
      <w:r w:rsidR="009037DA">
        <w:t xml:space="preserve"> </w:t>
      </w:r>
      <w:r w:rsidRPr="00120F27">
        <w:t>8.1.7</w:t>
      </w:r>
      <w:r w:rsidR="009037DA">
        <w:t xml:space="preserve"> </w:t>
      </w:r>
      <w:r w:rsidRPr="00120F27">
        <w:t>or</w:t>
      </w:r>
      <w:r w:rsidR="009037DA">
        <w:t xml:space="preserve"> </w:t>
      </w:r>
      <w:r w:rsidRPr="00120F27">
        <w:t>greater</w:t>
      </w:r>
    </w:p>
    <w:p w:rsidR="00052065" w:rsidRPr="00120F27" w:rsidRDefault="00052065" w:rsidP="00475C7A">
      <w:pPr>
        <w:numPr>
          <w:ilvl w:val="1"/>
          <w:numId w:val="29"/>
        </w:numPr>
      </w:pPr>
      <w:r w:rsidRPr="00120F27">
        <w:t>ORA-12154:</w:t>
      </w:r>
      <w:r w:rsidR="009037DA">
        <w:t xml:space="preserve"> </w:t>
      </w:r>
      <w:proofErr w:type="spellStart"/>
      <w:r w:rsidRPr="00120F27">
        <w:t>TNS:could</w:t>
      </w:r>
      <w:proofErr w:type="spellEnd"/>
      <w:r w:rsidR="009037DA">
        <w:t xml:space="preserve"> </w:t>
      </w:r>
      <w:r w:rsidRPr="00120F27">
        <w:t>not</w:t>
      </w:r>
      <w:r w:rsidR="009037DA">
        <w:t xml:space="preserve"> </w:t>
      </w:r>
      <w:r w:rsidRPr="00120F27">
        <w:t>resolve</w:t>
      </w:r>
      <w:r w:rsidR="009037DA">
        <w:t xml:space="preserve"> </w:t>
      </w:r>
      <w:r w:rsidRPr="00120F27">
        <w:t>service</w:t>
      </w:r>
      <w:r w:rsidR="009037DA">
        <w:t xml:space="preserve"> </w:t>
      </w:r>
      <w:r w:rsidRPr="00120F27">
        <w:t>name</w:t>
      </w:r>
    </w:p>
    <w:p w:rsidR="00052065" w:rsidRPr="00120F27" w:rsidRDefault="00052065" w:rsidP="00475C7A">
      <w:pPr>
        <w:numPr>
          <w:ilvl w:val="1"/>
          <w:numId w:val="29"/>
        </w:numPr>
      </w:pPr>
      <w:proofErr w:type="spellStart"/>
      <w:r w:rsidRPr="00120F27">
        <w:t>OleDbException</w:t>
      </w:r>
      <w:proofErr w:type="spellEnd"/>
      <w:r w:rsidR="009037DA">
        <w:t xml:space="preserve"> </w:t>
      </w:r>
      <w:r w:rsidRPr="00120F27">
        <w:t>(0x80040154):</w:t>
      </w:r>
      <w:r w:rsidR="009037DA">
        <w:t xml:space="preserve"> </w:t>
      </w:r>
      <w:r w:rsidRPr="00120F27">
        <w:t>No</w:t>
      </w:r>
      <w:r w:rsidR="009037DA">
        <w:t xml:space="preserve"> </w:t>
      </w:r>
      <w:r w:rsidRPr="00120F27">
        <w:t>error</w:t>
      </w:r>
      <w:r w:rsidR="009037DA">
        <w:t xml:space="preserve"> </w:t>
      </w:r>
      <w:r w:rsidRPr="00120F27">
        <w:t>information</w:t>
      </w:r>
      <w:r w:rsidR="009037DA">
        <w:t xml:space="preserve"> </w:t>
      </w:r>
      <w:r w:rsidRPr="00120F27">
        <w:t>available:</w:t>
      </w:r>
      <w:r w:rsidR="009037DA">
        <w:t xml:space="preserve"> </w:t>
      </w:r>
      <w:r w:rsidRPr="00120F27">
        <w:t>REGDB_E_</w:t>
      </w:r>
      <w:proofErr w:type="gramStart"/>
      <w:r w:rsidRPr="00120F27">
        <w:t>CLASSNOTREG(</w:t>
      </w:r>
      <w:proofErr w:type="gramEnd"/>
      <w:r w:rsidRPr="00120F27">
        <w:t>0x80040154).]</w:t>
      </w:r>
      <w:r w:rsidRPr="00120F27">
        <w:br/>
        <w:t>[</w:t>
      </w:r>
      <w:proofErr w:type="spellStart"/>
      <w:r w:rsidRPr="00120F27">
        <w:t>InvalidOperationException</w:t>
      </w:r>
      <w:proofErr w:type="spellEnd"/>
      <w:r w:rsidRPr="00120F27">
        <w:t>:</w:t>
      </w:r>
      <w:r w:rsidR="009037DA">
        <w:t xml:space="preserve"> </w:t>
      </w:r>
      <w:r w:rsidRPr="00120F27">
        <w:t>The</w:t>
      </w:r>
      <w:r w:rsidR="009037DA">
        <w:t xml:space="preserve"> </w:t>
      </w:r>
      <w:r w:rsidRPr="00120F27">
        <w:t>'OraOLEDB.Oracle.1'</w:t>
      </w:r>
      <w:r w:rsidR="009037DA">
        <w:t xml:space="preserve"> </w:t>
      </w:r>
      <w:r w:rsidRPr="00120F27">
        <w:t>provider</w:t>
      </w:r>
      <w:r w:rsidR="009037DA">
        <w:t xml:space="preserve"> </w:t>
      </w:r>
      <w:r w:rsidRPr="00120F27">
        <w:t>is</w:t>
      </w:r>
      <w:r w:rsidR="009037DA">
        <w:t xml:space="preserve"> </w:t>
      </w:r>
      <w:r w:rsidRPr="00120F27">
        <w:t>not</w:t>
      </w:r>
      <w:r w:rsidR="009037DA">
        <w:t xml:space="preserve"> </w:t>
      </w:r>
      <w:r w:rsidRPr="00120F27">
        <w:t>registered</w:t>
      </w:r>
      <w:r w:rsidR="009037DA">
        <w:t xml:space="preserve"> </w:t>
      </w:r>
      <w:r w:rsidRPr="00120F27">
        <w:t>on</w:t>
      </w:r>
      <w:r w:rsidR="009037DA">
        <w:t xml:space="preserve"> </w:t>
      </w:r>
      <w:r w:rsidRPr="00120F27">
        <w:t>the</w:t>
      </w:r>
      <w:r w:rsidR="009037DA">
        <w:t xml:space="preserve"> </w:t>
      </w:r>
      <w:r w:rsidRPr="00120F27">
        <w:t>local</w:t>
      </w:r>
      <w:r w:rsidR="009037DA">
        <w:t xml:space="preserve"> </w:t>
      </w:r>
      <w:r w:rsidRPr="00120F27">
        <w:t>machine.]</w:t>
      </w:r>
      <w:r w:rsidRPr="00120F27">
        <w:br/>
      </w:r>
      <w:proofErr w:type="spellStart"/>
      <w:r w:rsidRPr="00120F27">
        <w:t>System.Data.OleDb.OleDbConnection.CreateProviderError</w:t>
      </w:r>
      <w:proofErr w:type="spellEnd"/>
      <w:r w:rsidRPr="00120F27">
        <w:t>(Int32</w:t>
      </w:r>
      <w:r w:rsidR="009037DA">
        <w:t xml:space="preserve"> </w:t>
      </w:r>
      <w:proofErr w:type="spellStart"/>
      <w:r w:rsidRPr="00120F27">
        <w:t>hr</w:t>
      </w:r>
      <w:proofErr w:type="spellEnd"/>
      <w:r w:rsidRPr="00120F27">
        <w:t>)</w:t>
      </w:r>
      <w:r w:rsidR="009037DA">
        <w:t xml:space="preserve"> </w:t>
      </w:r>
      <w:r w:rsidRPr="00120F27">
        <w:t>+82</w:t>
      </w:r>
      <w:r w:rsidRPr="00120F27">
        <w:br/>
        <w:t>System.Data.OleDb.OleDbConnection.CreateProvider(OleDbConnectionString</w:t>
      </w:r>
      <w:r w:rsidR="009037DA">
        <w:t xml:space="preserve"> </w:t>
      </w:r>
      <w:proofErr w:type="spellStart"/>
      <w:r w:rsidRPr="00120F27">
        <w:t>constr</w:t>
      </w:r>
      <w:proofErr w:type="spellEnd"/>
      <w:r w:rsidRPr="00120F27">
        <w:t>)</w:t>
      </w:r>
      <w:r w:rsidR="009037DA">
        <w:t xml:space="preserve"> </w:t>
      </w:r>
      <w:r w:rsidRPr="00120F27">
        <w:t>+107</w:t>
      </w:r>
      <w:r w:rsidRPr="00120F27">
        <w:br/>
      </w:r>
      <w:proofErr w:type="spellStart"/>
      <w:r w:rsidRPr="00120F27">
        <w:t>System.Data.OleDb.OleDbConnection.Open</w:t>
      </w:r>
      <w:proofErr w:type="spellEnd"/>
      <w:r w:rsidRPr="00120F27">
        <w:t>()</w:t>
      </w:r>
      <w:r w:rsidR="009037DA">
        <w:t xml:space="preserve"> </w:t>
      </w:r>
      <w:r w:rsidRPr="00120F27">
        <w:t>+203</w:t>
      </w:r>
    </w:p>
    <w:p w:rsidR="00052065" w:rsidRDefault="00052065" w:rsidP="00052065">
      <w:r>
        <w:t>In</w:t>
      </w:r>
      <w:r w:rsidR="009037DA">
        <w:t xml:space="preserve"> </w:t>
      </w:r>
      <w:r>
        <w:t>some</w:t>
      </w:r>
      <w:r w:rsidR="009037DA">
        <w:t xml:space="preserve"> </w:t>
      </w:r>
      <w:r>
        <w:t>cases,</w:t>
      </w:r>
      <w:r w:rsidR="009037DA">
        <w:t xml:space="preserve"> </w:t>
      </w:r>
      <w:r>
        <w:t>applications</w:t>
      </w:r>
      <w:r w:rsidR="009037DA">
        <w:t xml:space="preserve"> </w:t>
      </w:r>
      <w:r>
        <w:t>that</w:t>
      </w:r>
      <w:r w:rsidR="009037DA">
        <w:t xml:space="preserve"> </w:t>
      </w:r>
      <w:r>
        <w:t>were</w:t>
      </w:r>
      <w:r w:rsidR="009037DA">
        <w:t xml:space="preserve"> </w:t>
      </w:r>
      <w:r>
        <w:t>working</w:t>
      </w:r>
      <w:r w:rsidR="009037DA">
        <w:t xml:space="preserve"> </w:t>
      </w:r>
      <w:r>
        <w:t>fine</w:t>
      </w:r>
      <w:r w:rsidR="009037DA">
        <w:t xml:space="preserve"> </w:t>
      </w:r>
      <w:r>
        <w:t>with</w:t>
      </w:r>
      <w:r w:rsidR="009037DA">
        <w:t xml:space="preserve"> </w:t>
      </w:r>
      <w:r>
        <w:t>previous</w:t>
      </w:r>
      <w:r w:rsidR="009037DA">
        <w:t xml:space="preserve"> </w:t>
      </w:r>
      <w:r>
        <w:t>versions</w:t>
      </w:r>
      <w:r w:rsidR="009037DA">
        <w:t xml:space="preserve"> </w:t>
      </w:r>
      <w:r>
        <w:t>of</w:t>
      </w:r>
      <w:r w:rsidR="009037DA">
        <w:t xml:space="preserve"> </w:t>
      </w:r>
      <w:r>
        <w:t>Oracle</w:t>
      </w:r>
      <w:r w:rsidR="009037DA">
        <w:t xml:space="preserve"> </w:t>
      </w:r>
      <w:r>
        <w:t>software</w:t>
      </w:r>
      <w:r w:rsidR="009037DA">
        <w:t xml:space="preserve"> </w:t>
      </w:r>
      <w:r>
        <w:t>will</w:t>
      </w:r>
      <w:r w:rsidR="009037DA">
        <w:t xml:space="preserve"> </w:t>
      </w:r>
      <w:r>
        <w:t>stop</w:t>
      </w:r>
      <w:r w:rsidR="009037DA">
        <w:t xml:space="preserve"> </w:t>
      </w:r>
      <w:r>
        <w:t>working</w:t>
      </w:r>
      <w:r w:rsidR="009037DA">
        <w:t xml:space="preserve"> </w:t>
      </w:r>
      <w:r>
        <w:t>when</w:t>
      </w:r>
      <w:r w:rsidR="009037DA">
        <w:t xml:space="preserve"> </w:t>
      </w:r>
      <w:r>
        <w:t>they</w:t>
      </w:r>
      <w:r w:rsidR="009037DA">
        <w:t xml:space="preserve"> </w:t>
      </w:r>
      <w:r>
        <w:t>upgrade</w:t>
      </w:r>
      <w:r w:rsidR="009037DA">
        <w:t xml:space="preserve"> </w:t>
      </w:r>
      <w:r>
        <w:t>to</w:t>
      </w:r>
      <w:r w:rsidR="009037DA">
        <w:t xml:space="preserve"> </w:t>
      </w:r>
      <w:r>
        <w:t>a</w:t>
      </w:r>
      <w:r w:rsidR="009037DA">
        <w:t xml:space="preserve"> </w:t>
      </w:r>
      <w:r>
        <w:t>new</w:t>
      </w:r>
      <w:r w:rsidR="009037DA">
        <w:t xml:space="preserve"> </w:t>
      </w:r>
      <w:r>
        <w:t>version</w:t>
      </w:r>
      <w:r w:rsidR="009037DA">
        <w:t xml:space="preserve"> </w:t>
      </w:r>
      <w:r>
        <w:t>of</w:t>
      </w:r>
      <w:r w:rsidR="009037DA">
        <w:t xml:space="preserve"> </w:t>
      </w:r>
      <w:r>
        <w:t>Oracle</w:t>
      </w:r>
      <w:r w:rsidR="009037DA">
        <w:t xml:space="preserve"> </w:t>
      </w:r>
      <w:r>
        <w:t>Client.</w:t>
      </w:r>
      <w:r w:rsidR="009037DA">
        <w:t xml:space="preserve">  </w:t>
      </w:r>
      <w:r>
        <w:t>To</w:t>
      </w:r>
      <w:r w:rsidR="009037DA">
        <w:t xml:space="preserve"> </w:t>
      </w:r>
      <w:r>
        <w:t>fix</w:t>
      </w:r>
      <w:r w:rsidR="009037DA">
        <w:t xml:space="preserve"> </w:t>
      </w:r>
      <w:r>
        <w:t>this</w:t>
      </w:r>
      <w:r w:rsidR="009037DA">
        <w:t xml:space="preserve"> </w:t>
      </w:r>
      <w:r>
        <w:t>problem,</w:t>
      </w:r>
      <w:r w:rsidR="009037DA">
        <w:t xml:space="preserve"> </w:t>
      </w:r>
      <w:r>
        <w:t>you</w:t>
      </w:r>
      <w:r w:rsidR="009037DA">
        <w:t xml:space="preserve"> </w:t>
      </w:r>
      <w:r>
        <w:t>will</w:t>
      </w:r>
      <w:r w:rsidR="009037DA">
        <w:t xml:space="preserve"> </w:t>
      </w:r>
      <w:r>
        <w:t>need</w:t>
      </w:r>
      <w:r w:rsidR="009037DA">
        <w:t xml:space="preserve"> </w:t>
      </w:r>
      <w:r>
        <w:t>to</w:t>
      </w:r>
      <w:r w:rsidR="009037DA">
        <w:t xml:space="preserve"> </w:t>
      </w:r>
      <w:r>
        <w:t>set</w:t>
      </w:r>
      <w:r w:rsidR="009037DA">
        <w:t xml:space="preserve"> </w:t>
      </w:r>
      <w:r>
        <w:t>the</w:t>
      </w:r>
      <w:r w:rsidR="009037DA">
        <w:t xml:space="preserve"> </w:t>
      </w:r>
      <w:r>
        <w:t>permissions</w:t>
      </w:r>
      <w:r w:rsidR="009037DA">
        <w:t xml:space="preserve"> </w:t>
      </w:r>
      <w:r>
        <w:t>for</w:t>
      </w:r>
      <w:r w:rsidR="009037DA">
        <w:t xml:space="preserve"> </w:t>
      </w:r>
      <w:r>
        <w:t>the</w:t>
      </w:r>
      <w:r w:rsidR="009037DA">
        <w:t xml:space="preserve"> </w:t>
      </w:r>
      <w:r>
        <w:t>ASPNET</w:t>
      </w:r>
      <w:r w:rsidR="009037DA">
        <w:t xml:space="preserve"> </w:t>
      </w:r>
      <w:r>
        <w:t>and</w:t>
      </w:r>
      <w:r w:rsidR="009037DA">
        <w:t xml:space="preserve"> </w:t>
      </w:r>
      <w:proofErr w:type="spellStart"/>
      <w:r>
        <w:t>IUSR_machinename</w:t>
      </w:r>
      <w:proofErr w:type="spellEnd"/>
      <w:r>
        <w:t>.</w:t>
      </w:r>
    </w:p>
    <w:p w:rsidR="000A408E" w:rsidRDefault="000A408E" w:rsidP="000A408E">
      <w:pPr>
        <w:pStyle w:val="Heading5"/>
      </w:pPr>
      <w:r>
        <w:t xml:space="preserve">Using </w:t>
      </w:r>
      <w:r w:rsidRPr="000A408E">
        <w:t xml:space="preserve">Oracle </w:t>
      </w:r>
      <w:r>
        <w:t xml:space="preserve">XE on Microsoft </w:t>
      </w:r>
      <w:r w:rsidRPr="000A408E">
        <w:t>Windows XP Pro</w:t>
      </w:r>
      <w:r>
        <w:t>fessional Edition, 64 bit</w:t>
      </w:r>
    </w:p>
    <w:p w:rsidR="00C33EF9" w:rsidRPr="00C33EF9" w:rsidRDefault="00C33EF9" w:rsidP="00C33EF9">
      <w:r w:rsidRPr="00C33EF9">
        <w:t xml:space="preserve">Iron Speed Designer </w:t>
      </w:r>
      <w:r w:rsidR="00D8250A">
        <w:t>creates</w:t>
      </w:r>
      <w:r w:rsidRPr="00C33EF9">
        <w:t xml:space="preserve"> </w:t>
      </w:r>
      <w:r>
        <w:t>applications that will run i</w:t>
      </w:r>
      <w:r w:rsidRPr="00C33EF9">
        <w:t xml:space="preserve">n 64-bit mode. </w:t>
      </w:r>
      <w:r>
        <w:t xml:space="preserve"> </w:t>
      </w:r>
      <w:r w:rsidRPr="00C33EF9">
        <w:t>Use the following general steps to create your application</w:t>
      </w:r>
      <w:r>
        <w:t xml:space="preserve"> i</w:t>
      </w:r>
      <w:r w:rsidRPr="00C33EF9">
        <w:t xml:space="preserve">n a 64-bit </w:t>
      </w:r>
      <w:r>
        <w:t>environment using Oracle XE.</w:t>
      </w:r>
    </w:p>
    <w:p w:rsidR="000A408E" w:rsidRDefault="000A408E" w:rsidP="000A408E">
      <w:r>
        <w:rPr>
          <w:b/>
        </w:rPr>
        <w:t>Step 1:</w:t>
      </w:r>
      <w:r>
        <w:t xml:space="preserve">  </w:t>
      </w:r>
      <w:r w:rsidRPr="000A408E">
        <w:t>Install Oracle XE</w:t>
      </w:r>
      <w:r>
        <w:t xml:space="preserve"> on your system.</w:t>
      </w:r>
    </w:p>
    <w:p w:rsidR="000A408E" w:rsidRDefault="000A408E" w:rsidP="000A408E">
      <w:r>
        <w:rPr>
          <w:b/>
        </w:rPr>
        <w:t>Step 2:</w:t>
      </w:r>
      <w:r>
        <w:t xml:space="preserve">  </w:t>
      </w:r>
      <w:r w:rsidRPr="000A408E">
        <w:t>Install Oracle 11g and Oracle Developer Tools for Visual Studio</w:t>
      </w:r>
      <w:r>
        <w:t xml:space="preserve"> on your system.</w:t>
      </w:r>
    </w:p>
    <w:p w:rsidR="000A408E" w:rsidRDefault="000A408E" w:rsidP="000A408E">
      <w:r>
        <w:rPr>
          <w:b/>
        </w:rPr>
        <w:t>Step 3:</w:t>
      </w:r>
      <w:r>
        <w:t xml:space="preserve">  </w:t>
      </w:r>
      <w:r w:rsidRPr="000A408E">
        <w:t xml:space="preserve">Copy </w:t>
      </w:r>
      <w:r>
        <w:t xml:space="preserve">the </w:t>
      </w:r>
      <w:r w:rsidRPr="000A408E">
        <w:t>client_1 folder from Oracle 11g Client install</w:t>
      </w:r>
      <w:r>
        <w:t>ation</w:t>
      </w:r>
      <w:r w:rsidRPr="000A408E">
        <w:t xml:space="preserve"> to C:\oraclexe\app\oracle\product\10.2.0</w:t>
      </w:r>
      <w:r>
        <w:t>.</w:t>
      </w:r>
    </w:p>
    <w:p w:rsidR="000A408E" w:rsidRDefault="000A408E" w:rsidP="000A408E">
      <w:r>
        <w:rPr>
          <w:b/>
        </w:rPr>
        <w:t>Step 4:</w:t>
      </w:r>
      <w:r>
        <w:t xml:space="preserve">  </w:t>
      </w:r>
      <w:r w:rsidRPr="000A408E">
        <w:t>Launch Iron Speed</w:t>
      </w:r>
      <w:r>
        <w:t xml:space="preserve"> Designer and create a new application using the Application Wizard.</w:t>
      </w:r>
    </w:p>
    <w:p w:rsidR="000A408E" w:rsidRDefault="000A408E" w:rsidP="000A408E">
      <w:r>
        <w:rPr>
          <w:b/>
        </w:rPr>
        <w:t>Step 5:</w:t>
      </w:r>
      <w:r>
        <w:t xml:space="preserve">  </w:t>
      </w:r>
      <w:r w:rsidRPr="000A408E">
        <w:t xml:space="preserve">Specify </w:t>
      </w:r>
      <w:r>
        <w:t xml:space="preserve">the </w:t>
      </w:r>
      <w:r w:rsidRPr="000A408E">
        <w:t xml:space="preserve">name of </w:t>
      </w:r>
      <w:r>
        <w:t xml:space="preserve">your </w:t>
      </w:r>
      <w:r w:rsidRPr="000A408E">
        <w:t xml:space="preserve">machine as </w:t>
      </w:r>
      <w:r>
        <w:t xml:space="preserve">the </w:t>
      </w:r>
      <w:r w:rsidRPr="000A408E">
        <w:t>server</w:t>
      </w:r>
      <w:r>
        <w:t>.  D</w:t>
      </w:r>
      <w:r w:rsidRPr="000A408E">
        <w:t xml:space="preserve">o not include </w:t>
      </w:r>
      <w:r>
        <w:t xml:space="preserve">the </w:t>
      </w:r>
      <w:r w:rsidRPr="000A408E">
        <w:t>domain</w:t>
      </w:r>
      <w:r>
        <w:t xml:space="preserve"> in the name.</w:t>
      </w:r>
    </w:p>
    <w:p w:rsidR="000A408E" w:rsidRPr="000A408E" w:rsidRDefault="000A408E" w:rsidP="000A408E">
      <w:r>
        <w:rPr>
          <w:b/>
        </w:rPr>
        <w:t>Step 6:</w:t>
      </w:r>
      <w:r>
        <w:t xml:space="preserve">  Enter your user ID and password.  You may need to create a new </w:t>
      </w:r>
      <w:r w:rsidRPr="000A408E">
        <w:t>user with D</w:t>
      </w:r>
      <w:r>
        <w:t>BA rights to get it to connect.</w:t>
      </w:r>
    </w:p>
    <w:p w:rsidR="00C042EC" w:rsidRDefault="00C042EC" w:rsidP="00052065">
      <w:pPr>
        <w:pStyle w:val="Heading5"/>
      </w:pPr>
      <w:r>
        <w:t>Configuring Oracle Client on Windows 10 operation system</w:t>
      </w:r>
    </w:p>
    <w:p w:rsidR="00C042EC" w:rsidRDefault="00C042EC" w:rsidP="00C042EC">
      <w:r>
        <w:t>Although each computer has its own configuration and specifics here are some of our recommendations and hints on how to install and configure Oracle Client on Windows 10.</w:t>
      </w:r>
    </w:p>
    <w:p w:rsidR="00C042EC" w:rsidRDefault="00C042EC" w:rsidP="00C042EC">
      <w:r>
        <w:t>Of course you have to use compatible Oracle client (refer to Oracle resources).</w:t>
      </w:r>
    </w:p>
    <w:p w:rsidR="00C042EC" w:rsidRDefault="005B3309" w:rsidP="00C042EC">
      <w:r>
        <w:t xml:space="preserve">Install </w:t>
      </w:r>
      <w:r w:rsidR="00E66B7E">
        <w:t xml:space="preserve">Oracle client </w:t>
      </w:r>
      <w:r w:rsidR="00093AEE" w:rsidRPr="00093AEE">
        <w:t>of Administrator type</w:t>
      </w:r>
      <w:r>
        <w:t xml:space="preserve">, </w:t>
      </w:r>
      <w:r w:rsidR="00093AEE">
        <w:t xml:space="preserve">use </w:t>
      </w:r>
      <w:r w:rsidR="00093AEE" w:rsidRPr="00093AEE">
        <w:t>Built-in Account</w:t>
      </w:r>
      <w:r w:rsidR="00093AEE">
        <w:t xml:space="preserve"> </w:t>
      </w:r>
      <w:r w:rsidR="00C042EC">
        <w:t>and allow Java access.</w:t>
      </w:r>
    </w:p>
    <w:p w:rsidR="005B3309" w:rsidRDefault="005B3309" w:rsidP="00C042EC">
      <w:proofErr w:type="spellStart"/>
      <w:r>
        <w:t>Istall</w:t>
      </w:r>
      <w:proofErr w:type="spellEnd"/>
      <w:r>
        <w:t xml:space="preserve"> 32 bit Oracle client first if you want to install 64 bit client (note that if your Application pool in IIS runs in 32 bit mode, you need 32 bit client; if Application pool runs applications in 64 bit mode, use 64 bit client).</w:t>
      </w:r>
      <w:bookmarkStart w:id="666" w:name="_GoBack"/>
      <w:bookmarkEnd w:id="666"/>
    </w:p>
    <w:p w:rsidR="00C042EC" w:rsidRDefault="00E66B7E" w:rsidP="00C042EC">
      <w:r>
        <w:t>After installation run Net C</w:t>
      </w:r>
      <w:r w:rsidR="00C042EC">
        <w:t xml:space="preserve">onfiguration Assistant </w:t>
      </w:r>
      <w:r>
        <w:t xml:space="preserve">(Start -&gt; All apps -&gt; Oracle folder) </w:t>
      </w:r>
      <w:r w:rsidR="00C042EC">
        <w:t>and follow the procedure below:</w:t>
      </w:r>
    </w:p>
    <w:p w:rsidR="00E66B7E" w:rsidRDefault="00E66B7E" w:rsidP="00C042EC"/>
    <w:p w:rsidR="00E66B7E" w:rsidRDefault="00E66B7E" w:rsidP="00C042EC">
      <w:r>
        <w:rPr>
          <w:noProof/>
        </w:rPr>
        <w:drawing>
          <wp:inline distT="0" distB="0" distL="0" distR="0">
            <wp:extent cx="6191250" cy="33813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cleClient1.jpg"/>
                    <pic:cNvPicPr/>
                  </pic:nvPicPr>
                  <pic:blipFill>
                    <a:blip r:embed="rId69">
                      <a:extLst>
                        <a:ext uri="{28A0092B-C50C-407E-A947-70E740481C1C}">
                          <a14:useLocalDpi xmlns:a14="http://schemas.microsoft.com/office/drawing/2010/main" val="0"/>
                        </a:ext>
                      </a:extLst>
                    </a:blip>
                    <a:stretch>
                      <a:fillRect/>
                    </a:stretch>
                  </pic:blipFill>
                  <pic:spPr>
                    <a:xfrm>
                      <a:off x="0" y="0"/>
                      <a:ext cx="6191250" cy="3381375"/>
                    </a:xfrm>
                    <a:prstGeom prst="rect">
                      <a:avLst/>
                    </a:prstGeom>
                  </pic:spPr>
                </pic:pic>
              </a:graphicData>
            </a:graphic>
          </wp:inline>
        </w:drawing>
      </w:r>
    </w:p>
    <w:p w:rsidR="00E66B7E" w:rsidRDefault="00E66B7E" w:rsidP="00C042EC">
      <w:r>
        <w:rPr>
          <w:noProof/>
        </w:rPr>
        <w:drawing>
          <wp:inline distT="0" distB="0" distL="0" distR="0">
            <wp:extent cx="6675120" cy="29787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cleClient2.jpg"/>
                    <pic:cNvPicPr/>
                  </pic:nvPicPr>
                  <pic:blipFill>
                    <a:blip r:embed="rId70">
                      <a:extLst>
                        <a:ext uri="{28A0092B-C50C-407E-A947-70E740481C1C}">
                          <a14:useLocalDpi xmlns:a14="http://schemas.microsoft.com/office/drawing/2010/main" val="0"/>
                        </a:ext>
                      </a:extLst>
                    </a:blip>
                    <a:stretch>
                      <a:fillRect/>
                    </a:stretch>
                  </pic:blipFill>
                  <pic:spPr>
                    <a:xfrm>
                      <a:off x="0" y="0"/>
                      <a:ext cx="6675120" cy="2978785"/>
                    </a:xfrm>
                    <a:prstGeom prst="rect">
                      <a:avLst/>
                    </a:prstGeom>
                  </pic:spPr>
                </pic:pic>
              </a:graphicData>
            </a:graphic>
          </wp:inline>
        </w:drawing>
      </w:r>
    </w:p>
    <w:p w:rsidR="00E66B7E" w:rsidRDefault="00C042EC" w:rsidP="00C042EC">
      <w:r>
        <w:rPr>
          <w:noProof/>
        </w:rPr>
        <w:drawing>
          <wp:inline distT="0" distB="0" distL="0" distR="0">
            <wp:extent cx="6675120" cy="283400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cleClient3.jpg"/>
                    <pic:cNvPicPr/>
                  </pic:nvPicPr>
                  <pic:blipFill>
                    <a:blip r:embed="rId71">
                      <a:extLst>
                        <a:ext uri="{28A0092B-C50C-407E-A947-70E740481C1C}">
                          <a14:useLocalDpi xmlns:a14="http://schemas.microsoft.com/office/drawing/2010/main" val="0"/>
                        </a:ext>
                      </a:extLst>
                    </a:blip>
                    <a:stretch>
                      <a:fillRect/>
                    </a:stretch>
                  </pic:blipFill>
                  <pic:spPr>
                    <a:xfrm>
                      <a:off x="0" y="0"/>
                      <a:ext cx="6675120" cy="2834005"/>
                    </a:xfrm>
                    <a:prstGeom prst="rect">
                      <a:avLst/>
                    </a:prstGeom>
                  </pic:spPr>
                </pic:pic>
              </a:graphicData>
            </a:graphic>
          </wp:inline>
        </w:drawing>
      </w:r>
    </w:p>
    <w:p w:rsidR="00E66B7E" w:rsidRDefault="00C042EC" w:rsidP="00C042EC">
      <w:r>
        <w:rPr>
          <w:noProof/>
        </w:rPr>
        <w:drawing>
          <wp:inline distT="0" distB="0" distL="0" distR="0">
            <wp:extent cx="6675120" cy="2686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cleClient4.jpg"/>
                    <pic:cNvPicPr/>
                  </pic:nvPicPr>
                  <pic:blipFill>
                    <a:blip r:embed="rId72">
                      <a:extLst>
                        <a:ext uri="{28A0092B-C50C-407E-A947-70E740481C1C}">
                          <a14:useLocalDpi xmlns:a14="http://schemas.microsoft.com/office/drawing/2010/main" val="0"/>
                        </a:ext>
                      </a:extLst>
                    </a:blip>
                    <a:stretch>
                      <a:fillRect/>
                    </a:stretch>
                  </pic:blipFill>
                  <pic:spPr>
                    <a:xfrm>
                      <a:off x="0" y="0"/>
                      <a:ext cx="6675120" cy="2686050"/>
                    </a:xfrm>
                    <a:prstGeom prst="rect">
                      <a:avLst/>
                    </a:prstGeom>
                  </pic:spPr>
                </pic:pic>
              </a:graphicData>
            </a:graphic>
          </wp:inline>
        </w:drawing>
      </w:r>
    </w:p>
    <w:p w:rsidR="00C042EC" w:rsidRDefault="00C042EC" w:rsidP="00C042EC">
      <w:r>
        <w:rPr>
          <w:noProof/>
        </w:rPr>
        <w:drawing>
          <wp:inline distT="0" distB="0" distL="0" distR="0">
            <wp:extent cx="5943600" cy="3333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cleClient5.jpg"/>
                    <pic:cNvPicPr/>
                  </pic:nvPicPr>
                  <pic:blipFill>
                    <a:blip r:embed="rId73">
                      <a:extLst>
                        <a:ext uri="{28A0092B-C50C-407E-A947-70E740481C1C}">
                          <a14:useLocalDpi xmlns:a14="http://schemas.microsoft.com/office/drawing/2010/main" val="0"/>
                        </a:ext>
                      </a:extLst>
                    </a:blip>
                    <a:stretch>
                      <a:fillRect/>
                    </a:stretch>
                  </pic:blipFill>
                  <pic:spPr>
                    <a:xfrm>
                      <a:off x="0" y="0"/>
                      <a:ext cx="5943600" cy="3333750"/>
                    </a:xfrm>
                    <a:prstGeom prst="rect">
                      <a:avLst/>
                    </a:prstGeom>
                  </pic:spPr>
                </pic:pic>
              </a:graphicData>
            </a:graphic>
          </wp:inline>
        </w:drawing>
      </w:r>
    </w:p>
    <w:p w:rsidR="00C042EC" w:rsidRPr="00C042EC" w:rsidRDefault="00C042EC" w:rsidP="00C042EC"/>
    <w:p w:rsidR="00052065" w:rsidRPr="00052065" w:rsidRDefault="00052065" w:rsidP="00052065">
      <w:pPr>
        <w:pStyle w:val="Heading5"/>
      </w:pPr>
      <w:r>
        <w:t>Additional</w:t>
      </w:r>
      <w:r w:rsidR="009037DA">
        <w:t xml:space="preserve"> </w:t>
      </w:r>
      <w:r>
        <w:t>Resources</w:t>
      </w:r>
    </w:p>
    <w:p w:rsidR="00052065" w:rsidRPr="00052065" w:rsidRDefault="00052065" w:rsidP="00052065">
      <w:r w:rsidRPr="00052065">
        <w:t>Build</w:t>
      </w:r>
      <w:r w:rsidR="009037DA">
        <w:t xml:space="preserve"> </w:t>
      </w:r>
      <w:r w:rsidRPr="00052065">
        <w:t>a</w:t>
      </w:r>
      <w:r w:rsidR="009037DA">
        <w:t xml:space="preserve"> </w:t>
      </w:r>
      <w:r w:rsidRPr="00052065">
        <w:t>.NET</w:t>
      </w:r>
      <w:r w:rsidR="009037DA">
        <w:t xml:space="preserve"> </w:t>
      </w:r>
      <w:r w:rsidRPr="00052065">
        <w:t>Application</w:t>
      </w:r>
      <w:r w:rsidR="009037DA">
        <w:t xml:space="preserve"> </w:t>
      </w:r>
      <w:r w:rsidRPr="00052065">
        <w:t>on</w:t>
      </w:r>
      <w:r w:rsidR="009037DA">
        <w:t xml:space="preserve"> </w:t>
      </w:r>
      <w:r w:rsidRPr="00052065">
        <w:t>the</w:t>
      </w:r>
      <w:r w:rsidR="009037DA">
        <w:t xml:space="preserve"> </w:t>
      </w:r>
      <w:r w:rsidRPr="00052065">
        <w:t>Oracle</w:t>
      </w:r>
      <w:r w:rsidR="009037DA">
        <w:t xml:space="preserve"> </w:t>
      </w:r>
      <w:r w:rsidRPr="00052065">
        <w:t>Database</w:t>
      </w:r>
    </w:p>
    <w:p w:rsidR="00052065" w:rsidRPr="00052065" w:rsidRDefault="00C042EC" w:rsidP="00052065">
      <w:hyperlink r:id="rId74" w:history="1">
        <w:r w:rsidR="00052065" w:rsidRPr="00052065">
          <w:rPr>
            <w:rStyle w:val="Hyperlink"/>
          </w:rPr>
          <w:t>http://www.oracle.com/technology/pub/articles/cook_dotnet.html</w:t>
        </w:r>
      </w:hyperlink>
    </w:p>
    <w:p w:rsidR="00052065" w:rsidRPr="00052065" w:rsidRDefault="00052065" w:rsidP="00052065">
      <w:r w:rsidRPr="00052065">
        <w:t>Oracle</w:t>
      </w:r>
      <w:r w:rsidR="009037DA">
        <w:t xml:space="preserve"> </w:t>
      </w:r>
      <w:r w:rsidRPr="00052065">
        <w:t>Developer</w:t>
      </w:r>
      <w:r w:rsidR="009037DA">
        <w:t xml:space="preserve"> </w:t>
      </w:r>
      <w:r w:rsidRPr="00052065">
        <w:t>Tools</w:t>
      </w:r>
      <w:r w:rsidR="009037DA">
        <w:t xml:space="preserve"> </w:t>
      </w:r>
      <w:r w:rsidRPr="00052065">
        <w:t>for</w:t>
      </w:r>
      <w:r w:rsidR="009037DA">
        <w:t xml:space="preserve"> </w:t>
      </w:r>
      <w:r w:rsidRPr="00052065">
        <w:t>Visual</w:t>
      </w:r>
      <w:r w:rsidR="009037DA">
        <w:t xml:space="preserve"> </w:t>
      </w:r>
      <w:r w:rsidRPr="00052065">
        <w:t>Studio</w:t>
      </w:r>
      <w:r w:rsidR="009037DA">
        <w:t xml:space="preserve"> </w:t>
      </w:r>
      <w:r w:rsidRPr="00052065">
        <w:t>.NET</w:t>
      </w:r>
    </w:p>
    <w:p w:rsidR="00052065" w:rsidRPr="00052065" w:rsidRDefault="00C042EC" w:rsidP="00052065">
      <w:hyperlink r:id="rId75" w:history="1">
        <w:r w:rsidR="00052065" w:rsidRPr="00052065">
          <w:rPr>
            <w:rStyle w:val="Hyperlink"/>
          </w:rPr>
          <w:t>http://www.oracle.com/technology/tech/dotnet/tools/index.html</w:t>
        </w:r>
      </w:hyperlink>
    </w:p>
    <w:p w:rsidR="00052065" w:rsidRPr="00052065" w:rsidRDefault="00052065" w:rsidP="00052065">
      <w:r w:rsidRPr="00052065">
        <w:t>Microsoft’s</w:t>
      </w:r>
      <w:r w:rsidR="009037DA">
        <w:t xml:space="preserve"> </w:t>
      </w:r>
      <w:r w:rsidRPr="00052065">
        <w:t>.NET</w:t>
      </w:r>
      <w:r w:rsidR="009037DA">
        <w:t xml:space="preserve"> </w:t>
      </w:r>
      <w:r w:rsidRPr="00052065">
        <w:t>Managed</w:t>
      </w:r>
      <w:r w:rsidR="009037DA">
        <w:t xml:space="preserve"> </w:t>
      </w:r>
      <w:r w:rsidRPr="00052065">
        <w:t>Provider</w:t>
      </w:r>
      <w:r w:rsidR="009037DA">
        <w:t xml:space="preserve"> </w:t>
      </w:r>
      <w:r w:rsidRPr="00052065">
        <w:t>for</w:t>
      </w:r>
      <w:r w:rsidR="009037DA">
        <w:t xml:space="preserve"> </w:t>
      </w:r>
      <w:r w:rsidRPr="00052065">
        <w:t>Oracle</w:t>
      </w:r>
      <w:r w:rsidR="009037DA">
        <w:t xml:space="preserve"> </w:t>
      </w:r>
      <w:r w:rsidRPr="00052065">
        <w:t>(download</w:t>
      </w:r>
      <w:r w:rsidR="009037DA">
        <w:t xml:space="preserve"> </w:t>
      </w:r>
      <w:r w:rsidRPr="00052065">
        <w:t>link)</w:t>
      </w:r>
    </w:p>
    <w:p w:rsidR="00052065" w:rsidRPr="00052065" w:rsidRDefault="00C042EC" w:rsidP="00052065">
      <w:hyperlink r:id="rId76" w:history="1">
        <w:r w:rsidR="00052065" w:rsidRPr="00052065">
          <w:rPr>
            <w:rStyle w:val="Hyperlink"/>
          </w:rPr>
          <w:t>http://www.microsoft.com/downloads/details.aspx?displaylang=en&amp;FamilyID=4F55D429-17DC-45EA-BFB3-076D1C052524</w:t>
        </w:r>
      </w:hyperlink>
    </w:p>
    <w:p w:rsidR="00052065" w:rsidRPr="00052065" w:rsidRDefault="00052065" w:rsidP="00052065">
      <w:r w:rsidRPr="00052065">
        <w:t>How</w:t>
      </w:r>
      <w:r w:rsidR="009037DA">
        <w:t xml:space="preserve"> </w:t>
      </w:r>
      <w:proofErr w:type="gramStart"/>
      <w:r w:rsidRPr="00052065">
        <w:t>To</w:t>
      </w:r>
      <w:proofErr w:type="gramEnd"/>
      <w:r w:rsidR="009037DA">
        <w:t xml:space="preserve"> </w:t>
      </w:r>
      <w:r w:rsidRPr="00052065">
        <w:t>Troubleshoot</w:t>
      </w:r>
      <w:r w:rsidR="009037DA">
        <w:t xml:space="preserve"> </w:t>
      </w:r>
      <w:r w:rsidRPr="00052065">
        <w:t>an</w:t>
      </w:r>
      <w:r w:rsidR="009037DA">
        <w:t xml:space="preserve"> </w:t>
      </w:r>
      <w:r w:rsidRPr="00052065">
        <w:t>ASP-to-Oracle</w:t>
      </w:r>
      <w:r w:rsidR="009037DA">
        <w:t xml:space="preserve"> </w:t>
      </w:r>
      <w:r w:rsidRPr="00052065">
        <w:t>Connectivity</w:t>
      </w:r>
      <w:r w:rsidR="009037DA">
        <w:t xml:space="preserve"> </w:t>
      </w:r>
      <w:r w:rsidRPr="00052065">
        <w:t>Problem:</w:t>
      </w:r>
    </w:p>
    <w:p w:rsidR="00052065" w:rsidRPr="00052065" w:rsidRDefault="00C042EC" w:rsidP="00052065">
      <w:hyperlink r:id="rId77" w:history="1">
        <w:r w:rsidR="00052065" w:rsidRPr="00052065">
          <w:rPr>
            <w:rStyle w:val="Hyperlink"/>
          </w:rPr>
          <w:t>http://support.microsoft.com/default.aspx?scid=kb;en-us;Q255084</w:t>
        </w:r>
      </w:hyperlink>
    </w:p>
    <w:p w:rsidR="00052065" w:rsidRPr="00052065" w:rsidRDefault="00052065" w:rsidP="00052065">
      <w:r w:rsidRPr="00052065">
        <w:t>Techniques</w:t>
      </w:r>
      <w:r w:rsidR="009037DA">
        <w:t xml:space="preserve"> </w:t>
      </w:r>
      <w:r w:rsidRPr="00052065">
        <w:t>to</w:t>
      </w:r>
      <w:r w:rsidR="009037DA">
        <w:t xml:space="preserve"> </w:t>
      </w:r>
      <w:r w:rsidRPr="00052065">
        <w:t>Debug</w:t>
      </w:r>
      <w:r w:rsidR="009037DA">
        <w:t xml:space="preserve"> </w:t>
      </w:r>
      <w:r w:rsidRPr="00052065">
        <w:t>Connectivity</w:t>
      </w:r>
      <w:r w:rsidR="009037DA">
        <w:t xml:space="preserve"> </w:t>
      </w:r>
      <w:r w:rsidRPr="00052065">
        <w:t>Issues</w:t>
      </w:r>
      <w:r w:rsidR="009037DA">
        <w:t xml:space="preserve"> </w:t>
      </w:r>
      <w:r w:rsidRPr="00052065">
        <w:t>to</w:t>
      </w:r>
      <w:r w:rsidR="009037DA">
        <w:t xml:space="preserve"> </w:t>
      </w:r>
      <w:r w:rsidRPr="00052065">
        <w:t>an</w:t>
      </w:r>
      <w:r w:rsidR="009037DA">
        <w:t xml:space="preserve"> </w:t>
      </w:r>
      <w:r w:rsidRPr="00052065">
        <w:t>Oracle</w:t>
      </w:r>
      <w:r w:rsidR="009037DA">
        <w:t xml:space="preserve"> </w:t>
      </w:r>
      <w:r w:rsidRPr="00052065">
        <w:t>Server</w:t>
      </w:r>
      <w:r w:rsidR="009037DA">
        <w:t xml:space="preserve"> </w:t>
      </w:r>
      <w:r w:rsidRPr="00052065">
        <w:t>Using</w:t>
      </w:r>
      <w:r w:rsidR="009037DA">
        <w:t xml:space="preserve"> </w:t>
      </w:r>
      <w:r w:rsidRPr="00052065">
        <w:t>the</w:t>
      </w:r>
      <w:r w:rsidR="009037DA">
        <w:t xml:space="preserve"> </w:t>
      </w:r>
      <w:r w:rsidRPr="00052065">
        <w:t>ODBC</w:t>
      </w:r>
      <w:r w:rsidR="009037DA">
        <w:t xml:space="preserve"> </w:t>
      </w:r>
      <w:r w:rsidRPr="00052065">
        <w:t>Driver</w:t>
      </w:r>
      <w:r w:rsidR="009037DA">
        <w:t xml:space="preserve"> </w:t>
      </w:r>
      <w:r w:rsidRPr="00052065">
        <w:t>and</w:t>
      </w:r>
      <w:r w:rsidR="009037DA">
        <w:t xml:space="preserve"> </w:t>
      </w:r>
      <w:r w:rsidRPr="00052065">
        <w:t>OLE</w:t>
      </w:r>
      <w:r w:rsidR="009037DA">
        <w:t xml:space="preserve"> </w:t>
      </w:r>
      <w:r w:rsidRPr="00052065">
        <w:t>DB</w:t>
      </w:r>
      <w:r w:rsidR="009037DA">
        <w:t xml:space="preserve"> </w:t>
      </w:r>
      <w:r w:rsidRPr="00052065">
        <w:t>Provider</w:t>
      </w:r>
    </w:p>
    <w:p w:rsidR="00052065" w:rsidRPr="00052065" w:rsidRDefault="00C042EC" w:rsidP="00052065">
      <w:hyperlink r:id="rId78" w:history="1">
        <w:r w:rsidR="00052065" w:rsidRPr="00052065">
          <w:rPr>
            <w:rStyle w:val="Hyperlink"/>
          </w:rPr>
          <w:t>http://support.microsoft.com/default.aspx?scid=kb;en-us;Q259959</w:t>
        </w:r>
      </w:hyperlink>
    </w:p>
    <w:p w:rsidR="00052065" w:rsidRPr="00052065" w:rsidRDefault="00052065" w:rsidP="00052065">
      <w:r w:rsidRPr="00052065">
        <w:t>How</w:t>
      </w:r>
      <w:r w:rsidR="009037DA">
        <w:t xml:space="preserve"> </w:t>
      </w:r>
      <w:r w:rsidRPr="00052065">
        <w:t>to</w:t>
      </w:r>
      <w:r w:rsidR="009037DA">
        <w:t xml:space="preserve"> </w:t>
      </w:r>
      <w:r w:rsidRPr="00052065">
        <w:t>connect</w:t>
      </w:r>
      <w:r w:rsidR="009037DA">
        <w:t xml:space="preserve"> </w:t>
      </w:r>
      <w:r w:rsidRPr="00052065">
        <w:t>to</w:t>
      </w:r>
      <w:r w:rsidR="009037DA">
        <w:t xml:space="preserve"> </w:t>
      </w:r>
      <w:r w:rsidRPr="00052065">
        <w:t>an</w:t>
      </w:r>
      <w:r w:rsidR="009037DA">
        <w:t xml:space="preserve"> </w:t>
      </w:r>
      <w:r w:rsidRPr="00052065">
        <w:t>Oracle</w:t>
      </w:r>
      <w:r w:rsidR="009037DA">
        <w:t xml:space="preserve"> </w:t>
      </w:r>
      <w:r w:rsidRPr="00052065">
        <w:t>database</w:t>
      </w:r>
      <w:r w:rsidR="009037DA">
        <w:t xml:space="preserve"> </w:t>
      </w:r>
      <w:r w:rsidRPr="00052065">
        <w:t>by</w:t>
      </w:r>
      <w:r w:rsidR="009037DA">
        <w:t xml:space="preserve"> </w:t>
      </w:r>
      <w:r w:rsidRPr="00052065">
        <w:t>using</w:t>
      </w:r>
      <w:r w:rsidR="009037DA">
        <w:t xml:space="preserve"> </w:t>
      </w:r>
      <w:r w:rsidRPr="00052065">
        <w:t>ASP</w:t>
      </w:r>
      <w:r w:rsidR="009037DA">
        <w:t xml:space="preserve"> </w:t>
      </w:r>
      <w:r w:rsidRPr="00052065">
        <w:t>and</w:t>
      </w:r>
      <w:r w:rsidR="009037DA">
        <w:t xml:space="preserve"> </w:t>
      </w:r>
      <w:r w:rsidRPr="00052065">
        <w:t>ADO</w:t>
      </w:r>
    </w:p>
    <w:p w:rsidR="00052065" w:rsidRPr="00052065" w:rsidRDefault="00C042EC" w:rsidP="00052065">
      <w:hyperlink r:id="rId79" w:history="1">
        <w:r w:rsidR="00052065" w:rsidRPr="00052065">
          <w:rPr>
            <w:rStyle w:val="Hyperlink"/>
          </w:rPr>
          <w:t>http://support.microsoft.com/kb/193225/EN-US/</w:t>
        </w:r>
      </w:hyperlink>
    </w:p>
    <w:p w:rsidR="00052065" w:rsidRPr="00052065" w:rsidRDefault="00052065" w:rsidP="00052065">
      <w:r w:rsidRPr="00052065">
        <w:t>Oracle</w:t>
      </w:r>
      <w:r w:rsidR="009037DA">
        <w:t xml:space="preserve"> </w:t>
      </w:r>
      <w:r w:rsidRPr="00052065">
        <w:t>TNS:</w:t>
      </w:r>
      <w:r w:rsidR="009037DA">
        <w:t xml:space="preserve"> </w:t>
      </w:r>
      <w:r w:rsidRPr="00052065">
        <w:t>Authentication</w:t>
      </w:r>
      <w:r w:rsidR="009037DA">
        <w:t xml:space="preserve"> </w:t>
      </w:r>
      <w:r w:rsidRPr="00052065">
        <w:t>Service</w:t>
      </w:r>
      <w:r w:rsidR="009037DA">
        <w:t xml:space="preserve"> </w:t>
      </w:r>
      <w:r w:rsidRPr="00052065">
        <w:t>Initialization</w:t>
      </w:r>
      <w:r w:rsidR="009037DA">
        <w:t xml:space="preserve"> </w:t>
      </w:r>
      <w:r w:rsidRPr="00052065">
        <w:t>Error</w:t>
      </w:r>
    </w:p>
    <w:p w:rsidR="00052065" w:rsidRPr="00052065" w:rsidRDefault="00C042EC" w:rsidP="00052065">
      <w:hyperlink r:id="rId80" w:history="1">
        <w:r w:rsidR="00052065" w:rsidRPr="00052065">
          <w:rPr>
            <w:rStyle w:val="Hyperlink"/>
          </w:rPr>
          <w:t>http://support.microsoft.com/kb/178391/</w:t>
        </w:r>
      </w:hyperlink>
    </w:p>
    <w:p w:rsidR="00052065" w:rsidRPr="00052065" w:rsidRDefault="00052065" w:rsidP="00052065">
      <w:r w:rsidRPr="00052065">
        <w:t>Limitations</w:t>
      </w:r>
      <w:r w:rsidR="009037DA">
        <w:t xml:space="preserve"> </w:t>
      </w:r>
      <w:r w:rsidRPr="00052065">
        <w:t>of</w:t>
      </w:r>
      <w:r w:rsidR="009037DA">
        <w:t xml:space="preserve"> </w:t>
      </w:r>
      <w:r w:rsidRPr="00052065">
        <w:t>Microsoft</w:t>
      </w:r>
      <w:r w:rsidR="009037DA">
        <w:t xml:space="preserve"> </w:t>
      </w:r>
      <w:r w:rsidRPr="00052065">
        <w:t>Oracle</w:t>
      </w:r>
      <w:r w:rsidR="009037DA">
        <w:t xml:space="preserve"> </w:t>
      </w:r>
      <w:r w:rsidRPr="00052065">
        <w:t>ODBC</w:t>
      </w:r>
      <w:r w:rsidR="009037DA">
        <w:t xml:space="preserve"> </w:t>
      </w:r>
      <w:r w:rsidRPr="00052065">
        <w:t>Driver</w:t>
      </w:r>
      <w:r w:rsidR="009037DA">
        <w:t xml:space="preserve"> </w:t>
      </w:r>
      <w:r w:rsidRPr="00052065">
        <w:t>and</w:t>
      </w:r>
      <w:r w:rsidR="009037DA">
        <w:t xml:space="preserve"> </w:t>
      </w:r>
      <w:r w:rsidRPr="00052065">
        <w:t>OLEDB</w:t>
      </w:r>
      <w:r w:rsidR="009037DA">
        <w:t xml:space="preserve"> </w:t>
      </w:r>
      <w:r w:rsidRPr="00052065">
        <w:t>Provider</w:t>
      </w:r>
    </w:p>
    <w:p w:rsidR="00052065" w:rsidRPr="00052065" w:rsidRDefault="00C042EC" w:rsidP="00052065">
      <w:hyperlink r:id="rId81" w:history="1">
        <w:r w:rsidR="00052065" w:rsidRPr="00052065">
          <w:rPr>
            <w:rStyle w:val="Hyperlink"/>
          </w:rPr>
          <w:t>http://support.microsoft.com/kb/244661/</w:t>
        </w:r>
      </w:hyperlink>
    </w:p>
    <w:p w:rsidR="00052065" w:rsidRPr="00052065" w:rsidRDefault="00052065" w:rsidP="00052065">
      <w:r w:rsidRPr="00052065">
        <w:t>Oracle</w:t>
      </w:r>
      <w:r w:rsidR="009037DA">
        <w:t xml:space="preserve"> </w:t>
      </w:r>
      <w:r w:rsidRPr="00052065">
        <w:t>Call</w:t>
      </w:r>
      <w:r w:rsidR="009037DA">
        <w:t xml:space="preserve"> </w:t>
      </w:r>
      <w:r w:rsidRPr="00052065">
        <w:t>Interface</w:t>
      </w:r>
    </w:p>
    <w:p w:rsidR="00052065" w:rsidRPr="00052065" w:rsidRDefault="00C042EC" w:rsidP="00052065">
      <w:hyperlink r:id="rId82" w:history="1">
        <w:r w:rsidR="00052065" w:rsidRPr="00052065">
          <w:rPr>
            <w:rStyle w:val="Hyperlink"/>
          </w:rPr>
          <w:t>http://www.oracle.com/technology/tech/oci/index.html</w:t>
        </w:r>
      </w:hyperlink>
    </w:p>
    <w:p w:rsidR="00052065" w:rsidRPr="00052065" w:rsidRDefault="00C042EC" w:rsidP="00052065">
      <w:hyperlink r:id="rId83" w:history="1">
        <w:r w:rsidR="00052065" w:rsidRPr="00052065">
          <w:rPr>
            <w:rStyle w:val="Hyperlink"/>
          </w:rPr>
          <w:t>http://orafaq.com/faqoci.htm</w:t>
        </w:r>
      </w:hyperlink>
    </w:p>
    <w:p w:rsidR="00052065" w:rsidRPr="00052065" w:rsidRDefault="00052065" w:rsidP="00052065">
      <w:r w:rsidRPr="00052065">
        <w:t>Database</w:t>
      </w:r>
      <w:r w:rsidR="009037DA">
        <w:t xml:space="preserve"> </w:t>
      </w:r>
      <w:r w:rsidRPr="00052065">
        <w:t>Access</w:t>
      </w:r>
      <w:r w:rsidR="009037DA">
        <w:t xml:space="preserve"> </w:t>
      </w:r>
      <w:r w:rsidRPr="00052065">
        <w:t>using</w:t>
      </w:r>
      <w:r w:rsidR="009037DA">
        <w:t xml:space="preserve"> </w:t>
      </w:r>
      <w:r w:rsidRPr="00052065">
        <w:t>.NET</w:t>
      </w:r>
      <w:r w:rsidR="009037DA">
        <w:t xml:space="preserve"> </w:t>
      </w:r>
      <w:r w:rsidRPr="00052065">
        <w:t>Data</w:t>
      </w:r>
      <w:r w:rsidR="009037DA">
        <w:t xml:space="preserve"> </w:t>
      </w:r>
      <w:r w:rsidRPr="00052065">
        <w:t>Providers</w:t>
      </w:r>
    </w:p>
    <w:p w:rsidR="00052065" w:rsidRPr="00052065" w:rsidRDefault="00C042EC" w:rsidP="00052065">
      <w:hyperlink r:id="rId84" w:history="1">
        <w:r w:rsidR="00052065" w:rsidRPr="00052065">
          <w:rPr>
            <w:rStyle w:val="Hyperlink"/>
          </w:rPr>
          <w:t>http://www.akadia.com/services/dotnet_dbaccess.html</w:t>
        </w:r>
      </w:hyperlink>
    </w:p>
    <w:p w:rsidR="00800C68" w:rsidRDefault="00800C68" w:rsidP="00A3613B"/>
    <w:p w:rsidR="00013349" w:rsidRDefault="00013349" w:rsidP="00013349">
      <w:pPr>
        <w:pStyle w:val="Heading3"/>
      </w:pPr>
      <w:bookmarkStart w:id="667" w:name="_Ref96261993"/>
      <w:bookmarkStart w:id="668" w:name="_Toc105587060"/>
      <w:bookmarkStart w:id="669" w:name="_Toc414885793"/>
      <w:r>
        <w:t>Database</w:t>
      </w:r>
      <w:r w:rsidR="009037DA">
        <w:t xml:space="preserve"> </w:t>
      </w:r>
      <w:r>
        <w:t>Field</w:t>
      </w:r>
      <w:r w:rsidR="009037DA">
        <w:t xml:space="preserve"> </w:t>
      </w:r>
      <w:r>
        <w:t>Support</w:t>
      </w:r>
      <w:r w:rsidR="009037DA">
        <w:t xml:space="preserve"> </w:t>
      </w:r>
      <w:r>
        <w:t>in</w:t>
      </w:r>
      <w:r w:rsidR="009037DA">
        <w:t xml:space="preserve"> </w:t>
      </w:r>
      <w:r>
        <w:t>Oracle</w:t>
      </w:r>
      <w:bookmarkEnd w:id="667"/>
      <w:bookmarkEnd w:id="668"/>
      <w:bookmarkEnd w:id="669"/>
    </w:p>
    <w:p w:rsidR="00013349" w:rsidRPr="00A3613B" w:rsidRDefault="007048F2" w:rsidP="00A3613B">
      <w:r w:rsidRPr="00A3613B">
        <w:fldChar w:fldCharType="begin"/>
      </w:r>
      <w:r w:rsidR="00013349" w:rsidRPr="00A3613B">
        <w:instrText>xe</w:instrText>
      </w:r>
      <w:r w:rsidR="009037DA">
        <w:instrText xml:space="preserve"> </w:instrText>
      </w:r>
      <w:r w:rsidR="00013349" w:rsidRPr="00A3613B">
        <w:instrText>"Database</w:instrText>
      </w:r>
      <w:r w:rsidR="009037DA">
        <w:instrText xml:space="preserve"> </w:instrText>
      </w:r>
      <w:r w:rsidR="00013349" w:rsidRPr="00A3613B">
        <w:instrText>Field</w:instrText>
      </w:r>
      <w:r w:rsidR="009037DA">
        <w:instrText xml:space="preserve"> </w:instrText>
      </w:r>
      <w:r w:rsidR="00013349" w:rsidRPr="00A3613B">
        <w:instrText>Support</w:instrText>
      </w:r>
      <w:r w:rsidR="009037DA">
        <w:instrText xml:space="preserve"> </w:instrText>
      </w:r>
      <w:r w:rsidR="00013349" w:rsidRPr="00A3613B">
        <w:instrText>in</w:instrText>
      </w:r>
      <w:r w:rsidR="009037DA">
        <w:instrText xml:space="preserve"> </w:instrText>
      </w:r>
      <w:r w:rsidR="00013349" w:rsidRPr="00A3613B">
        <w:instrText>Oracle"</w:instrText>
      </w:r>
      <w:r w:rsidRPr="00A3613B">
        <w:fldChar w:fldCharType="end"/>
      </w:r>
      <w:r w:rsidRPr="00A3613B">
        <w:fldChar w:fldCharType="begin"/>
      </w:r>
      <w:r w:rsidR="00013349" w:rsidRPr="00A3613B">
        <w:instrText>xe</w:instrText>
      </w:r>
      <w:r w:rsidR="009037DA">
        <w:instrText xml:space="preserve"> </w:instrText>
      </w:r>
      <w:r w:rsidR="00013349" w:rsidRPr="00A3613B">
        <w:instrText>"Oracle:Database</w:instrText>
      </w:r>
      <w:r w:rsidR="009037DA">
        <w:instrText xml:space="preserve"> </w:instrText>
      </w:r>
      <w:r w:rsidR="00013349" w:rsidRPr="00A3613B">
        <w:instrText>field</w:instrText>
      </w:r>
      <w:r w:rsidR="009037DA">
        <w:instrText xml:space="preserve"> </w:instrText>
      </w:r>
      <w:r w:rsidR="00013349" w:rsidRPr="00A3613B">
        <w:instrText>support"</w:instrText>
      </w:r>
      <w:r w:rsidRPr="00A3613B">
        <w:fldChar w:fldCharType="end"/>
      </w:r>
      <w:r w:rsidRPr="00A3613B">
        <w:fldChar w:fldCharType="begin"/>
      </w:r>
      <w:r w:rsidR="00013349" w:rsidRPr="00A3613B">
        <w:instrText>xe</w:instrText>
      </w:r>
      <w:r w:rsidR="009037DA">
        <w:instrText xml:space="preserve"> </w:instrText>
      </w:r>
      <w:r w:rsidR="00013349" w:rsidRPr="00A3613B">
        <w:instrText>"Database</w:instrText>
      </w:r>
      <w:r w:rsidR="009037DA">
        <w:instrText xml:space="preserve"> </w:instrText>
      </w:r>
      <w:r w:rsidR="00013349" w:rsidRPr="00A3613B">
        <w:instrText>field</w:instrText>
      </w:r>
      <w:r w:rsidR="009037DA">
        <w:instrText xml:space="preserve"> </w:instrText>
      </w:r>
      <w:r w:rsidR="00013349" w:rsidRPr="00A3613B">
        <w:instrText>support:Oracle"</w:instrText>
      </w:r>
      <w:r w:rsidRPr="00A3613B">
        <w:fldChar w:fldCharType="end"/>
      </w:r>
      <w:r w:rsidR="00013349" w:rsidRPr="00A3613B">
        <w:t>Iron</w:t>
      </w:r>
      <w:r w:rsidR="009037DA">
        <w:t xml:space="preserve"> </w:t>
      </w:r>
      <w:r w:rsidR="00013349" w:rsidRPr="00A3613B">
        <w:t>Speed</w:t>
      </w:r>
      <w:r w:rsidR="009037DA">
        <w:t xml:space="preserve"> </w:t>
      </w:r>
      <w:r w:rsidR="00013349" w:rsidRPr="00A3613B">
        <w:t>Designer</w:t>
      </w:r>
      <w:r w:rsidR="009037DA">
        <w:t xml:space="preserve"> </w:t>
      </w:r>
      <w:r w:rsidR="00013349" w:rsidRPr="00A3613B">
        <w:t>supports</w:t>
      </w:r>
      <w:r w:rsidR="009037DA">
        <w:t xml:space="preserve"> </w:t>
      </w:r>
      <w:r w:rsidR="00013349" w:rsidRPr="00A3613B">
        <w:t>these</w:t>
      </w:r>
      <w:r w:rsidR="009037DA">
        <w:t xml:space="preserve"> </w:t>
      </w:r>
      <w:r w:rsidR="00013349" w:rsidRPr="00A3613B">
        <w:t>Oracle</w:t>
      </w:r>
      <w:r w:rsidR="009037DA">
        <w:t xml:space="preserve"> </w:t>
      </w:r>
      <w:r w:rsidR="00013349" w:rsidRPr="00A3613B">
        <w:t>data</w:t>
      </w:r>
      <w:r w:rsidR="009037DA">
        <w:t xml:space="preserve"> </w:t>
      </w:r>
      <w:r w:rsidR="00013349" w:rsidRPr="00A3613B">
        <w:t>types:</w:t>
      </w:r>
    </w:p>
    <w:tbl>
      <w:tblPr>
        <w:tblW w:w="106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917"/>
        <w:gridCol w:w="6703"/>
      </w:tblGrid>
      <w:tr w:rsidR="00013349">
        <w:trPr>
          <w:tblHeader/>
        </w:trPr>
        <w:tc>
          <w:tcPr>
            <w:tcW w:w="3917" w:type="dxa"/>
            <w:tcBorders>
              <w:top w:val="single" w:sz="12" w:space="0" w:color="FFFFFF"/>
              <w:left w:val="single" w:sz="12" w:space="0" w:color="FFFFFF"/>
              <w:bottom w:val="single" w:sz="12" w:space="0" w:color="FFFFFF"/>
              <w:right w:val="single" w:sz="12" w:space="0" w:color="FFFFFF"/>
            </w:tcBorders>
            <w:shd w:val="clear" w:color="auto" w:fill="808080"/>
          </w:tcPr>
          <w:p w:rsidR="00013349" w:rsidRDefault="00013349" w:rsidP="00013349">
            <w:pPr>
              <w:pStyle w:val="TableHeading"/>
            </w:pPr>
            <w:r>
              <w:t>Field</w:t>
            </w:r>
            <w:r w:rsidR="009037DA">
              <w:t xml:space="preserve"> </w:t>
            </w:r>
            <w:r>
              <w:t>Type</w:t>
            </w:r>
          </w:p>
        </w:tc>
        <w:tc>
          <w:tcPr>
            <w:tcW w:w="6703" w:type="dxa"/>
            <w:tcBorders>
              <w:top w:val="single" w:sz="12" w:space="0" w:color="FFFFFF"/>
              <w:left w:val="single" w:sz="12" w:space="0" w:color="FFFFFF"/>
              <w:bottom w:val="single" w:sz="12" w:space="0" w:color="FFFFFF"/>
              <w:right w:val="single" w:sz="12" w:space="0" w:color="FFFFFF"/>
            </w:tcBorders>
            <w:shd w:val="clear" w:color="auto" w:fill="808080"/>
          </w:tcPr>
          <w:p w:rsidR="00013349" w:rsidRDefault="00013349" w:rsidP="00013349">
            <w:pPr>
              <w:pStyle w:val="TableHeading"/>
            </w:pPr>
            <w:r>
              <w:t>Caveats</w:t>
            </w:r>
          </w:p>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BFILE</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9B59C5"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9B59C5" w:rsidRPr="00A3613B" w:rsidRDefault="009B59C5" w:rsidP="00A3613B">
            <w:r>
              <w:t>BINARY_DOUBLE</w:t>
            </w:r>
            <w:r>
              <w:br/>
              <w:t>BINARY_FLOAT</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9B59C5" w:rsidRPr="00A3613B" w:rsidRDefault="009B59C5" w:rsidP="00A3613B">
            <w:r>
              <w:t xml:space="preserve">The </w:t>
            </w:r>
            <w:proofErr w:type="spellStart"/>
            <w:r>
              <w:t>System.Data.OracleClient</w:t>
            </w:r>
            <w:proofErr w:type="spellEnd"/>
            <w:r>
              <w:t xml:space="preserve"> namespace used by the </w:t>
            </w:r>
            <w:r w:rsidR="005E6439">
              <w:t>application</w:t>
            </w:r>
            <w:r>
              <w:t xml:space="preserve"> does not natively support these types.  Iron Speed Designer maps (i.e. CAST) them to Oracle’s NUMBER data type.</w:t>
            </w:r>
          </w:p>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BLOB</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CHAR</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CLOB</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DATE</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DOUBLE</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FLOAT</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NUMBER</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INTERVAL</w:t>
            </w:r>
            <w:r w:rsidR="009037DA">
              <w:t xml:space="preserve"> </w:t>
            </w:r>
            <w:r w:rsidRPr="00A3613B">
              <w:t>DAY</w:t>
            </w:r>
            <w:r w:rsidR="009037DA">
              <w:t xml:space="preserve"> </w:t>
            </w:r>
            <w:r w:rsidRPr="00A3613B">
              <w:t>TO</w:t>
            </w:r>
            <w:r w:rsidR="009037DA">
              <w:t xml:space="preserve"> </w:t>
            </w:r>
            <w:r w:rsidRPr="00A3613B">
              <w:t>SECOND</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INTERVAL</w:t>
            </w:r>
            <w:r w:rsidR="009037DA">
              <w:t xml:space="preserve"> </w:t>
            </w:r>
            <w:r w:rsidRPr="00A3613B">
              <w:t>YEAR</w:t>
            </w:r>
            <w:r w:rsidR="009037DA">
              <w:t xml:space="preserve"> </w:t>
            </w:r>
            <w:r w:rsidRPr="00A3613B">
              <w:t>TO</w:t>
            </w:r>
            <w:r w:rsidR="009037DA">
              <w:t xml:space="preserve"> </w:t>
            </w:r>
            <w:r w:rsidRPr="00A3613B">
              <w:t>MONTH</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LONG</w:t>
            </w:r>
            <w:r w:rsidR="009037DA">
              <w:t xml:space="preserve"> </w:t>
            </w:r>
            <w:r w:rsidRPr="00A3613B">
              <w:t>RAW</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LONG</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NCHAR</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NCLOB</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NUMBER</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NVARCHAR</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NVARCHAR2</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RAW</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ROWID</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TIMESTAMP</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TIMESTAMP</w:t>
            </w:r>
            <w:r w:rsidR="009037DA">
              <w:t xml:space="preserve"> </w:t>
            </w:r>
            <w:r w:rsidRPr="00A3613B">
              <w:t>WITH</w:t>
            </w:r>
            <w:r w:rsidR="009037DA">
              <w:t xml:space="preserve"> </w:t>
            </w:r>
            <w:r w:rsidRPr="00A3613B">
              <w:t>LOCAL</w:t>
            </w:r>
            <w:r w:rsidR="009037DA">
              <w:t xml:space="preserve"> </w:t>
            </w:r>
            <w:r w:rsidRPr="00A3613B">
              <w:t>TIME</w:t>
            </w:r>
            <w:r w:rsidR="009037DA">
              <w:t xml:space="preserve"> </w:t>
            </w:r>
            <w:r w:rsidRPr="00A3613B">
              <w:t>ZONE</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TIMESTAMP</w:t>
            </w:r>
            <w:r w:rsidR="009037DA">
              <w:t xml:space="preserve"> </w:t>
            </w:r>
            <w:r w:rsidRPr="00A3613B">
              <w:t>WITH</w:t>
            </w:r>
            <w:r w:rsidR="009037DA">
              <w:t xml:space="preserve"> </w:t>
            </w:r>
            <w:r w:rsidRPr="00A3613B">
              <w:t>TIME</w:t>
            </w:r>
            <w:r w:rsidR="009037DA">
              <w:t xml:space="preserve"> </w:t>
            </w:r>
            <w:r w:rsidRPr="00A3613B">
              <w:t>ZONE</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AC7ADA"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AC7ADA" w:rsidRPr="00A3613B" w:rsidRDefault="00AC7ADA" w:rsidP="00A3613B">
            <w:r w:rsidRPr="00A3613B">
              <w:t>UROWID</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AC7ADA" w:rsidRPr="00A3613B" w:rsidRDefault="00AC7ADA"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VARCHAR</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VARCHAR2</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XMLTYPE</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9B59C5" w:rsidRDefault="009B59C5" w:rsidP="009B59C5">
            <w:r w:rsidRPr="009B59C5">
              <w:t xml:space="preserve">The </w:t>
            </w:r>
            <w:proofErr w:type="spellStart"/>
            <w:r w:rsidRPr="009B59C5">
              <w:t>System.Data.OracleClient</w:t>
            </w:r>
            <w:proofErr w:type="spellEnd"/>
            <w:r w:rsidRPr="009B59C5">
              <w:t xml:space="preserve"> namespace used by the </w:t>
            </w:r>
            <w:r w:rsidR="005E6439">
              <w:t>application</w:t>
            </w:r>
            <w:r w:rsidRPr="009B59C5">
              <w:t xml:space="preserve"> does not natively support XMLTYPE.</w:t>
            </w:r>
            <w:r>
              <w:t xml:space="preserve"> </w:t>
            </w:r>
            <w:r w:rsidRPr="009B59C5">
              <w:t xml:space="preserve"> </w:t>
            </w:r>
            <w:r>
              <w:t>Iron Speed Designer</w:t>
            </w:r>
            <w:r w:rsidRPr="009B59C5">
              <w:t xml:space="preserve"> map</w:t>
            </w:r>
            <w:r>
              <w:t>s</w:t>
            </w:r>
            <w:r w:rsidRPr="009B59C5">
              <w:t xml:space="preserve"> (i</w:t>
            </w:r>
            <w:r>
              <w:t xml:space="preserve">.e. CAST) it to </w:t>
            </w:r>
            <w:proofErr w:type="gramStart"/>
            <w:r>
              <w:t>VARCHAR2(</w:t>
            </w:r>
            <w:proofErr w:type="gramEnd"/>
            <w:r>
              <w:t xml:space="preserve">4000). </w:t>
            </w:r>
            <w:r w:rsidRPr="009B59C5">
              <w:t xml:space="preserve"> The limitation, therefore, is that the field is supported only up to 4000 characters of XML data.</w:t>
            </w:r>
          </w:p>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User</w:t>
            </w:r>
            <w:r w:rsidR="009037DA">
              <w:t xml:space="preserve"> </w:t>
            </w:r>
            <w:r w:rsidRPr="00A3613B">
              <w:t>defined</w:t>
            </w:r>
            <w:r w:rsidR="009037DA">
              <w:t xml:space="preserve"> </w:t>
            </w:r>
            <w:r w:rsidRPr="00A3613B">
              <w:t>types</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Not</w:t>
            </w:r>
            <w:r w:rsidR="009037DA">
              <w:t xml:space="preserve"> </w:t>
            </w:r>
            <w:r w:rsidRPr="00A3613B">
              <w:t>supported</w:t>
            </w:r>
          </w:p>
        </w:tc>
      </w:tr>
      <w:tr w:rsidR="00013349" w:rsidRPr="00A3613B">
        <w:trPr>
          <w:cantSplit/>
        </w:trPr>
        <w:tc>
          <w:tcPr>
            <w:tcW w:w="3917"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A3613B" w:rsidP="00A3613B">
            <w:r>
              <w:t>Nested</w:t>
            </w:r>
            <w:r w:rsidR="009037DA">
              <w:t xml:space="preserve"> </w:t>
            </w:r>
            <w:r>
              <w:t>tables</w:t>
            </w:r>
          </w:p>
        </w:tc>
        <w:tc>
          <w:tcPr>
            <w:tcW w:w="6703" w:type="dxa"/>
            <w:tcBorders>
              <w:top w:val="single" w:sz="12" w:space="0" w:color="FFFFFF"/>
              <w:left w:val="single" w:sz="12" w:space="0" w:color="FFFFFF"/>
              <w:bottom w:val="single" w:sz="12" w:space="0" w:color="FFFFFF"/>
              <w:right w:val="single" w:sz="12" w:space="0" w:color="FFFFFF"/>
            </w:tcBorders>
            <w:shd w:val="clear" w:color="auto" w:fill="E0E0E0"/>
          </w:tcPr>
          <w:p w:rsidR="00013349" w:rsidRPr="00A3613B" w:rsidRDefault="00013349" w:rsidP="00A3613B">
            <w:r w:rsidRPr="00A3613B">
              <w:t>Not</w:t>
            </w:r>
            <w:r w:rsidR="009037DA">
              <w:t xml:space="preserve"> </w:t>
            </w:r>
            <w:r w:rsidRPr="00A3613B">
              <w:t>supported.</w:t>
            </w:r>
            <w:r w:rsidR="009037DA">
              <w:t xml:space="preserve">  </w:t>
            </w:r>
            <w:r w:rsidRPr="00A3613B">
              <w:t>(Tables</w:t>
            </w:r>
            <w:r w:rsidR="009037DA">
              <w:t xml:space="preserve"> </w:t>
            </w:r>
            <w:r w:rsidRPr="00A3613B">
              <w:t>stored</w:t>
            </w:r>
            <w:r w:rsidR="009037DA">
              <w:t xml:space="preserve"> </w:t>
            </w:r>
            <w:r w:rsidRPr="00A3613B">
              <w:t>within</w:t>
            </w:r>
            <w:r w:rsidR="009037DA">
              <w:t xml:space="preserve"> </w:t>
            </w:r>
            <w:r w:rsidRPr="00A3613B">
              <w:t>the</w:t>
            </w:r>
            <w:r w:rsidR="009037DA">
              <w:t xml:space="preserve"> </w:t>
            </w:r>
            <w:r w:rsidRPr="00A3613B">
              <w:t>structure</w:t>
            </w:r>
            <w:r w:rsidR="009037DA">
              <w:t xml:space="preserve"> </w:t>
            </w:r>
            <w:r w:rsidRPr="00A3613B">
              <w:t>of</w:t>
            </w:r>
            <w:r w:rsidR="009037DA">
              <w:t xml:space="preserve"> </w:t>
            </w:r>
            <w:r w:rsidRPr="00A3613B">
              <w:t>other</w:t>
            </w:r>
            <w:r w:rsidR="009037DA">
              <w:t xml:space="preserve"> </w:t>
            </w:r>
            <w:r w:rsidRPr="00A3613B">
              <w:t>tables.)</w:t>
            </w:r>
          </w:p>
        </w:tc>
      </w:tr>
    </w:tbl>
    <w:p w:rsidR="00013349" w:rsidRDefault="00013349" w:rsidP="00A3613B">
      <w:r w:rsidRPr="00A3613B">
        <w:t>When</w:t>
      </w:r>
      <w:r w:rsidR="009037DA">
        <w:t xml:space="preserve"> </w:t>
      </w:r>
      <w:r w:rsidRPr="00A3613B">
        <w:t>running</w:t>
      </w:r>
      <w:r w:rsidR="009037DA">
        <w:t xml:space="preserve"> </w:t>
      </w:r>
      <w:r w:rsidRPr="00A3613B">
        <w:t>an</w:t>
      </w:r>
      <w:r w:rsidR="009037DA">
        <w:t xml:space="preserve"> </w:t>
      </w:r>
      <w:r w:rsidRPr="00A3613B">
        <w:t>application</w:t>
      </w:r>
      <w:r w:rsidR="009037DA">
        <w:t xml:space="preserve"> </w:t>
      </w:r>
      <w:r w:rsidRPr="00A3613B">
        <w:t>that</w:t>
      </w:r>
      <w:r w:rsidR="009037DA">
        <w:t xml:space="preserve"> </w:t>
      </w:r>
      <w:r w:rsidRPr="00A3613B">
        <w:t>uses</w:t>
      </w:r>
      <w:r w:rsidR="009037DA">
        <w:t xml:space="preserve"> </w:t>
      </w:r>
      <w:r w:rsidRPr="00A3613B">
        <w:t>stored</w:t>
      </w:r>
      <w:r w:rsidR="009037DA">
        <w:t xml:space="preserve"> </w:t>
      </w:r>
      <w:r w:rsidRPr="00A3613B">
        <w:t>procedures</w:t>
      </w:r>
      <w:r w:rsidR="009037DA">
        <w:t xml:space="preserve"> </w:t>
      </w:r>
      <w:r w:rsidRPr="00A3613B">
        <w:t>in</w:t>
      </w:r>
      <w:r w:rsidR="009037DA">
        <w:t xml:space="preserve"> </w:t>
      </w:r>
      <w:r w:rsidRPr="00A3613B">
        <w:t>an</w:t>
      </w:r>
      <w:r w:rsidR="009037DA">
        <w:t xml:space="preserve"> </w:t>
      </w:r>
      <w:r w:rsidRPr="00A3613B">
        <w:t>Oracle</w:t>
      </w:r>
      <w:r w:rsidR="009037DA">
        <w:t xml:space="preserve"> </w:t>
      </w:r>
      <w:r w:rsidRPr="00A3613B">
        <w:t>9i</w:t>
      </w:r>
      <w:r w:rsidR="009037DA">
        <w:t xml:space="preserve"> </w:t>
      </w:r>
      <w:r w:rsidRPr="00A3613B">
        <w:t>database,</w:t>
      </w:r>
      <w:r w:rsidR="009037DA">
        <w:t xml:space="preserve"> </w:t>
      </w:r>
      <w:r w:rsidRPr="00A3613B">
        <w:t>binary</w:t>
      </w:r>
      <w:r w:rsidR="009037DA">
        <w:t xml:space="preserve"> </w:t>
      </w:r>
      <w:r w:rsidRPr="00A3613B">
        <w:t>data</w:t>
      </w:r>
      <w:r w:rsidR="009037DA">
        <w:t xml:space="preserve"> </w:t>
      </w:r>
      <w:r w:rsidRPr="00A3613B">
        <w:t>stored</w:t>
      </w:r>
      <w:r w:rsidR="009037DA">
        <w:t xml:space="preserve"> </w:t>
      </w:r>
      <w:r w:rsidRPr="00A3613B">
        <w:t>in</w:t>
      </w:r>
      <w:r w:rsidR="009037DA">
        <w:t xml:space="preserve"> </w:t>
      </w:r>
      <w:r w:rsidRPr="00A3613B">
        <w:t>fields</w:t>
      </w:r>
      <w:r w:rsidR="009037DA">
        <w:t xml:space="preserve"> </w:t>
      </w:r>
      <w:r w:rsidRPr="00A3613B">
        <w:t>of</w:t>
      </w:r>
      <w:r w:rsidR="009037DA">
        <w:t xml:space="preserve"> </w:t>
      </w:r>
      <w:r w:rsidRPr="00A3613B">
        <w:t>type</w:t>
      </w:r>
      <w:r w:rsidR="009037DA">
        <w:t xml:space="preserve"> </w:t>
      </w:r>
      <w:r w:rsidRPr="00A3613B">
        <w:t>RAW</w:t>
      </w:r>
      <w:r w:rsidR="009037DA">
        <w:t xml:space="preserve"> </w:t>
      </w:r>
      <w:r w:rsidRPr="00A3613B">
        <w:t>or</w:t>
      </w:r>
      <w:r w:rsidR="009037DA">
        <w:t xml:space="preserve"> </w:t>
      </w:r>
      <w:r w:rsidRPr="00A3613B">
        <w:t>LONG</w:t>
      </w:r>
      <w:r w:rsidR="009037DA">
        <w:t xml:space="preserve"> </w:t>
      </w:r>
      <w:r w:rsidRPr="00A3613B">
        <w:t>RAW</w:t>
      </w:r>
      <w:r w:rsidR="009037DA">
        <w:t xml:space="preserve"> </w:t>
      </w:r>
      <w:r w:rsidRPr="00A3613B">
        <w:t>may</w:t>
      </w:r>
      <w:r w:rsidR="009037DA">
        <w:t xml:space="preserve"> </w:t>
      </w:r>
      <w:r w:rsidRPr="00A3613B">
        <w:t>not</w:t>
      </w:r>
      <w:r w:rsidR="009037DA">
        <w:t xml:space="preserve"> </w:t>
      </w:r>
      <w:r w:rsidRPr="00A3613B">
        <w:t>be</w:t>
      </w:r>
      <w:r w:rsidR="009037DA">
        <w:t xml:space="preserve"> </w:t>
      </w:r>
      <w:r w:rsidRPr="00A3613B">
        <w:t>read</w:t>
      </w:r>
      <w:r w:rsidR="009037DA">
        <w:t xml:space="preserve"> </w:t>
      </w:r>
      <w:r w:rsidRPr="00A3613B">
        <w:t>correctly.</w:t>
      </w:r>
      <w:r w:rsidR="009037DA">
        <w:t xml:space="preserve">  </w:t>
      </w:r>
      <w:r w:rsidRPr="00A3613B">
        <w:t>The</w:t>
      </w:r>
      <w:r w:rsidR="009037DA">
        <w:t xml:space="preserve"> </w:t>
      </w:r>
      <w:r w:rsidRPr="00A3613B">
        <w:t>application</w:t>
      </w:r>
      <w:r w:rsidR="009037DA">
        <w:t xml:space="preserve"> </w:t>
      </w:r>
      <w:r w:rsidRPr="00A3613B">
        <w:t>may</w:t>
      </w:r>
      <w:r w:rsidR="009037DA">
        <w:t xml:space="preserve"> </w:t>
      </w:r>
      <w:r w:rsidRPr="00A3613B">
        <w:t>receive</w:t>
      </w:r>
      <w:r w:rsidR="009037DA">
        <w:t xml:space="preserve"> </w:t>
      </w:r>
      <w:r w:rsidRPr="00A3613B">
        <w:t>data</w:t>
      </w:r>
      <w:r w:rsidR="009037DA">
        <w:t xml:space="preserve"> </w:t>
      </w:r>
      <w:r w:rsidRPr="00A3613B">
        <w:t>truncation</w:t>
      </w:r>
      <w:r w:rsidR="009037DA">
        <w:t xml:space="preserve"> </w:t>
      </w:r>
      <w:r w:rsidRPr="00A3613B">
        <w:t>errors</w:t>
      </w:r>
      <w:r w:rsidR="009037DA">
        <w:t xml:space="preserve"> </w:t>
      </w:r>
      <w:r w:rsidRPr="00A3613B">
        <w:t>from</w:t>
      </w:r>
      <w:r w:rsidR="009037DA">
        <w:t xml:space="preserve"> </w:t>
      </w:r>
      <w:r w:rsidRPr="00A3613B">
        <w:t>the</w:t>
      </w:r>
      <w:r w:rsidR="009037DA">
        <w:t xml:space="preserve"> </w:t>
      </w:r>
      <w:r w:rsidRPr="00A3613B">
        <w:t>underlying</w:t>
      </w:r>
      <w:r w:rsidR="009037DA">
        <w:t xml:space="preserve"> </w:t>
      </w:r>
      <w:r w:rsidRPr="00A3613B">
        <w:t>.NET</w:t>
      </w:r>
      <w:r w:rsidR="009037DA">
        <w:t xml:space="preserve"> </w:t>
      </w:r>
      <w:r w:rsidRPr="00A3613B">
        <w:t>data</w:t>
      </w:r>
      <w:r w:rsidR="009037DA">
        <w:t xml:space="preserve"> </w:t>
      </w:r>
      <w:r w:rsidRPr="00A3613B">
        <w:t>provider</w:t>
      </w:r>
      <w:r w:rsidR="009037DA">
        <w:t xml:space="preserve"> </w:t>
      </w:r>
      <w:r w:rsidRPr="00A3613B">
        <w:t>in</w:t>
      </w:r>
      <w:r w:rsidR="009037DA">
        <w:t xml:space="preserve"> </w:t>
      </w:r>
      <w:r w:rsidRPr="00A3613B">
        <w:t>the</w:t>
      </w:r>
      <w:r w:rsidR="009037DA">
        <w:t xml:space="preserve"> </w:t>
      </w:r>
      <w:proofErr w:type="spellStart"/>
      <w:r w:rsidRPr="00A3613B">
        <w:t>System.Data.OracleClient</w:t>
      </w:r>
      <w:proofErr w:type="spellEnd"/>
      <w:r w:rsidR="009037DA">
        <w:t xml:space="preserve"> </w:t>
      </w:r>
      <w:r w:rsidRPr="00A3613B">
        <w:t>namespace.</w:t>
      </w:r>
      <w:r w:rsidR="009037DA">
        <w:t xml:space="preserve">  </w:t>
      </w:r>
      <w:r w:rsidRPr="00A3613B">
        <w:t>This</w:t>
      </w:r>
      <w:r w:rsidR="009037DA">
        <w:t xml:space="preserve"> </w:t>
      </w:r>
      <w:r w:rsidRPr="00A3613B">
        <w:t>may</w:t>
      </w:r>
      <w:r w:rsidR="009037DA">
        <w:t xml:space="preserve"> </w:t>
      </w:r>
      <w:r w:rsidRPr="00A3613B">
        <w:t>result</w:t>
      </w:r>
      <w:r w:rsidR="009037DA">
        <w:t xml:space="preserve"> </w:t>
      </w:r>
      <w:r w:rsidRPr="00A3613B">
        <w:t>in</w:t>
      </w:r>
      <w:r w:rsidR="009037DA">
        <w:t xml:space="preserve"> </w:t>
      </w:r>
      <w:r w:rsidRPr="00A3613B">
        <w:t>"no</w:t>
      </w:r>
      <w:r w:rsidR="009037DA">
        <w:t xml:space="preserve"> </w:t>
      </w:r>
      <w:r w:rsidRPr="00A3613B">
        <w:t>data"</w:t>
      </w:r>
      <w:r w:rsidR="009037DA">
        <w:t xml:space="preserve"> </w:t>
      </w:r>
      <w:r w:rsidRPr="00A3613B">
        <w:t>being</w:t>
      </w:r>
      <w:r w:rsidR="009037DA">
        <w:t xml:space="preserve"> </w:t>
      </w:r>
      <w:r w:rsidRPr="00A3613B">
        <w:t>displayed</w:t>
      </w:r>
      <w:r w:rsidR="009037DA">
        <w:t xml:space="preserve"> </w:t>
      </w:r>
      <w:r w:rsidRPr="00A3613B">
        <w:t>on</w:t>
      </w:r>
      <w:r w:rsidR="009037DA">
        <w:t xml:space="preserve"> </w:t>
      </w:r>
      <w:r w:rsidRPr="00A3613B">
        <w:t>web</w:t>
      </w:r>
      <w:r w:rsidR="009037DA">
        <w:t xml:space="preserve"> </w:t>
      </w:r>
      <w:r w:rsidRPr="00A3613B">
        <w:t>pages.</w:t>
      </w:r>
    </w:p>
    <w:p w:rsidR="00AC3079" w:rsidRPr="00574333" w:rsidRDefault="00AC3079" w:rsidP="00574333">
      <w:pPr>
        <w:pStyle w:val="Heading3"/>
      </w:pPr>
      <w:bookmarkStart w:id="670" w:name="_Ref98747832"/>
      <w:bookmarkStart w:id="671" w:name="_Toc105587061"/>
      <w:bookmarkStart w:id="672" w:name="_Toc414885794"/>
      <w:r w:rsidRPr="00574333">
        <w:t>Minimum</w:t>
      </w:r>
      <w:r w:rsidR="009037DA">
        <w:t xml:space="preserve"> </w:t>
      </w:r>
      <w:r w:rsidRPr="00574333">
        <w:t>Permissions</w:t>
      </w:r>
      <w:r w:rsidR="009037DA">
        <w:t xml:space="preserve"> </w:t>
      </w:r>
      <w:r w:rsidRPr="00574333">
        <w:t>Needed</w:t>
      </w:r>
      <w:r w:rsidR="009037DA">
        <w:t xml:space="preserve"> </w:t>
      </w:r>
      <w:r w:rsidRPr="00574333">
        <w:t>for</w:t>
      </w:r>
      <w:r w:rsidR="009037DA">
        <w:t xml:space="preserve"> </w:t>
      </w:r>
      <w:r w:rsidRPr="00574333">
        <w:t>Oracle</w:t>
      </w:r>
      <w:r w:rsidR="009037DA">
        <w:t xml:space="preserve"> </w:t>
      </w:r>
      <w:r w:rsidRPr="00574333">
        <w:t>Users</w:t>
      </w:r>
      <w:bookmarkEnd w:id="670"/>
      <w:bookmarkEnd w:id="671"/>
      <w:bookmarkEnd w:id="672"/>
    </w:p>
    <w:p w:rsidR="00AC3079" w:rsidRPr="00A3613B" w:rsidRDefault="007048F2" w:rsidP="00A3613B">
      <w:r w:rsidRPr="00A3613B">
        <w:fldChar w:fldCharType="begin"/>
      </w:r>
      <w:r w:rsidR="00AC3079" w:rsidRPr="00A3613B">
        <w:instrText>xe</w:instrText>
      </w:r>
      <w:r w:rsidR="009037DA">
        <w:instrText xml:space="preserve"> </w:instrText>
      </w:r>
      <w:r w:rsidR="00AC3079" w:rsidRPr="00A3613B">
        <w:instrText>"Minimum</w:instrText>
      </w:r>
      <w:r w:rsidR="009037DA">
        <w:instrText xml:space="preserve"> </w:instrText>
      </w:r>
      <w:r w:rsidR="00AC3079" w:rsidRPr="00A3613B">
        <w:instrText>Permissions</w:instrText>
      </w:r>
      <w:r w:rsidR="009037DA">
        <w:instrText xml:space="preserve"> </w:instrText>
      </w:r>
      <w:r w:rsidR="00AC3079" w:rsidRPr="00A3613B">
        <w:instrText>Needed</w:instrText>
      </w:r>
      <w:r w:rsidR="009037DA">
        <w:instrText xml:space="preserve"> </w:instrText>
      </w:r>
      <w:r w:rsidR="00AC3079" w:rsidRPr="00A3613B">
        <w:instrText>for</w:instrText>
      </w:r>
      <w:r w:rsidR="009037DA">
        <w:instrText xml:space="preserve"> </w:instrText>
      </w:r>
      <w:r w:rsidR="00AC3079" w:rsidRPr="00A3613B">
        <w:instrText>Oracle</w:instrText>
      </w:r>
      <w:r w:rsidR="009037DA">
        <w:instrText xml:space="preserve"> </w:instrText>
      </w:r>
      <w:r w:rsidR="00AC3079" w:rsidRPr="00A3613B">
        <w:instrText>Users"</w:instrText>
      </w:r>
      <w:r w:rsidRPr="00A3613B">
        <w:fldChar w:fldCharType="end"/>
      </w:r>
      <w:r w:rsidRPr="00A3613B">
        <w:fldChar w:fldCharType="begin"/>
      </w:r>
      <w:r w:rsidR="00AC3079" w:rsidRPr="00A3613B">
        <w:instrText>xe</w:instrText>
      </w:r>
      <w:r w:rsidR="009037DA">
        <w:instrText xml:space="preserve"> </w:instrText>
      </w:r>
      <w:r w:rsidR="00AC3079" w:rsidRPr="00A3613B">
        <w:instrText>"Oracle:Permissions</w:instrText>
      </w:r>
      <w:r w:rsidR="009037DA">
        <w:instrText xml:space="preserve"> </w:instrText>
      </w:r>
      <w:r w:rsidR="00AC3079" w:rsidRPr="00A3613B">
        <w:instrText>needed"</w:instrText>
      </w:r>
      <w:r w:rsidRPr="00A3613B">
        <w:fldChar w:fldCharType="end"/>
      </w:r>
      <w:r w:rsidRPr="00A3613B">
        <w:fldChar w:fldCharType="begin"/>
      </w:r>
      <w:r w:rsidR="00AC3079" w:rsidRPr="00A3613B">
        <w:instrText>xe</w:instrText>
      </w:r>
      <w:r w:rsidR="009037DA">
        <w:instrText xml:space="preserve"> </w:instrText>
      </w:r>
      <w:r w:rsidR="00AC3079" w:rsidRPr="00A3613B">
        <w:instrText>"Permissions:Oracle"</w:instrText>
      </w:r>
      <w:r w:rsidRPr="00A3613B">
        <w:fldChar w:fldCharType="end"/>
      </w:r>
      <w:r w:rsidR="00AC3079" w:rsidRPr="00A3613B">
        <w:t>In</w:t>
      </w:r>
      <w:r w:rsidR="009037DA">
        <w:t xml:space="preserve"> </w:t>
      </w:r>
      <w:r w:rsidR="00AC3079" w:rsidRPr="00A3613B">
        <w:t>order</w:t>
      </w:r>
      <w:r w:rsidR="009037DA">
        <w:t xml:space="preserve"> </w:t>
      </w:r>
      <w:r w:rsidR="00AC3079" w:rsidRPr="00A3613B">
        <w:t>to</w:t>
      </w:r>
      <w:r w:rsidR="009037DA">
        <w:t xml:space="preserve"> </w:t>
      </w:r>
      <w:r w:rsidR="00AC3079" w:rsidRPr="00A3613B">
        <w:t>connect</w:t>
      </w:r>
      <w:r w:rsidR="009037DA">
        <w:t xml:space="preserve"> </w:t>
      </w:r>
      <w:r w:rsidR="00AC3079" w:rsidRPr="00A3613B">
        <w:t>to</w:t>
      </w:r>
      <w:r w:rsidR="009037DA">
        <w:t xml:space="preserve"> </w:t>
      </w:r>
      <w:r w:rsidR="00AC3079" w:rsidRPr="00A3613B">
        <w:t>an</w:t>
      </w:r>
      <w:r w:rsidR="009037DA">
        <w:t xml:space="preserve"> </w:t>
      </w:r>
      <w:r w:rsidR="00AC3079" w:rsidRPr="00A3613B">
        <w:t>Oracle</w:t>
      </w:r>
      <w:r w:rsidR="009037DA">
        <w:t xml:space="preserve"> </w:t>
      </w:r>
      <w:r w:rsidR="00AC3079" w:rsidRPr="00A3613B">
        <w:t>database</w:t>
      </w:r>
      <w:r w:rsidR="009037DA">
        <w:t xml:space="preserve"> </w:t>
      </w:r>
      <w:r w:rsidR="00AC3079" w:rsidRPr="00A3613B">
        <w:t>from</w:t>
      </w:r>
      <w:r w:rsidR="009037DA">
        <w:t xml:space="preserve"> </w:t>
      </w:r>
      <w:r w:rsidR="00AC3079" w:rsidRPr="00A3613B">
        <w:t>Iron</w:t>
      </w:r>
      <w:r w:rsidR="009037DA">
        <w:t xml:space="preserve"> </w:t>
      </w:r>
      <w:r w:rsidR="00AC3079" w:rsidRPr="00A3613B">
        <w:t>Speed</w:t>
      </w:r>
      <w:r w:rsidR="009037DA">
        <w:t xml:space="preserve"> </w:t>
      </w:r>
      <w:r w:rsidR="00AC3079" w:rsidRPr="00A3613B">
        <w:t>Designer</w:t>
      </w:r>
      <w:r w:rsidR="009037DA">
        <w:t xml:space="preserve"> </w:t>
      </w:r>
      <w:r w:rsidR="00AC3079" w:rsidRPr="00A3613B">
        <w:t>the</w:t>
      </w:r>
      <w:r w:rsidR="009037DA">
        <w:t xml:space="preserve"> </w:t>
      </w:r>
      <w:r w:rsidR="00AC3079" w:rsidRPr="00A3613B">
        <w:t>Oracle</w:t>
      </w:r>
      <w:r w:rsidR="009037DA">
        <w:t xml:space="preserve"> </w:t>
      </w:r>
      <w:r w:rsidR="00AC3079" w:rsidRPr="00A3613B">
        <w:t>user</w:t>
      </w:r>
      <w:r w:rsidR="009037DA">
        <w:t xml:space="preserve"> </w:t>
      </w:r>
      <w:r w:rsidR="00AC3079" w:rsidRPr="00A3613B">
        <w:t>must</w:t>
      </w:r>
      <w:r w:rsidR="009037DA">
        <w:t xml:space="preserve"> </w:t>
      </w:r>
      <w:r w:rsidR="00AC3079" w:rsidRPr="00A3613B">
        <w:t>have</w:t>
      </w:r>
      <w:r w:rsidR="009037DA">
        <w:t xml:space="preserve"> </w:t>
      </w:r>
      <w:r w:rsidR="00AC3079" w:rsidRPr="00A3613B">
        <w:t>the</w:t>
      </w:r>
      <w:r w:rsidR="009037DA">
        <w:t xml:space="preserve"> </w:t>
      </w:r>
      <w:r w:rsidR="00AC3079" w:rsidRPr="00A3613B">
        <w:t>following</w:t>
      </w:r>
      <w:r w:rsidR="009037DA">
        <w:t xml:space="preserve"> </w:t>
      </w:r>
      <w:r w:rsidR="00AC3079" w:rsidRPr="00A3613B">
        <w:t>privilege:</w:t>
      </w:r>
    </w:p>
    <w:p w:rsidR="00AC3079" w:rsidRPr="00A3613B" w:rsidRDefault="00AC3079" w:rsidP="00A3613B">
      <w:pPr>
        <w:pStyle w:val="Example"/>
      </w:pPr>
      <w:r w:rsidRPr="00A3613B">
        <w:t>CREATE</w:t>
      </w:r>
      <w:r w:rsidR="009037DA">
        <w:t xml:space="preserve"> </w:t>
      </w:r>
      <w:r w:rsidRPr="00A3613B">
        <w:t>SESSION</w:t>
      </w:r>
    </w:p>
    <w:p w:rsidR="00AC3079" w:rsidRPr="00A3613B" w:rsidRDefault="00AC3079" w:rsidP="00A3613B">
      <w:r w:rsidRPr="00A3613B">
        <w:t>In</w:t>
      </w:r>
      <w:r w:rsidR="009037DA">
        <w:t xml:space="preserve"> </w:t>
      </w:r>
      <w:r w:rsidRPr="00A3613B">
        <w:t>order</w:t>
      </w:r>
      <w:r w:rsidR="009037DA">
        <w:t xml:space="preserve"> </w:t>
      </w:r>
      <w:r w:rsidRPr="00A3613B">
        <w:t>to</w:t>
      </w:r>
      <w:r w:rsidR="009037DA">
        <w:t xml:space="preserve"> </w:t>
      </w:r>
      <w:r w:rsidRPr="00A3613B">
        <w:t>create</w:t>
      </w:r>
      <w:r w:rsidR="009037DA">
        <w:t xml:space="preserve"> </w:t>
      </w:r>
      <w:r w:rsidRPr="00A3613B">
        <w:t>and</w:t>
      </w:r>
      <w:r w:rsidR="009037DA">
        <w:t xml:space="preserve"> </w:t>
      </w:r>
      <w:r w:rsidRPr="00A3613B">
        <w:t>execute</w:t>
      </w:r>
      <w:r w:rsidR="009037DA">
        <w:t xml:space="preserve"> </w:t>
      </w:r>
      <w:r w:rsidRPr="00A3613B">
        <w:t>stored</w:t>
      </w:r>
      <w:r w:rsidR="009037DA">
        <w:t xml:space="preserve"> </w:t>
      </w:r>
      <w:r w:rsidRPr="00A3613B">
        <w:t>procedures</w:t>
      </w:r>
      <w:r w:rsidR="009037DA">
        <w:t xml:space="preserve"> </w:t>
      </w:r>
      <w:r w:rsidRPr="00A3613B">
        <w:t>the</w:t>
      </w:r>
      <w:r w:rsidR="009037DA">
        <w:t xml:space="preserve"> </w:t>
      </w:r>
      <w:r w:rsidRPr="00A3613B">
        <w:t>Oracle</w:t>
      </w:r>
      <w:r w:rsidR="009037DA">
        <w:t xml:space="preserve"> </w:t>
      </w:r>
      <w:r w:rsidRPr="00A3613B">
        <w:t>user</w:t>
      </w:r>
      <w:r w:rsidR="009037DA">
        <w:t xml:space="preserve"> </w:t>
      </w:r>
      <w:r w:rsidRPr="00A3613B">
        <w:t>must</w:t>
      </w:r>
      <w:r w:rsidR="009037DA">
        <w:t xml:space="preserve"> </w:t>
      </w:r>
      <w:r w:rsidRPr="00A3613B">
        <w:t>have</w:t>
      </w:r>
      <w:r w:rsidR="009037DA">
        <w:t xml:space="preserve"> </w:t>
      </w:r>
      <w:r w:rsidRPr="00A3613B">
        <w:t>the</w:t>
      </w:r>
      <w:r w:rsidR="009037DA">
        <w:t xml:space="preserve"> </w:t>
      </w:r>
      <w:r w:rsidRPr="00A3613B">
        <w:t>following</w:t>
      </w:r>
      <w:r w:rsidR="009037DA">
        <w:t xml:space="preserve"> </w:t>
      </w:r>
      <w:r w:rsidRPr="00A3613B">
        <w:t>privileges:</w:t>
      </w:r>
    </w:p>
    <w:p w:rsidR="00AC3079" w:rsidRPr="00A3613B" w:rsidRDefault="00AC3079" w:rsidP="00A3613B">
      <w:pPr>
        <w:pStyle w:val="Example"/>
      </w:pPr>
      <w:r w:rsidRPr="00A3613B">
        <w:t>CREATE</w:t>
      </w:r>
      <w:r w:rsidR="009037DA">
        <w:t xml:space="preserve"> </w:t>
      </w:r>
      <w:r w:rsidRPr="00A3613B">
        <w:t>PROCEDURE</w:t>
      </w:r>
      <w:r w:rsidR="00751F88" w:rsidRPr="00A3613B">
        <w:br/>
      </w:r>
      <w:r w:rsidRPr="00A3613B">
        <w:t>EXECUTE</w:t>
      </w:r>
      <w:r w:rsidR="009037DA">
        <w:t xml:space="preserve"> </w:t>
      </w:r>
      <w:r w:rsidRPr="00A3613B">
        <w:t>PROCEDURE</w:t>
      </w:r>
    </w:p>
    <w:p w:rsidR="00AC3079" w:rsidRPr="00A3613B" w:rsidRDefault="00AC3079" w:rsidP="00A3613B">
      <w:r w:rsidRPr="00A3613B">
        <w:t>In</w:t>
      </w:r>
      <w:r w:rsidR="009037DA">
        <w:t xml:space="preserve"> </w:t>
      </w:r>
      <w:r w:rsidRPr="00A3613B">
        <w:t>order</w:t>
      </w:r>
      <w:r w:rsidR="009037DA">
        <w:t xml:space="preserve"> </w:t>
      </w:r>
      <w:r w:rsidRPr="00A3613B">
        <w:t>to</w:t>
      </w:r>
      <w:r w:rsidR="009037DA">
        <w:t xml:space="preserve"> </w:t>
      </w:r>
      <w:r w:rsidRPr="00A3613B">
        <w:t>s</w:t>
      </w:r>
      <w:r w:rsidR="00751F88" w:rsidRPr="00A3613B">
        <w:t>ee</w:t>
      </w:r>
      <w:r w:rsidR="009037DA">
        <w:t xml:space="preserve"> </w:t>
      </w:r>
      <w:r w:rsidR="00751F88" w:rsidRPr="00A3613B">
        <w:t>tables,</w:t>
      </w:r>
      <w:r w:rsidR="009037DA">
        <w:t xml:space="preserve"> </w:t>
      </w:r>
      <w:r w:rsidR="00751F88" w:rsidRPr="00A3613B">
        <w:t>views,</w:t>
      </w:r>
      <w:r w:rsidR="009037DA">
        <w:t xml:space="preserve"> </w:t>
      </w:r>
      <w:r w:rsidR="00751F88" w:rsidRPr="00A3613B">
        <w:t>and</w:t>
      </w:r>
      <w:r w:rsidR="009037DA">
        <w:t xml:space="preserve"> </w:t>
      </w:r>
      <w:r w:rsidR="00751F88" w:rsidRPr="00A3613B">
        <w:t>sequences</w:t>
      </w:r>
      <w:r w:rsidR="009037DA">
        <w:t xml:space="preserve"> </w:t>
      </w:r>
      <w:r w:rsidR="00751F88" w:rsidRPr="00A3613B">
        <w:t>in</w:t>
      </w:r>
      <w:r w:rsidR="009037DA">
        <w:t xml:space="preserve"> </w:t>
      </w:r>
      <w:r w:rsidRPr="00A3613B">
        <w:t>Iron</w:t>
      </w:r>
      <w:r w:rsidR="009037DA">
        <w:t xml:space="preserve"> </w:t>
      </w:r>
      <w:r w:rsidRPr="00A3613B">
        <w:t>Speed</w:t>
      </w:r>
      <w:r w:rsidR="009037DA">
        <w:t xml:space="preserve"> </w:t>
      </w:r>
      <w:r w:rsidRPr="00A3613B">
        <w:t>Designer</w:t>
      </w:r>
      <w:r w:rsidR="009037DA">
        <w:t xml:space="preserve"> </w:t>
      </w:r>
      <w:r w:rsidRPr="00A3613B">
        <w:t>the</w:t>
      </w:r>
      <w:r w:rsidR="009037DA">
        <w:t xml:space="preserve"> </w:t>
      </w:r>
      <w:r w:rsidRPr="00A3613B">
        <w:t>Oracle</w:t>
      </w:r>
      <w:r w:rsidR="009037DA">
        <w:t xml:space="preserve"> </w:t>
      </w:r>
      <w:r w:rsidRPr="00A3613B">
        <w:t>user</w:t>
      </w:r>
      <w:r w:rsidR="009037DA">
        <w:t xml:space="preserve"> </w:t>
      </w:r>
      <w:r w:rsidRPr="00A3613B">
        <w:t>must</w:t>
      </w:r>
      <w:r w:rsidR="009037DA">
        <w:t xml:space="preserve"> </w:t>
      </w:r>
      <w:r w:rsidRPr="00A3613B">
        <w:t>have</w:t>
      </w:r>
      <w:r w:rsidR="009037DA">
        <w:t xml:space="preserve"> </w:t>
      </w:r>
      <w:r w:rsidRPr="00A3613B">
        <w:t>the</w:t>
      </w:r>
      <w:r w:rsidR="009037DA">
        <w:t xml:space="preserve"> </w:t>
      </w:r>
      <w:r w:rsidRPr="00A3613B">
        <w:t>following</w:t>
      </w:r>
      <w:r w:rsidR="009037DA">
        <w:t xml:space="preserve"> </w:t>
      </w:r>
      <w:r w:rsidRPr="00A3613B">
        <w:t>privileges</w:t>
      </w:r>
      <w:r w:rsidR="009037DA">
        <w:t xml:space="preserve"> </w:t>
      </w:r>
      <w:r w:rsidRPr="00A3613B">
        <w:t>on</w:t>
      </w:r>
      <w:r w:rsidR="009037DA">
        <w:t xml:space="preserve"> </w:t>
      </w:r>
      <w:r w:rsidRPr="00A3613B">
        <w:t>the</w:t>
      </w:r>
      <w:r w:rsidR="009037DA">
        <w:t xml:space="preserve"> </w:t>
      </w:r>
      <w:r w:rsidRPr="00A3613B">
        <w:t>desired</w:t>
      </w:r>
      <w:r w:rsidR="009037DA">
        <w:t xml:space="preserve"> </w:t>
      </w:r>
      <w:r w:rsidRPr="00A3613B">
        <w:t>tables,</w:t>
      </w:r>
      <w:r w:rsidR="009037DA">
        <w:t xml:space="preserve"> </w:t>
      </w:r>
      <w:r w:rsidRPr="00A3613B">
        <w:t>views,</w:t>
      </w:r>
      <w:r w:rsidR="009037DA">
        <w:t xml:space="preserve"> </w:t>
      </w:r>
      <w:r w:rsidRPr="00A3613B">
        <w:t>and</w:t>
      </w:r>
      <w:r w:rsidR="009037DA">
        <w:t xml:space="preserve"> </w:t>
      </w:r>
      <w:r w:rsidRPr="00A3613B">
        <w:t>sequences:</w:t>
      </w:r>
    </w:p>
    <w:p w:rsidR="00AC3079" w:rsidRPr="00A3613B" w:rsidRDefault="00AC3079" w:rsidP="00A3613B">
      <w:pPr>
        <w:pStyle w:val="Example"/>
      </w:pPr>
      <w:r w:rsidRPr="00A3613B">
        <w:t>SELECT</w:t>
      </w:r>
    </w:p>
    <w:p w:rsidR="00AC3079" w:rsidRPr="00A3613B" w:rsidRDefault="00751F88" w:rsidP="00A3613B">
      <w:r w:rsidRPr="00A3613B">
        <w:t>In</w:t>
      </w:r>
      <w:r w:rsidR="009037DA">
        <w:t xml:space="preserve"> </w:t>
      </w:r>
      <w:r w:rsidRPr="00A3613B">
        <w:t>order</w:t>
      </w:r>
      <w:r w:rsidR="009037DA">
        <w:t xml:space="preserve"> </w:t>
      </w:r>
      <w:r w:rsidRPr="00A3613B">
        <w:t>to</w:t>
      </w:r>
      <w:r w:rsidR="009037DA">
        <w:t xml:space="preserve"> </w:t>
      </w:r>
      <w:r w:rsidRPr="00A3613B">
        <w:t>read</w:t>
      </w:r>
      <w:r w:rsidR="009037DA">
        <w:t xml:space="preserve"> </w:t>
      </w:r>
      <w:r w:rsidRPr="00A3613B">
        <w:t>and</w:t>
      </w:r>
      <w:r w:rsidR="009037DA">
        <w:t xml:space="preserve"> </w:t>
      </w:r>
      <w:r w:rsidRPr="00A3613B">
        <w:t>write</w:t>
      </w:r>
      <w:r w:rsidR="009037DA">
        <w:t xml:space="preserve"> </w:t>
      </w:r>
      <w:r w:rsidRPr="00A3613B">
        <w:t>data</w:t>
      </w:r>
      <w:r w:rsidR="009037DA">
        <w:t xml:space="preserve"> </w:t>
      </w:r>
      <w:r w:rsidR="00AC3079" w:rsidRPr="00A3613B">
        <w:t>using</w:t>
      </w:r>
      <w:r w:rsidR="009037DA">
        <w:t xml:space="preserve"> </w:t>
      </w:r>
      <w:r w:rsidR="00AC3079" w:rsidRPr="00A3613B">
        <w:t>an</w:t>
      </w:r>
      <w:r w:rsidR="009037DA">
        <w:t xml:space="preserve"> </w:t>
      </w:r>
      <w:r w:rsidR="00AC3079" w:rsidRPr="00A3613B">
        <w:t>application</w:t>
      </w:r>
      <w:r w:rsidR="009037DA">
        <w:t xml:space="preserve"> </w:t>
      </w:r>
      <w:r w:rsidR="00AC3079" w:rsidRPr="00A3613B">
        <w:t>created</w:t>
      </w:r>
      <w:r w:rsidR="009037DA">
        <w:t xml:space="preserve"> </w:t>
      </w:r>
      <w:r w:rsidR="00AC3079" w:rsidRPr="00A3613B">
        <w:t>with</w:t>
      </w:r>
      <w:r w:rsidR="009037DA">
        <w:t xml:space="preserve"> </w:t>
      </w:r>
      <w:r w:rsidR="00AC3079" w:rsidRPr="00A3613B">
        <w:t>Iron</w:t>
      </w:r>
      <w:r w:rsidR="009037DA">
        <w:t xml:space="preserve"> </w:t>
      </w:r>
      <w:r w:rsidR="00AC3079" w:rsidRPr="00A3613B">
        <w:t>Speed</w:t>
      </w:r>
      <w:r w:rsidR="009037DA">
        <w:t xml:space="preserve"> </w:t>
      </w:r>
      <w:r w:rsidR="00AC3079" w:rsidRPr="00A3613B">
        <w:t>Designer</w:t>
      </w:r>
      <w:r w:rsidR="009037DA">
        <w:t xml:space="preserve"> </w:t>
      </w:r>
      <w:r w:rsidR="00AC3079" w:rsidRPr="00A3613B">
        <w:t>the</w:t>
      </w:r>
      <w:r w:rsidR="009037DA">
        <w:t xml:space="preserve"> </w:t>
      </w:r>
      <w:r w:rsidR="00AC3079" w:rsidRPr="00A3613B">
        <w:t>Oracle</w:t>
      </w:r>
      <w:r w:rsidR="009037DA">
        <w:t xml:space="preserve"> </w:t>
      </w:r>
      <w:r w:rsidR="00AC3079" w:rsidRPr="00A3613B">
        <w:t>user</w:t>
      </w:r>
      <w:r w:rsidR="009037DA">
        <w:t xml:space="preserve"> </w:t>
      </w:r>
      <w:r w:rsidR="00AC3079" w:rsidRPr="00A3613B">
        <w:t>must</w:t>
      </w:r>
      <w:r w:rsidR="009037DA">
        <w:t xml:space="preserve"> </w:t>
      </w:r>
      <w:r w:rsidR="00AC3079" w:rsidRPr="00A3613B">
        <w:t>have</w:t>
      </w:r>
      <w:r w:rsidR="009037DA">
        <w:t xml:space="preserve"> </w:t>
      </w:r>
      <w:r w:rsidR="00AC3079" w:rsidRPr="00A3613B">
        <w:t>the</w:t>
      </w:r>
      <w:r w:rsidR="009037DA">
        <w:t xml:space="preserve"> </w:t>
      </w:r>
      <w:r w:rsidR="00AC3079" w:rsidRPr="00A3613B">
        <w:t>foll</w:t>
      </w:r>
      <w:r w:rsidRPr="00A3613B">
        <w:t>owing</w:t>
      </w:r>
      <w:r w:rsidR="009037DA">
        <w:t xml:space="preserve"> </w:t>
      </w:r>
      <w:r w:rsidRPr="00A3613B">
        <w:t>privileges</w:t>
      </w:r>
      <w:r w:rsidR="009037DA">
        <w:t xml:space="preserve"> </w:t>
      </w:r>
      <w:r w:rsidRPr="00A3613B">
        <w:t>on</w:t>
      </w:r>
      <w:r w:rsidR="009037DA">
        <w:t xml:space="preserve"> </w:t>
      </w:r>
      <w:r w:rsidRPr="00A3613B">
        <w:t>the</w:t>
      </w:r>
      <w:r w:rsidR="009037DA">
        <w:t xml:space="preserve"> </w:t>
      </w:r>
      <w:r w:rsidRPr="00A3613B">
        <w:t>desired</w:t>
      </w:r>
      <w:r w:rsidR="009037DA">
        <w:t xml:space="preserve"> </w:t>
      </w:r>
      <w:r w:rsidR="00AC3079" w:rsidRPr="00A3613B">
        <w:t>objects</w:t>
      </w:r>
      <w:r w:rsidR="009037DA">
        <w:t xml:space="preserve"> </w:t>
      </w:r>
      <w:r w:rsidR="00AC3079" w:rsidRPr="00A3613B">
        <w:t>(i.e.</w:t>
      </w:r>
      <w:r w:rsidR="009037DA">
        <w:t xml:space="preserve"> </w:t>
      </w:r>
      <w:r w:rsidR="00AC3079" w:rsidRPr="00A3613B">
        <w:t>tables,</w:t>
      </w:r>
      <w:r w:rsidR="009037DA">
        <w:t xml:space="preserve"> </w:t>
      </w:r>
      <w:r w:rsidR="00AC3079" w:rsidRPr="00A3613B">
        <w:t>views,</w:t>
      </w:r>
      <w:r w:rsidR="009037DA">
        <w:t xml:space="preserve"> </w:t>
      </w:r>
      <w:r w:rsidR="00AC3079" w:rsidRPr="00A3613B">
        <w:t>sequences):</w:t>
      </w:r>
    </w:p>
    <w:p w:rsidR="00AC3079" w:rsidRDefault="00AC3079" w:rsidP="00A3613B">
      <w:pPr>
        <w:pStyle w:val="Example"/>
      </w:pPr>
      <w:r w:rsidRPr="00A3613B">
        <w:t>DELETE</w:t>
      </w:r>
      <w:r w:rsidRPr="00A3613B">
        <w:br/>
        <w:t>INSERT</w:t>
      </w:r>
      <w:r w:rsidRPr="00A3613B">
        <w:br/>
        <w:t>SELECT</w:t>
      </w:r>
      <w:r w:rsidRPr="00A3613B">
        <w:br/>
        <w:t>UPDATE</w:t>
      </w:r>
    </w:p>
    <w:p w:rsidR="004A1CDB" w:rsidRDefault="004A1CDB" w:rsidP="004A1CDB">
      <w:pPr>
        <w:pStyle w:val="Heading3"/>
      </w:pPr>
      <w:bookmarkStart w:id="673" w:name="_Ref110170072"/>
      <w:bookmarkStart w:id="674" w:name="_Toc414885795"/>
      <w:r>
        <w:t>Changing</w:t>
      </w:r>
      <w:r w:rsidR="009037DA">
        <w:t xml:space="preserve"> </w:t>
      </w:r>
      <w:r>
        <w:t>an</w:t>
      </w:r>
      <w:r w:rsidR="009037DA">
        <w:t xml:space="preserve"> </w:t>
      </w:r>
      <w:r>
        <w:t>Oracle</w:t>
      </w:r>
      <w:r w:rsidR="009037DA">
        <w:t xml:space="preserve"> </w:t>
      </w:r>
      <w:r>
        <w:t>Database</w:t>
      </w:r>
      <w:r w:rsidR="009037DA">
        <w:t xml:space="preserve"> </w:t>
      </w:r>
      <w:r>
        <w:t>Schema</w:t>
      </w:r>
      <w:r w:rsidR="009037DA">
        <w:t xml:space="preserve"> </w:t>
      </w:r>
      <w:r>
        <w:t>Name</w:t>
      </w:r>
      <w:r w:rsidR="009037DA">
        <w:t xml:space="preserve"> </w:t>
      </w:r>
      <w:r>
        <w:t>in</w:t>
      </w:r>
      <w:r w:rsidR="009037DA">
        <w:t xml:space="preserve"> </w:t>
      </w:r>
      <w:r>
        <w:t>an</w:t>
      </w:r>
      <w:r w:rsidR="009037DA">
        <w:t xml:space="preserve"> </w:t>
      </w:r>
      <w:r>
        <w:t>Application</w:t>
      </w:r>
      <w:bookmarkEnd w:id="673"/>
      <w:bookmarkEnd w:id="674"/>
    </w:p>
    <w:p w:rsidR="004A1CDB" w:rsidRDefault="004A1CDB" w:rsidP="004A1CDB">
      <w:r w:rsidRPr="00A3613B">
        <w:fldChar w:fldCharType="begin"/>
      </w:r>
      <w:r w:rsidRPr="00A3613B">
        <w:instrText>xe</w:instrText>
      </w:r>
      <w:r w:rsidR="009037DA">
        <w:instrText xml:space="preserve"> </w:instrText>
      </w:r>
      <w:r w:rsidRPr="00A3613B">
        <w:instrText>"</w:instrText>
      </w:r>
      <w:r>
        <w:instrText>Changing</w:instrText>
      </w:r>
      <w:r w:rsidR="009037DA">
        <w:instrText xml:space="preserve"> </w:instrText>
      </w:r>
      <w:r>
        <w:instrText>an</w:instrText>
      </w:r>
      <w:r w:rsidR="009037DA">
        <w:instrText xml:space="preserve"> </w:instrText>
      </w:r>
      <w:r>
        <w:instrText>Oracle</w:instrText>
      </w:r>
      <w:r w:rsidR="009037DA">
        <w:instrText xml:space="preserve"> </w:instrText>
      </w:r>
      <w:r>
        <w:instrText>Database</w:instrText>
      </w:r>
      <w:r w:rsidR="009037DA">
        <w:instrText xml:space="preserve"> </w:instrText>
      </w:r>
      <w:r>
        <w:instrText>Schema</w:instrText>
      </w:r>
      <w:r w:rsidR="009037DA">
        <w:instrText xml:space="preserve"> </w:instrText>
      </w:r>
      <w:r>
        <w:instrText>Name</w:instrText>
      </w:r>
      <w:r w:rsidR="009037DA">
        <w:instrText xml:space="preserve"> </w:instrText>
      </w:r>
      <w:r>
        <w:instrText>in</w:instrText>
      </w:r>
      <w:r w:rsidR="009037DA">
        <w:instrText xml:space="preserve"> </w:instrText>
      </w:r>
      <w:r>
        <w:instrText>an</w:instrText>
      </w:r>
      <w:r w:rsidR="009037DA">
        <w:instrText xml:space="preserve"> </w:instrText>
      </w:r>
      <w:r>
        <w:instrText>Application</w:instrText>
      </w:r>
      <w:r w:rsidRPr="00A3613B">
        <w:instrText>"</w:instrText>
      </w:r>
      <w:r w:rsidRPr="00A3613B">
        <w:fldChar w:fldCharType="end"/>
      </w:r>
      <w:r w:rsidRPr="00A3613B">
        <w:fldChar w:fldCharType="begin"/>
      </w:r>
      <w:r w:rsidRPr="00A3613B">
        <w:instrText>xe</w:instrText>
      </w:r>
      <w:r w:rsidR="009037DA">
        <w:instrText xml:space="preserve"> </w:instrText>
      </w:r>
      <w:r w:rsidRPr="00A3613B">
        <w:instrText>"Oracle:</w:instrText>
      </w:r>
      <w:r>
        <w:instrText>Changing</w:instrText>
      </w:r>
      <w:r w:rsidR="009037DA">
        <w:instrText xml:space="preserve"> </w:instrText>
      </w:r>
      <w:r>
        <w:instrText>database</w:instrText>
      </w:r>
      <w:r w:rsidR="009037DA">
        <w:instrText xml:space="preserve"> </w:instrText>
      </w:r>
      <w:r>
        <w:instrText>schema</w:instrText>
      </w:r>
      <w:r w:rsidR="009037DA">
        <w:instrText xml:space="preserve"> </w:instrText>
      </w:r>
      <w:r>
        <w:instrText>name</w:instrText>
      </w:r>
      <w:r w:rsidRPr="00A3613B">
        <w:instrText>"</w:instrText>
      </w:r>
      <w:r w:rsidRPr="00A3613B">
        <w:fldChar w:fldCharType="end"/>
      </w:r>
      <w:r w:rsidRPr="00A3613B">
        <w:fldChar w:fldCharType="begin"/>
      </w:r>
      <w:r w:rsidRPr="00A3613B">
        <w:instrText>xe</w:instrText>
      </w:r>
      <w:r w:rsidR="009037DA">
        <w:instrText xml:space="preserve"> </w:instrText>
      </w:r>
      <w:r w:rsidRPr="00A3613B">
        <w:instrText>"Permissions:</w:instrText>
      </w:r>
      <w:r>
        <w:instrText>Schema</w:instrText>
      </w:r>
      <w:r w:rsidR="009037DA">
        <w:instrText xml:space="preserve"> </w:instrText>
      </w:r>
      <w:r>
        <w:instrText>names</w:instrText>
      </w:r>
      <w:r w:rsidRPr="00A3613B">
        <w:instrText>"</w:instrText>
      </w:r>
      <w:r w:rsidRPr="00A3613B">
        <w:fldChar w:fldCharType="end"/>
      </w:r>
      <w:r>
        <w:t>When</w:t>
      </w:r>
      <w:r w:rsidR="009037DA">
        <w:t xml:space="preserve"> </w:t>
      </w:r>
      <w:r>
        <w:t>deploying</w:t>
      </w:r>
      <w:r w:rsidR="009037DA">
        <w:t xml:space="preserve"> </w:t>
      </w:r>
      <w:r>
        <w:t>the</w:t>
      </w:r>
      <w:r w:rsidR="009037DA">
        <w:t xml:space="preserve"> </w:t>
      </w:r>
      <w:r>
        <w:t>solution</w:t>
      </w:r>
      <w:r w:rsidR="009037DA">
        <w:t xml:space="preserve"> </w:t>
      </w:r>
      <w:r>
        <w:t>into</w:t>
      </w:r>
      <w:r w:rsidR="009037DA">
        <w:t xml:space="preserve"> </w:t>
      </w:r>
      <w:r>
        <w:t>a</w:t>
      </w:r>
      <w:r w:rsidR="009037DA">
        <w:t xml:space="preserve"> </w:t>
      </w:r>
      <w:r>
        <w:t>production</w:t>
      </w:r>
      <w:r w:rsidR="009037DA">
        <w:t xml:space="preserve"> </w:t>
      </w:r>
      <w:r>
        <w:t>environment,</w:t>
      </w:r>
      <w:r w:rsidR="009037DA">
        <w:t xml:space="preserve"> </w:t>
      </w:r>
      <w:r>
        <w:t>the</w:t>
      </w:r>
      <w:r w:rsidR="009037DA">
        <w:t xml:space="preserve"> </w:t>
      </w:r>
      <w:r>
        <w:t>database</w:t>
      </w:r>
      <w:r w:rsidR="009037DA">
        <w:t xml:space="preserve"> </w:t>
      </w:r>
      <w:r>
        <w:t>schema</w:t>
      </w:r>
      <w:r w:rsidR="009037DA">
        <w:t xml:space="preserve"> </w:t>
      </w:r>
      <w:r>
        <w:t>name</w:t>
      </w:r>
      <w:r w:rsidR="009037DA">
        <w:t xml:space="preserve"> </w:t>
      </w:r>
      <w:r>
        <w:t>may</w:t>
      </w:r>
      <w:r w:rsidR="009037DA">
        <w:t xml:space="preserve"> </w:t>
      </w:r>
      <w:r>
        <w:t>be</w:t>
      </w:r>
      <w:r w:rsidR="009037DA">
        <w:t xml:space="preserve"> </w:t>
      </w:r>
      <w:r>
        <w:t>different</w:t>
      </w:r>
      <w:r w:rsidR="009037DA">
        <w:t xml:space="preserve"> </w:t>
      </w:r>
      <w:r>
        <w:t>from</w:t>
      </w:r>
      <w:r w:rsidR="009037DA">
        <w:t xml:space="preserve"> </w:t>
      </w:r>
      <w:r>
        <w:t>the</w:t>
      </w:r>
      <w:r w:rsidR="009037DA">
        <w:t xml:space="preserve"> </w:t>
      </w:r>
      <w:r>
        <w:t>development</w:t>
      </w:r>
      <w:r w:rsidR="009037DA">
        <w:t xml:space="preserve"> </w:t>
      </w:r>
      <w:r>
        <w:t>environment’s</w:t>
      </w:r>
      <w:r w:rsidR="009037DA">
        <w:t xml:space="preserve"> </w:t>
      </w:r>
      <w:r>
        <w:t>schema</w:t>
      </w:r>
      <w:r w:rsidR="009037DA">
        <w:t xml:space="preserve"> </w:t>
      </w:r>
      <w:r>
        <w:t>name.</w:t>
      </w:r>
      <w:r w:rsidR="009037DA">
        <w:t xml:space="preserve">  </w:t>
      </w:r>
      <w:r>
        <w:t>This</w:t>
      </w:r>
      <w:r w:rsidR="009037DA">
        <w:t xml:space="preserve"> </w:t>
      </w:r>
      <w:r>
        <w:t>will</w:t>
      </w:r>
      <w:r w:rsidR="009037DA">
        <w:t xml:space="preserve"> </w:t>
      </w:r>
      <w:r>
        <w:t>cause</w:t>
      </w:r>
      <w:r w:rsidR="009037DA">
        <w:t xml:space="preserve"> </w:t>
      </w:r>
      <w:r>
        <w:t>your</w:t>
      </w:r>
      <w:r w:rsidR="009037DA">
        <w:t xml:space="preserve"> </w:t>
      </w:r>
      <w:r>
        <w:t>application</w:t>
      </w:r>
      <w:r w:rsidR="009037DA">
        <w:t xml:space="preserve"> </w:t>
      </w:r>
      <w:r>
        <w:t>to</w:t>
      </w:r>
      <w:r w:rsidR="009037DA">
        <w:t xml:space="preserve"> </w:t>
      </w:r>
      <w:r>
        <w:t>stop</w:t>
      </w:r>
      <w:r w:rsidR="009037DA">
        <w:t xml:space="preserve"> </w:t>
      </w:r>
      <w:r>
        <w:t>working</w:t>
      </w:r>
      <w:r w:rsidR="009037DA">
        <w:t xml:space="preserve"> </w:t>
      </w:r>
      <w:r>
        <w:t>because</w:t>
      </w:r>
      <w:r w:rsidR="009037DA">
        <w:t xml:space="preserve"> </w:t>
      </w:r>
      <w:r>
        <w:t>it</w:t>
      </w:r>
      <w:r w:rsidR="009037DA">
        <w:t xml:space="preserve"> </w:t>
      </w:r>
      <w:r>
        <w:t>is</w:t>
      </w:r>
      <w:r w:rsidR="009037DA">
        <w:t xml:space="preserve"> </w:t>
      </w:r>
      <w:r>
        <w:t>configured</w:t>
      </w:r>
      <w:r w:rsidR="009037DA">
        <w:t xml:space="preserve"> </w:t>
      </w:r>
      <w:r>
        <w:t>to</w:t>
      </w:r>
      <w:r w:rsidR="009037DA">
        <w:t xml:space="preserve"> </w:t>
      </w:r>
      <w:r>
        <w:t>access</w:t>
      </w:r>
      <w:r w:rsidR="009037DA">
        <w:t xml:space="preserve"> </w:t>
      </w:r>
      <w:r>
        <w:t>a</w:t>
      </w:r>
      <w:r w:rsidR="009037DA">
        <w:t xml:space="preserve"> </w:t>
      </w:r>
      <w:r>
        <w:t>database</w:t>
      </w:r>
      <w:r w:rsidR="009037DA">
        <w:t xml:space="preserve"> </w:t>
      </w:r>
      <w:r>
        <w:t>schema</w:t>
      </w:r>
      <w:r w:rsidR="009037DA">
        <w:t xml:space="preserve"> </w:t>
      </w:r>
      <w:r>
        <w:t>which</w:t>
      </w:r>
      <w:r w:rsidR="009037DA">
        <w:t xml:space="preserve"> </w:t>
      </w:r>
      <w:r>
        <w:t>does</w:t>
      </w:r>
      <w:r w:rsidR="009037DA">
        <w:t xml:space="preserve"> </w:t>
      </w:r>
      <w:r>
        <w:t>not</w:t>
      </w:r>
      <w:r w:rsidR="009037DA">
        <w:t xml:space="preserve"> </w:t>
      </w:r>
      <w:r w:rsidR="00E947D8">
        <w:t>exist</w:t>
      </w:r>
      <w:r w:rsidR="009037DA">
        <w:t xml:space="preserve"> </w:t>
      </w:r>
      <w:r w:rsidR="00E947D8">
        <w:t>in</w:t>
      </w:r>
      <w:r w:rsidR="009037DA">
        <w:t xml:space="preserve"> </w:t>
      </w:r>
      <w:r w:rsidR="00E947D8">
        <w:t>the</w:t>
      </w:r>
      <w:r w:rsidR="009037DA">
        <w:t xml:space="preserve"> </w:t>
      </w:r>
      <w:r w:rsidR="00E947D8">
        <w:t>production</w:t>
      </w:r>
      <w:r w:rsidR="009037DA">
        <w:t xml:space="preserve"> </w:t>
      </w:r>
      <w:r w:rsidR="00E947D8">
        <w:t>environ</w:t>
      </w:r>
      <w:r>
        <w:t>ment.</w:t>
      </w:r>
      <w:r w:rsidR="009037DA">
        <w:t xml:space="preserve">  </w:t>
      </w:r>
      <w:r>
        <w:t>All</w:t>
      </w:r>
      <w:r w:rsidR="009037DA">
        <w:t xml:space="preserve"> </w:t>
      </w:r>
      <w:r>
        <w:t>the</w:t>
      </w:r>
      <w:r w:rsidR="009037DA">
        <w:t xml:space="preserve"> </w:t>
      </w:r>
      <w:r>
        <w:t>table</w:t>
      </w:r>
      <w:r w:rsidR="009037DA">
        <w:t xml:space="preserve"> </w:t>
      </w:r>
      <w:r>
        <w:t>access</w:t>
      </w:r>
      <w:r w:rsidR="009037DA">
        <w:t xml:space="preserve"> </w:t>
      </w:r>
      <w:r>
        <w:t>logic</w:t>
      </w:r>
      <w:r w:rsidR="009037DA">
        <w:t xml:space="preserve"> </w:t>
      </w:r>
      <w:r>
        <w:t>in</w:t>
      </w:r>
      <w:r w:rsidR="009037DA">
        <w:t xml:space="preserve"> </w:t>
      </w:r>
      <w:r>
        <w:t>the</w:t>
      </w:r>
      <w:r w:rsidR="009037DA">
        <w:t xml:space="preserve"> </w:t>
      </w:r>
      <w:r w:rsidR="005E6439">
        <w:t>application</w:t>
      </w:r>
      <w:r w:rsidR="009037DA">
        <w:t xml:space="preserve"> </w:t>
      </w:r>
      <w:r>
        <w:t>references</w:t>
      </w:r>
      <w:r w:rsidR="009037DA">
        <w:t xml:space="preserve"> </w:t>
      </w:r>
      <w:r>
        <w:t>the</w:t>
      </w:r>
      <w:r w:rsidR="009037DA">
        <w:t xml:space="preserve"> </w:t>
      </w:r>
      <w:r>
        <w:t>development</w:t>
      </w:r>
      <w:r w:rsidR="009037DA">
        <w:t xml:space="preserve"> </w:t>
      </w:r>
      <w:r>
        <w:t>environment’s</w:t>
      </w:r>
      <w:r w:rsidR="009037DA">
        <w:t xml:space="preserve"> </w:t>
      </w:r>
      <w:r>
        <w:t>schema</w:t>
      </w:r>
      <w:r w:rsidR="009037DA">
        <w:t xml:space="preserve"> </w:t>
      </w:r>
      <w:r>
        <w:t>name</w:t>
      </w:r>
      <w:r w:rsidR="009037DA">
        <w:t xml:space="preserve"> </w:t>
      </w:r>
      <w:r>
        <w:t>(e.g.:</w:t>
      </w:r>
      <w:r w:rsidR="009037DA">
        <w:t xml:space="preserve"> </w:t>
      </w:r>
      <w:r>
        <w:t>SCHEMANAME.TABLENAME).</w:t>
      </w:r>
    </w:p>
    <w:p w:rsidR="004A1CDB" w:rsidRDefault="004A1CDB" w:rsidP="004A1CDB">
      <w:r>
        <w:t>To</w:t>
      </w:r>
      <w:r w:rsidR="009037DA">
        <w:t xml:space="preserve"> </w:t>
      </w:r>
      <w:r>
        <w:t>change</w:t>
      </w:r>
      <w:r w:rsidR="009037DA">
        <w:t xml:space="preserve"> </w:t>
      </w:r>
      <w:r>
        <w:t>the</w:t>
      </w:r>
      <w:r w:rsidR="009037DA">
        <w:t xml:space="preserve"> </w:t>
      </w:r>
      <w:r>
        <w:t>database</w:t>
      </w:r>
      <w:r w:rsidR="009037DA">
        <w:t xml:space="preserve"> </w:t>
      </w:r>
      <w:r>
        <w:t>schema</w:t>
      </w:r>
      <w:r w:rsidR="009037DA">
        <w:t xml:space="preserve"> </w:t>
      </w:r>
      <w:r>
        <w:t>name:</w:t>
      </w:r>
    </w:p>
    <w:p w:rsidR="004A1CDB" w:rsidRDefault="004A1CDB" w:rsidP="004A1CDB">
      <w:r w:rsidRPr="004A1CDB">
        <w:rPr>
          <w:b/>
        </w:rPr>
        <w:t>Step</w:t>
      </w:r>
      <w:r w:rsidR="009037DA">
        <w:rPr>
          <w:b/>
        </w:rPr>
        <w:t xml:space="preserve"> </w:t>
      </w:r>
      <w:r w:rsidRPr="004A1CDB">
        <w:rPr>
          <w:b/>
        </w:rPr>
        <w:t>1</w:t>
      </w:r>
      <w:r>
        <w:t>:</w:t>
      </w:r>
      <w:r w:rsidR="009037DA">
        <w:t xml:space="preserve">  </w:t>
      </w:r>
      <w:r>
        <w:t>Change</w:t>
      </w:r>
      <w:r w:rsidR="009037DA">
        <w:t xml:space="preserve"> </w:t>
      </w:r>
      <w:r>
        <w:t>the</w:t>
      </w:r>
      <w:r w:rsidR="009037DA">
        <w:t xml:space="preserve"> </w:t>
      </w:r>
      <w:r>
        <w:t>schem</w:t>
      </w:r>
      <w:r w:rsidR="00915162">
        <w:t>a</w:t>
      </w:r>
      <w:r w:rsidR="009037DA">
        <w:t xml:space="preserve"> </w:t>
      </w:r>
      <w:r>
        <w:t>name</w:t>
      </w:r>
      <w:r w:rsidR="009037DA">
        <w:t xml:space="preserve"> </w:t>
      </w:r>
      <w:r>
        <w:t>in</w:t>
      </w:r>
      <w:r w:rsidR="009037DA">
        <w:t xml:space="preserve"> </w:t>
      </w:r>
      <w:r>
        <w:t>all</w:t>
      </w:r>
      <w:r w:rsidR="009037DA">
        <w:t xml:space="preserve"> </w:t>
      </w:r>
      <w:r>
        <w:t>of</w:t>
      </w:r>
      <w:r w:rsidR="009037DA">
        <w:t xml:space="preserve"> </w:t>
      </w:r>
      <w:r>
        <w:t>the</w:t>
      </w:r>
      <w:r w:rsidR="009037DA">
        <w:t xml:space="preserve"> </w:t>
      </w:r>
      <w:r>
        <w:t>table</w:t>
      </w:r>
      <w:r w:rsidR="009037DA">
        <w:t xml:space="preserve"> </w:t>
      </w:r>
      <w:r>
        <w:t>binding</w:t>
      </w:r>
      <w:r w:rsidR="009037DA">
        <w:t xml:space="preserve"> </w:t>
      </w:r>
      <w:r>
        <w:t>files.</w:t>
      </w:r>
    </w:p>
    <w:p w:rsidR="004A1CDB" w:rsidRDefault="004A1CDB" w:rsidP="004A1CDB">
      <w:r>
        <w:t>In</w:t>
      </w:r>
      <w:r w:rsidR="009037DA">
        <w:t xml:space="preserve"> </w:t>
      </w:r>
      <w:r>
        <w:t>your</w:t>
      </w:r>
      <w:r w:rsidR="009037DA">
        <w:t xml:space="preserve"> </w:t>
      </w:r>
      <w:proofErr w:type="gramStart"/>
      <w:r>
        <w:t>application’s</w:t>
      </w:r>
      <w:r w:rsidR="009037DA">
        <w:t xml:space="preserve"> </w:t>
      </w:r>
      <w:r>
        <w:t>..</w:t>
      </w:r>
      <w:proofErr w:type="gramEnd"/>
      <w:r>
        <w:t>\</w:t>
      </w:r>
      <w:r w:rsidR="00155486">
        <w:t>Data Access Layer</w:t>
      </w:r>
      <w:r w:rsidR="009037DA">
        <w:t xml:space="preserve"> </w:t>
      </w:r>
      <w:r>
        <w:t>folder</w:t>
      </w:r>
      <w:r w:rsidR="009037DA">
        <w:t xml:space="preserve"> </w:t>
      </w:r>
      <w:r>
        <w:t>is</w:t>
      </w:r>
      <w:r w:rsidR="009037DA">
        <w:t xml:space="preserve"> </w:t>
      </w:r>
      <w:r>
        <w:t>a</w:t>
      </w:r>
      <w:r w:rsidR="009037DA">
        <w:t xml:space="preserve"> </w:t>
      </w:r>
      <w:r>
        <w:t>set</w:t>
      </w:r>
      <w:r w:rsidR="009037DA">
        <w:t xml:space="preserve"> </w:t>
      </w:r>
      <w:r>
        <w:t>of</w:t>
      </w:r>
      <w:r w:rsidR="009037DA">
        <w:t xml:space="preserve"> </w:t>
      </w:r>
      <w:r>
        <w:t>XML</w:t>
      </w:r>
      <w:r w:rsidR="009037DA">
        <w:t xml:space="preserve"> </w:t>
      </w:r>
      <w:r>
        <w:t>files</w:t>
      </w:r>
      <w:r w:rsidR="009037DA">
        <w:t xml:space="preserve"> </w:t>
      </w:r>
      <w:r>
        <w:t>containing</w:t>
      </w:r>
      <w:r w:rsidR="009037DA">
        <w:t xml:space="preserve"> </w:t>
      </w:r>
      <w:r>
        <w:t>schema</w:t>
      </w:r>
      <w:r w:rsidR="009037DA">
        <w:t xml:space="preserve"> </w:t>
      </w:r>
      <w:r>
        <w:t>information</w:t>
      </w:r>
      <w:r w:rsidR="009037DA">
        <w:t xml:space="preserve"> </w:t>
      </w:r>
      <w:r>
        <w:t>for</w:t>
      </w:r>
      <w:r w:rsidR="009037DA">
        <w:t xml:space="preserve"> </w:t>
      </w:r>
      <w:r>
        <w:t>each</w:t>
      </w:r>
      <w:r w:rsidR="009037DA">
        <w:t xml:space="preserve"> </w:t>
      </w:r>
      <w:r>
        <w:t>table</w:t>
      </w:r>
      <w:r w:rsidR="009037DA">
        <w:t xml:space="preserve"> </w:t>
      </w:r>
      <w:r>
        <w:t>and</w:t>
      </w:r>
      <w:r w:rsidR="009037DA">
        <w:t xml:space="preserve"> </w:t>
      </w:r>
      <w:r>
        <w:t>database</w:t>
      </w:r>
      <w:r w:rsidR="009037DA">
        <w:t xml:space="preserve"> </w:t>
      </w:r>
      <w:r>
        <w:t>view</w:t>
      </w:r>
      <w:r w:rsidR="009037DA">
        <w:t xml:space="preserve"> </w:t>
      </w:r>
      <w:r>
        <w:t>used</w:t>
      </w:r>
      <w:r w:rsidR="009037DA">
        <w:t xml:space="preserve"> </w:t>
      </w:r>
      <w:r>
        <w:t>by</w:t>
      </w:r>
      <w:r w:rsidR="009037DA">
        <w:t xml:space="preserve"> </w:t>
      </w:r>
      <w:r>
        <w:t>your</w:t>
      </w:r>
      <w:r w:rsidR="009037DA">
        <w:t xml:space="preserve"> </w:t>
      </w:r>
      <w:r>
        <w:t>application.</w:t>
      </w:r>
      <w:r w:rsidR="009037DA">
        <w:t xml:space="preserve">  </w:t>
      </w:r>
      <w:r>
        <w:t>Update</w:t>
      </w:r>
      <w:r w:rsidR="009037DA">
        <w:t xml:space="preserve"> </w:t>
      </w:r>
      <w:r>
        <w:t>these</w:t>
      </w:r>
      <w:r w:rsidR="009037DA">
        <w:t xml:space="preserve"> </w:t>
      </w:r>
      <w:r>
        <w:t>XML</w:t>
      </w:r>
      <w:r w:rsidR="009037DA">
        <w:t xml:space="preserve"> </w:t>
      </w:r>
      <w:r>
        <w:t>files</w:t>
      </w:r>
      <w:r w:rsidR="009037DA">
        <w:t xml:space="preserve"> </w:t>
      </w:r>
      <w:r>
        <w:t>to</w:t>
      </w:r>
      <w:r w:rsidR="009037DA">
        <w:t xml:space="preserve"> </w:t>
      </w:r>
      <w:r>
        <w:t>replace</w:t>
      </w:r>
      <w:r w:rsidR="009037DA">
        <w:t xml:space="preserve"> </w:t>
      </w:r>
      <w:r>
        <w:t>the</w:t>
      </w:r>
      <w:r w:rsidR="009037DA">
        <w:t xml:space="preserve"> </w:t>
      </w:r>
      <w:r>
        <w:t>old</w:t>
      </w:r>
      <w:r w:rsidR="009037DA">
        <w:t xml:space="preserve"> </w:t>
      </w:r>
      <w:r>
        <w:t>database</w:t>
      </w:r>
      <w:r w:rsidR="009037DA">
        <w:t xml:space="preserve"> </w:t>
      </w:r>
      <w:r>
        <w:t>schema</w:t>
      </w:r>
      <w:r w:rsidR="009037DA">
        <w:t xml:space="preserve"> </w:t>
      </w:r>
      <w:r>
        <w:t>name</w:t>
      </w:r>
      <w:r w:rsidR="009037DA">
        <w:t xml:space="preserve"> </w:t>
      </w:r>
      <w:r>
        <w:t>with</w:t>
      </w:r>
      <w:r w:rsidR="009037DA">
        <w:t xml:space="preserve"> </w:t>
      </w:r>
      <w:r>
        <w:t>the</w:t>
      </w:r>
      <w:r w:rsidR="009037DA">
        <w:t xml:space="preserve"> </w:t>
      </w:r>
      <w:r>
        <w:t>new</w:t>
      </w:r>
      <w:r w:rsidR="009037DA">
        <w:t xml:space="preserve"> </w:t>
      </w:r>
      <w:r>
        <w:t>(production)</w:t>
      </w:r>
      <w:r w:rsidR="009037DA">
        <w:t xml:space="preserve"> </w:t>
      </w:r>
      <w:r>
        <w:t>database</w:t>
      </w:r>
      <w:r w:rsidR="009037DA">
        <w:t xml:space="preserve"> </w:t>
      </w:r>
      <w:r>
        <w:t>schema</w:t>
      </w:r>
      <w:r w:rsidR="009037DA">
        <w:t xml:space="preserve"> </w:t>
      </w:r>
      <w:r>
        <w:t>name.</w:t>
      </w:r>
    </w:p>
    <w:p w:rsidR="004A1CDB" w:rsidRDefault="004A1CDB" w:rsidP="004A1CDB">
      <w:r w:rsidRPr="004A1CDB">
        <w:rPr>
          <w:b/>
        </w:rPr>
        <w:t>Step</w:t>
      </w:r>
      <w:r w:rsidR="009037DA">
        <w:rPr>
          <w:b/>
        </w:rPr>
        <w:t xml:space="preserve"> </w:t>
      </w:r>
      <w:r w:rsidRPr="004A1CDB">
        <w:rPr>
          <w:b/>
        </w:rPr>
        <w:t>2</w:t>
      </w:r>
      <w:r>
        <w:t>:</w:t>
      </w:r>
      <w:r w:rsidR="009037DA">
        <w:t xml:space="preserve">  </w:t>
      </w:r>
      <w:r>
        <w:t>Change</w:t>
      </w:r>
      <w:r w:rsidR="009037DA">
        <w:t xml:space="preserve"> </w:t>
      </w:r>
      <w:r>
        <w:t>the</w:t>
      </w:r>
      <w:r w:rsidR="009037DA">
        <w:t xml:space="preserve"> </w:t>
      </w:r>
      <w:r>
        <w:t>schema</w:t>
      </w:r>
      <w:r w:rsidR="009037DA">
        <w:t xml:space="preserve"> </w:t>
      </w:r>
      <w:r>
        <w:t>name</w:t>
      </w:r>
      <w:r w:rsidR="009037DA">
        <w:t xml:space="preserve"> </w:t>
      </w:r>
      <w:r>
        <w:t>in</w:t>
      </w:r>
      <w:r w:rsidR="009037DA">
        <w:t xml:space="preserve"> </w:t>
      </w:r>
      <w:r>
        <w:t>your</w:t>
      </w:r>
      <w:r w:rsidR="009037DA">
        <w:t xml:space="preserve"> </w:t>
      </w:r>
      <w:r>
        <w:t>application’s</w:t>
      </w:r>
      <w:r w:rsidR="009037DA">
        <w:t xml:space="preserve"> </w:t>
      </w:r>
      <w:proofErr w:type="spellStart"/>
      <w:r>
        <w:t>Web.config</w:t>
      </w:r>
      <w:proofErr w:type="spellEnd"/>
      <w:r w:rsidR="009037DA">
        <w:t xml:space="preserve"> </w:t>
      </w:r>
      <w:r>
        <w:t>file.</w:t>
      </w:r>
    </w:p>
    <w:p w:rsidR="004A1CDB" w:rsidRDefault="004A1CDB" w:rsidP="004A1CDB">
      <w:r w:rsidRPr="004A1CDB">
        <w:rPr>
          <w:b/>
        </w:rPr>
        <w:t>Step</w:t>
      </w:r>
      <w:r w:rsidR="009037DA">
        <w:rPr>
          <w:b/>
        </w:rPr>
        <w:t xml:space="preserve"> </w:t>
      </w:r>
      <w:r w:rsidRPr="004A1CDB">
        <w:rPr>
          <w:b/>
        </w:rPr>
        <w:t>3</w:t>
      </w:r>
      <w:r>
        <w:t>:</w:t>
      </w:r>
      <w:r w:rsidR="009037DA">
        <w:t xml:space="preserve">  </w:t>
      </w:r>
      <w:r>
        <w:t>Rebuild</w:t>
      </w:r>
      <w:r w:rsidR="009037DA">
        <w:t xml:space="preserve"> </w:t>
      </w:r>
      <w:r>
        <w:t>your</w:t>
      </w:r>
      <w:r w:rsidR="009037DA">
        <w:t xml:space="preserve"> </w:t>
      </w:r>
      <w:r>
        <w:t>application.</w:t>
      </w:r>
      <w:r w:rsidR="009037DA">
        <w:t xml:space="preserve">  </w:t>
      </w:r>
      <w:r>
        <w:t>This</w:t>
      </w:r>
      <w:r w:rsidR="009037DA">
        <w:t xml:space="preserve"> </w:t>
      </w:r>
      <w:r w:rsidR="001E5AF8">
        <w:t>updates</w:t>
      </w:r>
      <w:r w:rsidR="009037DA">
        <w:t xml:space="preserve"> </w:t>
      </w:r>
      <w:r>
        <w:t>your</w:t>
      </w:r>
      <w:r w:rsidR="009037DA">
        <w:t xml:space="preserve"> </w:t>
      </w:r>
      <w:r>
        <w:t>application’s</w:t>
      </w:r>
      <w:r w:rsidR="009037DA">
        <w:t xml:space="preserve"> </w:t>
      </w:r>
      <w:r>
        <w:t>code</w:t>
      </w:r>
      <w:r w:rsidR="009037DA">
        <w:t xml:space="preserve"> </w:t>
      </w:r>
      <w:r>
        <w:t>files,</w:t>
      </w:r>
      <w:r w:rsidR="009037DA">
        <w:t xml:space="preserve"> </w:t>
      </w:r>
      <w:r>
        <w:t>SQL</w:t>
      </w:r>
      <w:r w:rsidR="009037DA">
        <w:t xml:space="preserve"> </w:t>
      </w:r>
      <w:r>
        <w:t>queries,</w:t>
      </w:r>
      <w:r w:rsidR="009037DA">
        <w:t xml:space="preserve"> </w:t>
      </w:r>
      <w:r>
        <w:t>and</w:t>
      </w:r>
      <w:r w:rsidR="009037DA">
        <w:t xml:space="preserve"> </w:t>
      </w:r>
      <w:r>
        <w:t>database</w:t>
      </w:r>
      <w:r w:rsidR="009037DA">
        <w:t xml:space="preserve"> </w:t>
      </w:r>
      <w:r>
        <w:t>stored</w:t>
      </w:r>
      <w:r w:rsidR="009037DA">
        <w:t xml:space="preserve"> </w:t>
      </w:r>
      <w:r>
        <w:t>procedures</w:t>
      </w:r>
      <w:r w:rsidR="009037DA">
        <w:t xml:space="preserve"> </w:t>
      </w:r>
      <w:r>
        <w:t>to</w:t>
      </w:r>
      <w:r w:rsidR="009037DA">
        <w:t xml:space="preserve"> </w:t>
      </w:r>
      <w:r>
        <w:t>use</w:t>
      </w:r>
      <w:r w:rsidR="009037DA">
        <w:t xml:space="preserve"> </w:t>
      </w:r>
      <w:r>
        <w:t>the</w:t>
      </w:r>
      <w:r w:rsidR="009037DA">
        <w:t xml:space="preserve"> </w:t>
      </w:r>
      <w:r>
        <w:t>new</w:t>
      </w:r>
      <w:r w:rsidR="009037DA">
        <w:t xml:space="preserve"> </w:t>
      </w:r>
      <w:r>
        <w:t>database</w:t>
      </w:r>
      <w:r w:rsidR="009037DA">
        <w:t xml:space="preserve"> </w:t>
      </w:r>
      <w:r>
        <w:t>schema</w:t>
      </w:r>
      <w:r w:rsidR="009037DA">
        <w:t xml:space="preserve"> </w:t>
      </w:r>
      <w:r>
        <w:t>name.</w:t>
      </w:r>
    </w:p>
    <w:p w:rsidR="004A1CDB" w:rsidRDefault="004A1CDB" w:rsidP="004A1CDB">
      <w:r w:rsidRPr="004A1CDB">
        <w:rPr>
          <w:b/>
        </w:rPr>
        <w:t>Step</w:t>
      </w:r>
      <w:r w:rsidR="009037DA">
        <w:rPr>
          <w:b/>
        </w:rPr>
        <w:t xml:space="preserve"> </w:t>
      </w:r>
      <w:r w:rsidRPr="004A1CDB">
        <w:rPr>
          <w:b/>
        </w:rPr>
        <w:t>4</w:t>
      </w:r>
      <w:r>
        <w:t>:</w:t>
      </w:r>
      <w:r w:rsidR="009037DA">
        <w:t xml:space="preserve">  </w:t>
      </w:r>
      <w:r>
        <w:t>E</w:t>
      </w:r>
      <w:r w:rsidRPr="004A1CDB">
        <w:t>nsure</w:t>
      </w:r>
      <w:r w:rsidR="009037DA">
        <w:t xml:space="preserve"> </w:t>
      </w:r>
      <w:r w:rsidRPr="004A1CDB">
        <w:t>that</w:t>
      </w:r>
      <w:r w:rsidR="009037DA">
        <w:t xml:space="preserve"> </w:t>
      </w:r>
      <w:r w:rsidRPr="004A1CDB">
        <w:t>your</w:t>
      </w:r>
      <w:r w:rsidR="009037DA">
        <w:t xml:space="preserve"> </w:t>
      </w:r>
      <w:r w:rsidRPr="004A1CDB">
        <w:t>app</w:t>
      </w:r>
      <w:r w:rsidR="004157C2">
        <w:t>lication</w:t>
      </w:r>
      <w:r w:rsidR="009037DA">
        <w:t xml:space="preserve"> </w:t>
      </w:r>
      <w:r w:rsidRPr="004A1CDB">
        <w:t>has</w:t>
      </w:r>
      <w:r w:rsidR="009037DA">
        <w:t xml:space="preserve"> </w:t>
      </w:r>
      <w:r w:rsidRPr="004A1CDB">
        <w:t>permissions</w:t>
      </w:r>
      <w:r w:rsidR="009037DA">
        <w:t xml:space="preserve"> </w:t>
      </w:r>
      <w:r w:rsidRPr="004A1CDB">
        <w:t>to</w:t>
      </w:r>
      <w:r w:rsidR="009037DA">
        <w:t xml:space="preserve"> </w:t>
      </w:r>
      <w:r w:rsidRPr="004A1CDB">
        <w:t>access</w:t>
      </w:r>
      <w:r w:rsidR="009037DA">
        <w:t xml:space="preserve"> </w:t>
      </w:r>
      <w:r w:rsidRPr="004A1CDB">
        <w:t>the</w:t>
      </w:r>
      <w:r w:rsidR="009037DA">
        <w:t xml:space="preserve"> </w:t>
      </w:r>
      <w:r w:rsidR="004157C2">
        <w:t>new</w:t>
      </w:r>
      <w:r w:rsidR="009037DA">
        <w:t xml:space="preserve"> </w:t>
      </w:r>
      <w:r w:rsidRPr="004A1CDB">
        <w:t>schema.</w:t>
      </w:r>
    </w:p>
    <w:p w:rsidR="002A6F19" w:rsidRDefault="00CC2337" w:rsidP="00CC2337">
      <w:pPr>
        <w:pStyle w:val="Heading3"/>
      </w:pPr>
      <w:bookmarkStart w:id="675" w:name="_Ref140919336"/>
      <w:bookmarkStart w:id="676" w:name="_Toc414885796"/>
      <w:r>
        <w:t>PL/SQL</w:t>
      </w:r>
      <w:r w:rsidR="009037DA">
        <w:t xml:space="preserve"> </w:t>
      </w:r>
      <w:r>
        <w:t>Stored</w:t>
      </w:r>
      <w:r w:rsidR="009037DA">
        <w:t xml:space="preserve"> </w:t>
      </w:r>
      <w:r>
        <w:t>Procedures</w:t>
      </w:r>
      <w:bookmarkEnd w:id="675"/>
      <w:bookmarkEnd w:id="676"/>
    </w:p>
    <w:p w:rsidR="00CC2337" w:rsidRDefault="00CC2337" w:rsidP="00CC2337">
      <w:pPr>
        <w:pStyle w:val="Heading5"/>
      </w:pPr>
      <w:r>
        <w:t>Parameter</w:t>
      </w:r>
      <w:r w:rsidR="009037DA">
        <w:t xml:space="preserve"> </w:t>
      </w:r>
      <w:r>
        <w:t>Restrictions</w:t>
      </w:r>
    </w:p>
    <w:p w:rsidR="00CC2337" w:rsidRPr="00CC2337" w:rsidRDefault="00CC2337" w:rsidP="00CC2337">
      <w:r>
        <w:t>There</w:t>
      </w:r>
      <w:r w:rsidR="009037DA">
        <w:t xml:space="preserve"> </w:t>
      </w:r>
      <w:r>
        <w:t>is</w:t>
      </w:r>
      <w:r w:rsidR="009037DA">
        <w:t xml:space="preserve"> </w:t>
      </w:r>
      <w:r>
        <w:t>a</w:t>
      </w:r>
      <w:r w:rsidR="009037DA">
        <w:t xml:space="preserve"> </w:t>
      </w:r>
      <w:r>
        <w:t>32K</w:t>
      </w:r>
      <w:r w:rsidR="009037DA">
        <w:t xml:space="preserve"> </w:t>
      </w:r>
      <w:r>
        <w:t>limit</w:t>
      </w:r>
      <w:r w:rsidR="009037DA">
        <w:t xml:space="preserve"> </w:t>
      </w:r>
      <w:r>
        <w:t>on</w:t>
      </w:r>
      <w:r w:rsidR="009037DA">
        <w:t xml:space="preserve"> </w:t>
      </w:r>
      <w:r>
        <w:t>parameters</w:t>
      </w:r>
      <w:r w:rsidR="009037DA">
        <w:t xml:space="preserve"> </w:t>
      </w:r>
      <w:r>
        <w:t>passed</w:t>
      </w:r>
      <w:r w:rsidR="009037DA">
        <w:t xml:space="preserve"> </w:t>
      </w:r>
      <w:r>
        <w:t>to</w:t>
      </w:r>
      <w:r w:rsidR="009037DA">
        <w:t xml:space="preserve"> </w:t>
      </w:r>
      <w:r>
        <w:t>stored</w:t>
      </w:r>
      <w:r w:rsidR="009037DA">
        <w:t xml:space="preserve"> </w:t>
      </w:r>
      <w:r>
        <w:t>procedures</w:t>
      </w:r>
      <w:r w:rsidR="009037DA">
        <w:t xml:space="preserve"> </w:t>
      </w:r>
      <w:r>
        <w:t>in</w:t>
      </w:r>
      <w:r w:rsidR="009037DA">
        <w:t xml:space="preserve"> </w:t>
      </w:r>
      <w:r>
        <w:t>Oracle.</w:t>
      </w:r>
    </w:p>
    <w:p w:rsidR="00CC2337" w:rsidRDefault="00CC2337" w:rsidP="004A1CDB"/>
    <w:p w:rsidR="00800C68" w:rsidRDefault="00800C68" w:rsidP="00800C68">
      <w:pPr>
        <w:pStyle w:val="Heading3"/>
      </w:pPr>
      <w:bookmarkStart w:id="677" w:name="_Ref160884062"/>
      <w:bookmarkStart w:id="678" w:name="_Toc414885797"/>
      <w:r>
        <w:t>Matching</w:t>
      </w:r>
      <w:r w:rsidR="009037DA">
        <w:t xml:space="preserve"> </w:t>
      </w:r>
      <w:r>
        <w:t>Oracle</w:t>
      </w:r>
      <w:r w:rsidR="009037DA">
        <w:t xml:space="preserve"> </w:t>
      </w:r>
      <w:r>
        <w:t>Sequences</w:t>
      </w:r>
      <w:r w:rsidR="009037DA">
        <w:t xml:space="preserve"> </w:t>
      </w:r>
      <w:r>
        <w:t>with</w:t>
      </w:r>
      <w:r w:rsidR="009037DA">
        <w:t xml:space="preserve"> </w:t>
      </w:r>
      <w:r>
        <w:t>Primary</w:t>
      </w:r>
      <w:r w:rsidR="009037DA">
        <w:t xml:space="preserve"> </w:t>
      </w:r>
      <w:r>
        <w:t>Keys</w:t>
      </w:r>
      <w:bookmarkEnd w:id="677"/>
      <w:bookmarkEnd w:id="678"/>
    </w:p>
    <w:p w:rsidR="00800C68" w:rsidRPr="00800C68" w:rsidRDefault="00800C68" w:rsidP="00800C68">
      <w:r w:rsidRPr="00800C68">
        <w:t>The</w:t>
      </w:r>
      <w:r>
        <w:t>se</w:t>
      </w:r>
      <w:r w:rsidR="009037DA">
        <w:t xml:space="preserve"> </w:t>
      </w:r>
      <w:r>
        <w:t>rules</w:t>
      </w:r>
      <w:r w:rsidR="009037DA">
        <w:t xml:space="preserve"> </w:t>
      </w:r>
      <w:r>
        <w:t>are</w:t>
      </w:r>
      <w:r w:rsidR="009037DA">
        <w:t xml:space="preserve"> </w:t>
      </w:r>
      <w:r w:rsidRPr="00800C68">
        <w:t>used</w:t>
      </w:r>
      <w:r w:rsidR="009037DA">
        <w:t xml:space="preserve"> </w:t>
      </w:r>
      <w:r w:rsidRPr="00800C68">
        <w:t>to</w:t>
      </w:r>
      <w:r w:rsidR="009037DA">
        <w:t xml:space="preserve"> </w:t>
      </w:r>
      <w:r w:rsidRPr="00800C68">
        <w:t>match</w:t>
      </w:r>
      <w:r w:rsidR="009037DA">
        <w:t xml:space="preserve"> </w:t>
      </w:r>
      <w:r w:rsidRPr="00800C68">
        <w:t>an</w:t>
      </w:r>
      <w:r w:rsidR="009037DA">
        <w:t xml:space="preserve"> </w:t>
      </w:r>
      <w:r w:rsidRPr="00800C68">
        <w:t>Oracle</w:t>
      </w:r>
      <w:r w:rsidR="009037DA">
        <w:t xml:space="preserve"> </w:t>
      </w:r>
      <w:r w:rsidRPr="00800C68">
        <w:t>sequence</w:t>
      </w:r>
      <w:r w:rsidR="009037DA">
        <w:t xml:space="preserve"> </w:t>
      </w:r>
      <w:r w:rsidRPr="00800C68">
        <w:t>to</w:t>
      </w:r>
      <w:r w:rsidR="009037DA">
        <w:t xml:space="preserve"> </w:t>
      </w:r>
      <w:r w:rsidRPr="00800C68">
        <w:t>a</w:t>
      </w:r>
      <w:r w:rsidR="009037DA">
        <w:t xml:space="preserve"> </w:t>
      </w:r>
      <w:r w:rsidRPr="00800C68">
        <w:t>primary</w:t>
      </w:r>
      <w:r w:rsidR="009037DA">
        <w:t xml:space="preserve"> </w:t>
      </w:r>
      <w:r w:rsidRPr="00800C68">
        <w:t>key</w:t>
      </w:r>
      <w:r w:rsidR="009037DA">
        <w:t xml:space="preserve"> </w:t>
      </w:r>
      <w:r w:rsidRPr="00800C68">
        <w:t>field</w:t>
      </w:r>
      <w:r w:rsidR="009037DA">
        <w:t xml:space="preserve"> </w:t>
      </w:r>
      <w:r w:rsidRPr="00800C68">
        <w:t>for</w:t>
      </w:r>
      <w:r w:rsidR="009037DA">
        <w:t xml:space="preserve"> </w:t>
      </w:r>
      <w:r w:rsidRPr="00800C68">
        <w:t>a</w:t>
      </w:r>
      <w:r w:rsidR="009037DA">
        <w:t xml:space="preserve"> </w:t>
      </w:r>
      <w:r w:rsidRPr="00800C68">
        <w:t>table</w:t>
      </w:r>
      <w:r>
        <w:t>:</w:t>
      </w:r>
    </w:p>
    <w:p w:rsidR="00800C68" w:rsidRPr="00800C68" w:rsidRDefault="00800C68" w:rsidP="00475C7A">
      <w:pPr>
        <w:numPr>
          <w:ilvl w:val="0"/>
          <w:numId w:val="31"/>
        </w:numPr>
      </w:pPr>
      <w:r>
        <w:t>The</w:t>
      </w:r>
      <w:r w:rsidR="009037DA">
        <w:t xml:space="preserve"> </w:t>
      </w:r>
      <w:r>
        <w:t>sequence</w:t>
      </w:r>
      <w:r w:rsidR="009037DA">
        <w:t xml:space="preserve"> </w:t>
      </w:r>
      <w:r>
        <w:t>name</w:t>
      </w:r>
      <w:r w:rsidR="009037DA">
        <w:t xml:space="preserve"> </w:t>
      </w:r>
      <w:r>
        <w:t>s</w:t>
      </w:r>
      <w:r w:rsidRPr="00800C68">
        <w:t>tarts</w:t>
      </w:r>
      <w:r w:rsidR="009037DA">
        <w:t xml:space="preserve"> </w:t>
      </w:r>
      <w:r w:rsidRPr="00800C68">
        <w:t>or</w:t>
      </w:r>
      <w:r w:rsidR="009037DA">
        <w:t xml:space="preserve"> </w:t>
      </w:r>
      <w:r w:rsidRPr="00800C68">
        <w:t>ends</w:t>
      </w:r>
      <w:r w:rsidR="009037DA">
        <w:t xml:space="preserve"> </w:t>
      </w:r>
      <w:r w:rsidRPr="00800C68">
        <w:t>with</w:t>
      </w:r>
      <w:r w:rsidR="009037DA">
        <w:t xml:space="preserve"> </w:t>
      </w:r>
      <w:r w:rsidRPr="00800C68">
        <w:t>the</w:t>
      </w:r>
      <w:r w:rsidR="009037DA">
        <w:t xml:space="preserve"> </w:t>
      </w:r>
      <w:r w:rsidRPr="00800C68">
        <w:t>field</w:t>
      </w:r>
      <w:r w:rsidR="009037DA">
        <w:t xml:space="preserve"> </w:t>
      </w:r>
      <w:r w:rsidRPr="00800C68">
        <w:t>name</w:t>
      </w:r>
      <w:r w:rsidR="009037DA">
        <w:t xml:space="preserve"> </w:t>
      </w:r>
      <w:r w:rsidRPr="00800C68">
        <w:t>of</w:t>
      </w:r>
      <w:r w:rsidR="009037DA">
        <w:t xml:space="preserve"> </w:t>
      </w:r>
      <w:r w:rsidRPr="00800C68">
        <w:t>the</w:t>
      </w:r>
      <w:r w:rsidR="009037DA">
        <w:t xml:space="preserve"> </w:t>
      </w:r>
      <w:r w:rsidRPr="00800C68">
        <w:t>primary</w:t>
      </w:r>
      <w:r w:rsidR="009037DA">
        <w:t xml:space="preserve"> </w:t>
      </w:r>
      <w:r w:rsidRPr="00800C68">
        <w:t>key.</w:t>
      </w:r>
      <w:r w:rsidR="009037DA">
        <w:t xml:space="preserve">  </w:t>
      </w:r>
      <w:r w:rsidRPr="00800C68">
        <w:t>For</w:t>
      </w:r>
      <w:r w:rsidR="009037DA">
        <w:t xml:space="preserve"> </w:t>
      </w:r>
      <w:r w:rsidRPr="00800C68">
        <w:t>example</w:t>
      </w:r>
      <w:r w:rsidR="009037DA">
        <w:t xml:space="preserve"> </w:t>
      </w:r>
      <w:r w:rsidRPr="00800C68">
        <w:t>NORTHWIND.EMPLOYEEID_SEQ</w:t>
      </w:r>
      <w:r w:rsidR="009037DA">
        <w:t xml:space="preserve"> </w:t>
      </w:r>
      <w:r w:rsidRPr="00800C68">
        <w:t>will</w:t>
      </w:r>
      <w:r w:rsidR="009037DA">
        <w:t xml:space="preserve"> </w:t>
      </w:r>
      <w:r w:rsidRPr="00800C68">
        <w:t>match</w:t>
      </w:r>
      <w:r w:rsidR="009037DA">
        <w:t xml:space="preserve"> </w:t>
      </w:r>
      <w:r w:rsidRPr="00800C68">
        <w:t>the</w:t>
      </w:r>
      <w:r w:rsidR="009037DA">
        <w:t xml:space="preserve"> </w:t>
      </w:r>
      <w:r w:rsidRPr="00800C68">
        <w:t>primary</w:t>
      </w:r>
      <w:r w:rsidR="009037DA">
        <w:t xml:space="preserve"> </w:t>
      </w:r>
      <w:r w:rsidRPr="00800C68">
        <w:t>key</w:t>
      </w:r>
      <w:r w:rsidR="009037DA">
        <w:t xml:space="preserve"> </w:t>
      </w:r>
      <w:r w:rsidRPr="00800C68">
        <w:t>field</w:t>
      </w:r>
      <w:r w:rsidR="009037DA">
        <w:t xml:space="preserve"> </w:t>
      </w:r>
      <w:r w:rsidRPr="00800C68">
        <w:t>in</w:t>
      </w:r>
      <w:r w:rsidR="009037DA">
        <w:t xml:space="preserve"> </w:t>
      </w:r>
      <w:r w:rsidRPr="00800C68">
        <w:t>the</w:t>
      </w:r>
      <w:r w:rsidR="009037DA">
        <w:t xml:space="preserve"> </w:t>
      </w:r>
      <w:r w:rsidRPr="00800C68">
        <w:t>Employee</w:t>
      </w:r>
      <w:r w:rsidR="009037DA">
        <w:t xml:space="preserve"> </w:t>
      </w:r>
      <w:r w:rsidRPr="00800C68">
        <w:t>table.</w:t>
      </w:r>
      <w:r w:rsidR="009037DA">
        <w:t xml:space="preserve">  </w:t>
      </w:r>
      <w:r w:rsidRPr="00800C68">
        <w:t>Similarly</w:t>
      </w:r>
      <w:r w:rsidR="009037DA">
        <w:t xml:space="preserve"> </w:t>
      </w:r>
      <w:r w:rsidRPr="00800C68">
        <w:t>NORTHWIND.SEQUENCE_EMPLOYEEID</w:t>
      </w:r>
      <w:r w:rsidR="009037DA">
        <w:t xml:space="preserve"> </w:t>
      </w:r>
      <w:r w:rsidRPr="00800C68">
        <w:t>will</w:t>
      </w:r>
      <w:r w:rsidR="009037DA">
        <w:t xml:space="preserve"> </w:t>
      </w:r>
      <w:r w:rsidRPr="00800C68">
        <w:t>match,</w:t>
      </w:r>
      <w:r w:rsidR="009037DA">
        <w:t xml:space="preserve"> </w:t>
      </w:r>
      <w:r w:rsidRPr="00800C68">
        <w:t>but</w:t>
      </w:r>
      <w:r w:rsidR="009037DA">
        <w:t xml:space="preserve"> </w:t>
      </w:r>
      <w:r w:rsidRPr="00800C68">
        <w:t>NORTHWIND.SEQ_EMPLOYEEID_NUMBER</w:t>
      </w:r>
      <w:r w:rsidR="009037DA">
        <w:t xml:space="preserve"> </w:t>
      </w:r>
      <w:r w:rsidRPr="00800C68">
        <w:t>will</w:t>
      </w:r>
      <w:r w:rsidR="009037DA">
        <w:t xml:space="preserve"> </w:t>
      </w:r>
      <w:r w:rsidRPr="00800C68">
        <w:t>not</w:t>
      </w:r>
      <w:r w:rsidR="009037DA">
        <w:t xml:space="preserve"> </w:t>
      </w:r>
      <w:r w:rsidRPr="00800C68">
        <w:t>match</w:t>
      </w:r>
      <w:r w:rsidR="009037DA">
        <w:t xml:space="preserve"> </w:t>
      </w:r>
      <w:r w:rsidRPr="00800C68">
        <w:t>because</w:t>
      </w:r>
      <w:r w:rsidR="009037DA">
        <w:t xml:space="preserve"> </w:t>
      </w:r>
      <w:proofErr w:type="spellStart"/>
      <w:r w:rsidRPr="00800C68">
        <w:t>EmploeeId</w:t>
      </w:r>
      <w:proofErr w:type="spellEnd"/>
      <w:r w:rsidR="009037DA">
        <w:t xml:space="preserve"> </w:t>
      </w:r>
      <w:r w:rsidRPr="00800C68">
        <w:t>is</w:t>
      </w:r>
      <w:r w:rsidR="009037DA">
        <w:t xml:space="preserve"> </w:t>
      </w:r>
      <w:r w:rsidRPr="00800C68">
        <w:t>in</w:t>
      </w:r>
      <w:r w:rsidR="009037DA">
        <w:t xml:space="preserve"> </w:t>
      </w:r>
      <w:r w:rsidRPr="00800C68">
        <w:t>the</w:t>
      </w:r>
      <w:r w:rsidR="009037DA">
        <w:t xml:space="preserve"> </w:t>
      </w:r>
      <w:r w:rsidRPr="00800C68">
        <w:t>middle</w:t>
      </w:r>
      <w:r w:rsidR="009037DA">
        <w:t xml:space="preserve"> </w:t>
      </w:r>
      <w:r w:rsidRPr="00800C68">
        <w:t>of</w:t>
      </w:r>
      <w:r w:rsidR="009037DA">
        <w:t xml:space="preserve"> </w:t>
      </w:r>
      <w:r w:rsidRPr="00800C68">
        <w:t>the</w:t>
      </w:r>
      <w:r w:rsidR="009037DA">
        <w:t xml:space="preserve"> </w:t>
      </w:r>
      <w:r w:rsidRPr="00800C68">
        <w:t>sequence</w:t>
      </w:r>
      <w:r w:rsidR="009037DA">
        <w:t xml:space="preserve"> </w:t>
      </w:r>
      <w:r w:rsidRPr="00800C68">
        <w:t>name.</w:t>
      </w:r>
    </w:p>
    <w:p w:rsidR="00800C68" w:rsidRDefault="00800C68" w:rsidP="00475C7A">
      <w:pPr>
        <w:numPr>
          <w:ilvl w:val="0"/>
          <w:numId w:val="31"/>
        </w:numPr>
      </w:pPr>
      <w:r>
        <w:t>The</w:t>
      </w:r>
      <w:r w:rsidR="009037DA">
        <w:t xml:space="preserve"> </w:t>
      </w:r>
      <w:r>
        <w:t>sequence</w:t>
      </w:r>
      <w:r w:rsidR="009037DA">
        <w:t xml:space="preserve"> </w:t>
      </w:r>
      <w:r>
        <w:t>name</w:t>
      </w:r>
      <w:r w:rsidR="009037DA">
        <w:t xml:space="preserve"> </w:t>
      </w:r>
      <w:r>
        <w:t>s</w:t>
      </w:r>
      <w:r w:rsidRPr="00800C68">
        <w:t>tarts</w:t>
      </w:r>
      <w:r w:rsidR="009037DA">
        <w:t xml:space="preserve"> </w:t>
      </w:r>
      <w:r w:rsidRPr="00800C68">
        <w:t>or</w:t>
      </w:r>
      <w:r w:rsidR="009037DA">
        <w:t xml:space="preserve"> </w:t>
      </w:r>
      <w:r w:rsidRPr="00800C68">
        <w:t>ends</w:t>
      </w:r>
      <w:r w:rsidR="009037DA">
        <w:t xml:space="preserve"> </w:t>
      </w:r>
      <w:r w:rsidRPr="00800C68">
        <w:t>with</w:t>
      </w:r>
      <w:r w:rsidR="009037DA">
        <w:t xml:space="preserve"> </w:t>
      </w:r>
      <w:r w:rsidRPr="00800C68">
        <w:t>the</w:t>
      </w:r>
      <w:r w:rsidR="009037DA">
        <w:t xml:space="preserve"> </w:t>
      </w:r>
      <w:r w:rsidRPr="00800C68">
        <w:t>table</w:t>
      </w:r>
      <w:r w:rsidR="009037DA">
        <w:t xml:space="preserve"> </w:t>
      </w:r>
      <w:r w:rsidRPr="00800C68">
        <w:t>name.</w:t>
      </w:r>
      <w:r w:rsidR="009037DA">
        <w:t xml:space="preserve">  </w:t>
      </w:r>
      <w:r w:rsidRPr="00800C68">
        <w:t>For</w:t>
      </w:r>
      <w:r w:rsidR="009037DA">
        <w:t xml:space="preserve"> </w:t>
      </w:r>
      <w:r w:rsidRPr="00800C68">
        <w:t>example</w:t>
      </w:r>
      <w:r w:rsidR="009037DA">
        <w:t xml:space="preserve"> </w:t>
      </w:r>
      <w:r w:rsidRPr="00800C68">
        <w:t>NORTHWIND.EMPLOYEE_SEQ</w:t>
      </w:r>
      <w:r w:rsidR="009037DA">
        <w:t xml:space="preserve"> </w:t>
      </w:r>
      <w:r w:rsidRPr="00800C68">
        <w:t>will</w:t>
      </w:r>
      <w:r w:rsidR="009037DA">
        <w:t xml:space="preserve"> </w:t>
      </w:r>
      <w:r w:rsidRPr="00800C68">
        <w:t>match</w:t>
      </w:r>
      <w:r w:rsidR="009037DA">
        <w:t xml:space="preserve"> </w:t>
      </w:r>
      <w:r w:rsidRPr="00800C68">
        <w:t>the</w:t>
      </w:r>
      <w:r w:rsidR="009037DA">
        <w:t xml:space="preserve"> </w:t>
      </w:r>
      <w:r w:rsidRPr="00800C68">
        <w:t>name</w:t>
      </w:r>
      <w:r w:rsidR="009037DA">
        <w:t xml:space="preserve"> </w:t>
      </w:r>
      <w:r w:rsidRPr="00800C68">
        <w:t>of</w:t>
      </w:r>
      <w:r w:rsidR="009037DA">
        <w:t xml:space="preserve"> </w:t>
      </w:r>
      <w:r w:rsidRPr="00800C68">
        <w:t>the</w:t>
      </w:r>
      <w:r w:rsidR="009037DA">
        <w:t xml:space="preserve"> </w:t>
      </w:r>
      <w:r w:rsidRPr="00800C68">
        <w:t>Employee</w:t>
      </w:r>
      <w:r w:rsidR="009037DA">
        <w:t xml:space="preserve"> </w:t>
      </w:r>
      <w:r w:rsidRPr="00800C68">
        <w:t>table.</w:t>
      </w:r>
      <w:r w:rsidR="009037DA">
        <w:t xml:space="preserve"> </w:t>
      </w:r>
      <w:r w:rsidRPr="00800C68">
        <w:t>NORTHWIND.SEQ_EMPLOYEE</w:t>
      </w:r>
      <w:r w:rsidR="009037DA">
        <w:t xml:space="preserve"> </w:t>
      </w:r>
      <w:r w:rsidRPr="00800C68">
        <w:t>will</w:t>
      </w:r>
      <w:r w:rsidR="009037DA">
        <w:t xml:space="preserve"> </w:t>
      </w:r>
      <w:r w:rsidRPr="00800C68">
        <w:t>also</w:t>
      </w:r>
      <w:r w:rsidR="009037DA">
        <w:t xml:space="preserve"> </w:t>
      </w:r>
      <w:r w:rsidRPr="00800C68">
        <w:t>match,</w:t>
      </w:r>
      <w:r w:rsidR="009037DA">
        <w:t xml:space="preserve"> </w:t>
      </w:r>
      <w:r w:rsidRPr="00800C68">
        <w:t>but</w:t>
      </w:r>
      <w:r w:rsidR="009037DA">
        <w:t xml:space="preserve"> </w:t>
      </w:r>
      <w:r w:rsidRPr="00800C68">
        <w:t>NORTHWIND.SEQ_EMPLOYEE_NUM</w:t>
      </w:r>
      <w:r w:rsidR="009037DA">
        <w:t xml:space="preserve"> </w:t>
      </w:r>
      <w:r w:rsidRPr="00800C68">
        <w:t>will</w:t>
      </w:r>
      <w:r w:rsidR="009037DA">
        <w:t xml:space="preserve"> </w:t>
      </w:r>
      <w:r w:rsidRPr="00800C68">
        <w:t>not</w:t>
      </w:r>
      <w:r w:rsidR="009037DA">
        <w:t xml:space="preserve"> </w:t>
      </w:r>
      <w:r w:rsidRPr="00800C68">
        <w:t>match.</w:t>
      </w:r>
    </w:p>
    <w:p w:rsidR="00800C68" w:rsidRPr="00800C68" w:rsidRDefault="00800C68" w:rsidP="00800C68">
      <w:r w:rsidRPr="00800C68">
        <w:t>In</w:t>
      </w:r>
      <w:r w:rsidR="009037DA">
        <w:t xml:space="preserve"> </w:t>
      </w:r>
      <w:r w:rsidRPr="00800C68">
        <w:t>both</w:t>
      </w:r>
      <w:r w:rsidR="009037DA">
        <w:t xml:space="preserve"> </w:t>
      </w:r>
      <w:r w:rsidRPr="00800C68">
        <w:t>cases,</w:t>
      </w:r>
      <w:r w:rsidR="009037DA">
        <w:t xml:space="preserve"> </w:t>
      </w:r>
      <w:r w:rsidRPr="00800C68">
        <w:t>the</w:t>
      </w:r>
      <w:r w:rsidR="009037DA">
        <w:t xml:space="preserve"> </w:t>
      </w:r>
      <w:r w:rsidRPr="00800C68">
        <w:t>sequence</w:t>
      </w:r>
      <w:r w:rsidR="009037DA">
        <w:t xml:space="preserve"> </w:t>
      </w:r>
      <w:r w:rsidRPr="00800C68">
        <w:t>owner</w:t>
      </w:r>
      <w:r w:rsidR="009037DA">
        <w:t xml:space="preserve"> </w:t>
      </w:r>
      <w:r w:rsidRPr="00800C68">
        <w:t>must</w:t>
      </w:r>
      <w:r w:rsidR="009037DA">
        <w:t xml:space="preserve"> </w:t>
      </w:r>
      <w:r w:rsidRPr="00800C68">
        <w:t>match</w:t>
      </w:r>
      <w:r w:rsidR="009037DA">
        <w:t xml:space="preserve"> </w:t>
      </w:r>
      <w:r w:rsidRPr="00800C68">
        <w:t>the</w:t>
      </w:r>
      <w:r w:rsidR="009037DA">
        <w:t xml:space="preserve"> </w:t>
      </w:r>
      <w:r w:rsidRPr="00800C68">
        <w:t>schema</w:t>
      </w:r>
      <w:r w:rsidR="009037DA">
        <w:t xml:space="preserve"> </w:t>
      </w:r>
      <w:r w:rsidRPr="00800C68">
        <w:t>owner.</w:t>
      </w:r>
      <w:r w:rsidR="009037DA">
        <w:t xml:space="preserve"> </w:t>
      </w:r>
    </w:p>
    <w:p w:rsidR="00800C68" w:rsidRPr="00800C68" w:rsidRDefault="00800C68" w:rsidP="00800C68">
      <w:r w:rsidRPr="00800C68">
        <w:t>This</w:t>
      </w:r>
      <w:r w:rsidR="009037DA">
        <w:t xml:space="preserve"> </w:t>
      </w:r>
      <w:r w:rsidRPr="00800C68">
        <w:t>is</w:t>
      </w:r>
      <w:r w:rsidR="009037DA">
        <w:t xml:space="preserve"> </w:t>
      </w:r>
      <w:r w:rsidRPr="00800C68">
        <w:t>the</w:t>
      </w:r>
      <w:r w:rsidR="009037DA">
        <w:t xml:space="preserve"> </w:t>
      </w:r>
      <w:r w:rsidRPr="00800C68">
        <w:t>automated</w:t>
      </w:r>
      <w:r w:rsidR="009037DA">
        <w:t xml:space="preserve"> </w:t>
      </w:r>
      <w:r w:rsidRPr="00800C68">
        <w:t>algorithm.</w:t>
      </w:r>
      <w:r w:rsidR="009037DA">
        <w:t xml:space="preserve"> </w:t>
      </w:r>
      <w:r w:rsidRPr="00800C68">
        <w:t>You</w:t>
      </w:r>
      <w:r w:rsidR="009037DA">
        <w:t xml:space="preserve"> </w:t>
      </w:r>
      <w:r w:rsidRPr="00800C68">
        <w:t>can</w:t>
      </w:r>
      <w:r w:rsidR="009037DA">
        <w:t xml:space="preserve"> </w:t>
      </w:r>
      <w:r w:rsidRPr="00800C68">
        <w:t>always</w:t>
      </w:r>
      <w:r w:rsidR="009037DA">
        <w:t xml:space="preserve"> </w:t>
      </w:r>
      <w:r w:rsidRPr="00800C68">
        <w:t>change</w:t>
      </w:r>
      <w:r w:rsidR="009037DA">
        <w:t xml:space="preserve"> </w:t>
      </w:r>
      <w:r w:rsidRPr="00800C68">
        <w:t>the</w:t>
      </w:r>
      <w:r w:rsidR="009037DA">
        <w:t xml:space="preserve"> </w:t>
      </w:r>
      <w:r w:rsidRPr="00800C68">
        <w:t>sequence</w:t>
      </w:r>
      <w:r w:rsidR="009037DA">
        <w:t xml:space="preserve"> </w:t>
      </w:r>
      <w:r w:rsidRPr="00800C68">
        <w:t>on</w:t>
      </w:r>
      <w:r w:rsidR="009037DA">
        <w:t xml:space="preserve"> </w:t>
      </w:r>
      <w:r w:rsidRPr="00800C68">
        <w:t>the</w:t>
      </w:r>
      <w:r w:rsidR="009037DA">
        <w:t xml:space="preserve"> </w:t>
      </w:r>
      <w:r w:rsidRPr="00800C68">
        <w:t>Database</w:t>
      </w:r>
      <w:r w:rsidR="00954BC8">
        <w:t xml:space="preserve">s tab </w:t>
      </w:r>
      <w:r w:rsidRPr="00800C68">
        <w:t>in</w:t>
      </w:r>
      <w:r w:rsidR="009037DA">
        <w:t xml:space="preserve"> </w:t>
      </w:r>
      <w:r w:rsidRPr="00800C68">
        <w:t>Iron</w:t>
      </w:r>
      <w:r w:rsidR="009037DA">
        <w:t xml:space="preserve"> </w:t>
      </w:r>
      <w:r w:rsidRPr="00800C68">
        <w:t>Speed</w:t>
      </w:r>
      <w:r w:rsidR="009037DA">
        <w:t xml:space="preserve"> </w:t>
      </w:r>
      <w:r w:rsidRPr="00800C68">
        <w:t>Designer.</w:t>
      </w:r>
    </w:p>
    <w:p w:rsidR="00480C55" w:rsidRPr="00480C55" w:rsidRDefault="00480C55" w:rsidP="00E8249E">
      <w:pPr>
        <w:pStyle w:val="Heading3"/>
      </w:pPr>
      <w:bookmarkStart w:id="679" w:name="_Ref391641772"/>
      <w:bookmarkStart w:id="680" w:name="_Toc414885798"/>
      <w:r w:rsidRPr="00480C55">
        <w:t>Multiple database support</w:t>
      </w:r>
      <w:bookmarkEnd w:id="679"/>
      <w:bookmarkEnd w:id="680"/>
    </w:p>
    <w:p w:rsidR="00800C68" w:rsidRDefault="00480C55" w:rsidP="00480C55">
      <w:r>
        <w:t xml:space="preserve">Iron Speed Designer supports multiple databases with the following limitation: There should not be </w:t>
      </w:r>
      <w:proofErr w:type="gramStart"/>
      <w:r>
        <w:t>Foreign</w:t>
      </w:r>
      <w:proofErr w:type="gramEnd"/>
      <w:r>
        <w:t xml:space="preserve"> keys with identical name.</w:t>
      </w:r>
    </w:p>
    <w:p w:rsidR="00480C55" w:rsidRPr="00800C68" w:rsidRDefault="00480C55" w:rsidP="00480C55"/>
    <w:p w:rsidR="00A72E96" w:rsidRPr="002A5275" w:rsidRDefault="00D30EBE" w:rsidP="00A72E96">
      <w:pPr>
        <w:pStyle w:val="Heading2"/>
        <w:numPr>
          <w:ilvl w:val="0"/>
          <w:numId w:val="0"/>
        </w:numPr>
      </w:pPr>
      <w:bookmarkStart w:id="681" w:name="_Toc414885799"/>
      <w:r>
        <w:t>AppInfo.xml</w:t>
      </w:r>
      <w:r w:rsidR="009037DA">
        <w:t xml:space="preserve"> </w:t>
      </w:r>
      <w:r w:rsidR="00A72E96" w:rsidRPr="002A5275">
        <w:t>Configuration</w:t>
      </w:r>
      <w:r w:rsidR="009037DA">
        <w:t xml:space="preserve"> </w:t>
      </w:r>
      <w:r w:rsidR="00A72E96" w:rsidRPr="002A5275">
        <w:t>File</w:t>
      </w:r>
      <w:bookmarkEnd w:id="681"/>
    </w:p>
    <w:p w:rsidR="00A72E96" w:rsidRDefault="00A72E96" w:rsidP="00A72E96">
      <w:r w:rsidRPr="00A3613B">
        <w:fldChar w:fldCharType="begin"/>
      </w:r>
      <w:r w:rsidRPr="00A3613B">
        <w:instrText>xe</w:instrText>
      </w:r>
      <w:r w:rsidR="009037DA">
        <w:instrText xml:space="preserve"> </w:instrText>
      </w:r>
      <w:r w:rsidRPr="00A3613B">
        <w:instrText>"</w:instrText>
      </w:r>
      <w:r>
        <w:instrText>App</w:instrText>
      </w:r>
      <w:r w:rsidR="00D30EBE">
        <w:instrText>Info.xml</w:instrText>
      </w:r>
      <w:r w:rsidR="009037DA">
        <w:instrText xml:space="preserve"> </w:instrText>
      </w:r>
      <w:r w:rsidRPr="00A3613B">
        <w:instrText>Configuration</w:instrText>
      </w:r>
      <w:r w:rsidR="009037DA">
        <w:instrText xml:space="preserve"> </w:instrText>
      </w:r>
      <w:r w:rsidRPr="00A3613B">
        <w:instrText>File"</w:instrText>
      </w:r>
      <w:r w:rsidRPr="00A3613B">
        <w:fldChar w:fldCharType="end"/>
      </w:r>
      <w:r w:rsidRPr="00A3613B">
        <w:fldChar w:fldCharType="begin"/>
      </w:r>
      <w:r w:rsidRPr="00A3613B">
        <w:instrText>xe</w:instrText>
      </w:r>
      <w:r w:rsidR="009037DA">
        <w:instrText xml:space="preserve"> </w:instrText>
      </w:r>
      <w:r w:rsidRPr="00A3613B">
        <w:instrText>"Configuration</w:instrText>
      </w:r>
      <w:r w:rsidR="009037DA">
        <w:instrText xml:space="preserve"> </w:instrText>
      </w:r>
      <w:r w:rsidRPr="00A3613B">
        <w:instrText>files:</w:instrText>
      </w:r>
      <w:r>
        <w:instrText>App</w:instrText>
      </w:r>
      <w:r w:rsidR="00D30EBE">
        <w:instrText>Info.xml</w:instrText>
      </w:r>
      <w:r w:rsidRPr="00A3613B">
        <w:instrText>"</w:instrText>
      </w:r>
      <w:r w:rsidRPr="00A3613B">
        <w:fldChar w:fldCharType="end"/>
      </w:r>
      <w:r>
        <w:t>Iron</w:t>
      </w:r>
      <w:r w:rsidR="009037DA">
        <w:t xml:space="preserve"> </w:t>
      </w:r>
      <w:r>
        <w:t>Speed</w:t>
      </w:r>
      <w:r w:rsidR="009037DA">
        <w:t xml:space="preserve"> </w:t>
      </w:r>
      <w:r>
        <w:t>Designer</w:t>
      </w:r>
      <w:r w:rsidR="009037DA">
        <w:t xml:space="preserve"> </w:t>
      </w:r>
      <w:r>
        <w:t>uses</w:t>
      </w:r>
      <w:r w:rsidR="009037DA">
        <w:t xml:space="preserve"> </w:t>
      </w:r>
      <w:r>
        <w:t>an</w:t>
      </w:r>
      <w:r w:rsidR="009037DA">
        <w:t xml:space="preserve"> </w:t>
      </w:r>
      <w:r>
        <w:t>XML</w:t>
      </w:r>
      <w:r w:rsidR="009037DA">
        <w:t xml:space="preserve"> </w:t>
      </w:r>
      <w:r>
        <w:t>configuration</w:t>
      </w:r>
      <w:r w:rsidR="009037DA">
        <w:t xml:space="preserve"> </w:t>
      </w:r>
      <w:r>
        <w:t>file</w:t>
      </w:r>
      <w:r w:rsidR="009037DA">
        <w:t xml:space="preserve"> </w:t>
      </w:r>
      <w:r>
        <w:t>for</w:t>
      </w:r>
      <w:r w:rsidR="009037DA">
        <w:t xml:space="preserve"> </w:t>
      </w:r>
      <w:r>
        <w:t>various</w:t>
      </w:r>
      <w:r w:rsidR="009037DA">
        <w:t xml:space="preserve"> </w:t>
      </w:r>
      <w:r>
        <w:t>settings</w:t>
      </w:r>
      <w:r w:rsidR="009037DA">
        <w:t xml:space="preserve"> </w:t>
      </w:r>
      <w:r>
        <w:t>used</w:t>
      </w:r>
      <w:r w:rsidR="009037DA">
        <w:t xml:space="preserve"> </w:t>
      </w:r>
      <w:r>
        <w:t>when</w:t>
      </w:r>
      <w:r w:rsidR="009037DA">
        <w:t xml:space="preserve"> </w:t>
      </w:r>
      <w:r w:rsidR="004E7FA3">
        <w:t>building</w:t>
      </w:r>
      <w:r w:rsidR="009037DA">
        <w:t xml:space="preserve"> </w:t>
      </w:r>
      <w:r>
        <w:t>your</w:t>
      </w:r>
      <w:r w:rsidR="009037DA">
        <w:t xml:space="preserve"> </w:t>
      </w:r>
      <w:r>
        <w:t>application.</w:t>
      </w:r>
      <w:r w:rsidR="009037DA">
        <w:t xml:space="preserve">  </w:t>
      </w:r>
      <w:r>
        <w:t>This</w:t>
      </w:r>
      <w:r w:rsidR="009037DA">
        <w:t xml:space="preserve"> </w:t>
      </w:r>
      <w:r>
        <w:t>configuration</w:t>
      </w:r>
      <w:r w:rsidR="009037DA">
        <w:t xml:space="preserve"> </w:t>
      </w:r>
      <w:r>
        <w:t>file</w:t>
      </w:r>
      <w:r w:rsidR="009037DA">
        <w:t xml:space="preserve"> </w:t>
      </w:r>
      <w:r>
        <w:t>is</w:t>
      </w:r>
      <w:r w:rsidR="009037DA">
        <w:t xml:space="preserve"> </w:t>
      </w:r>
      <w:r>
        <w:t>typically</w:t>
      </w:r>
      <w:r w:rsidR="009037DA">
        <w:t xml:space="preserve"> </w:t>
      </w:r>
      <w:r>
        <w:t>named:</w:t>
      </w:r>
    </w:p>
    <w:p w:rsidR="00A72E96" w:rsidRDefault="00A72E96" w:rsidP="00A72E96">
      <w:pPr>
        <w:pStyle w:val="Example"/>
      </w:pPr>
      <w:r>
        <w:t>..\&lt;App</w:t>
      </w:r>
      <w:r w:rsidR="009037DA">
        <w:t xml:space="preserve"> </w:t>
      </w:r>
      <w:r>
        <w:t>Folder&gt;\</w:t>
      </w:r>
      <w:r w:rsidR="00D30EBE">
        <w:t>AppInfo.xml</w:t>
      </w:r>
    </w:p>
    <w:p w:rsidR="00A72E96" w:rsidRPr="00A3613B" w:rsidRDefault="00A72E96" w:rsidP="00A72E96">
      <w:r w:rsidRPr="00A3613B">
        <w:t>The</w:t>
      </w:r>
      <w:r w:rsidR="009037DA">
        <w:t xml:space="preserve"> </w:t>
      </w:r>
      <w:r>
        <w:t>App</w:t>
      </w:r>
      <w:r w:rsidR="00D30EBE">
        <w:t xml:space="preserve">Info.xml </w:t>
      </w:r>
      <w:r w:rsidRPr="00A3613B">
        <w:t>file</w:t>
      </w:r>
      <w:r w:rsidR="009037DA">
        <w:t xml:space="preserve"> </w:t>
      </w:r>
      <w:r w:rsidRPr="00A3613B">
        <w:t>is</w:t>
      </w:r>
      <w:r w:rsidR="009037DA">
        <w:t xml:space="preserve"> </w:t>
      </w:r>
      <w:r w:rsidRPr="00A3613B">
        <w:t>a</w:t>
      </w:r>
      <w:r w:rsidR="009037DA">
        <w:t xml:space="preserve"> </w:t>
      </w:r>
      <w:r w:rsidRPr="00A3613B">
        <w:t>standard</w:t>
      </w:r>
      <w:r w:rsidR="009037DA">
        <w:t xml:space="preserve"> </w:t>
      </w:r>
      <w:r w:rsidRPr="00A3613B">
        <w:t>.NET</w:t>
      </w:r>
      <w:r w:rsidR="009037DA">
        <w:t xml:space="preserve"> </w:t>
      </w:r>
      <w:r w:rsidRPr="00A3613B">
        <w:t>application</w:t>
      </w:r>
      <w:r w:rsidR="009037DA">
        <w:t xml:space="preserve"> </w:t>
      </w:r>
      <w:r w:rsidRPr="00A3613B">
        <w:t>file</w:t>
      </w:r>
      <w:r w:rsidR="009037DA">
        <w:t xml:space="preserve"> </w:t>
      </w:r>
      <w:r w:rsidRPr="00A3613B">
        <w:t>that</w:t>
      </w:r>
      <w:r w:rsidR="009037DA">
        <w:t xml:space="preserve"> </w:t>
      </w:r>
      <w:r w:rsidRPr="00A3613B">
        <w:t>contains</w:t>
      </w:r>
      <w:r w:rsidR="009037DA">
        <w:t xml:space="preserve"> </w:t>
      </w:r>
      <w:r w:rsidRPr="00A3613B">
        <w:t>a</w:t>
      </w:r>
      <w:r w:rsidR="009037DA">
        <w:t xml:space="preserve"> </w:t>
      </w:r>
      <w:r w:rsidRPr="00A3613B">
        <w:t>variety</w:t>
      </w:r>
      <w:r w:rsidR="009037DA">
        <w:t xml:space="preserve"> </w:t>
      </w:r>
      <w:r w:rsidRPr="00A3613B">
        <w:t>of</w:t>
      </w:r>
      <w:r w:rsidR="009037DA">
        <w:t xml:space="preserve"> </w:t>
      </w:r>
      <w:r w:rsidRPr="00A3613B">
        <w:t>settings</w:t>
      </w:r>
      <w:r w:rsidR="009037DA">
        <w:t xml:space="preserve"> </w:t>
      </w:r>
      <w:r w:rsidRPr="00A3613B">
        <w:t>that</w:t>
      </w:r>
      <w:r w:rsidR="009037DA">
        <w:t xml:space="preserve"> </w:t>
      </w:r>
      <w:r w:rsidRPr="00A3613B">
        <w:t>govern</w:t>
      </w:r>
      <w:r w:rsidR="009037DA">
        <w:t xml:space="preserve"> </w:t>
      </w:r>
      <w:r>
        <w:t>how</w:t>
      </w:r>
      <w:r w:rsidR="009037DA">
        <w:t xml:space="preserve"> </w:t>
      </w:r>
      <w:r>
        <w:t>Iron</w:t>
      </w:r>
      <w:r w:rsidR="009037DA">
        <w:t xml:space="preserve"> </w:t>
      </w:r>
      <w:r>
        <w:t>Speed</w:t>
      </w:r>
      <w:r w:rsidR="009037DA">
        <w:t xml:space="preserve"> </w:t>
      </w:r>
      <w:r>
        <w:t>Designer</w:t>
      </w:r>
      <w:r w:rsidR="009037DA">
        <w:t xml:space="preserve"> </w:t>
      </w:r>
      <w:r w:rsidRPr="00A3613B">
        <w:t>behaves.</w:t>
      </w:r>
    </w:p>
    <w:p w:rsidR="00A72E96" w:rsidRPr="00A3613B" w:rsidRDefault="00A72E96" w:rsidP="00A72E96">
      <w:r w:rsidRPr="00A3613B">
        <w:fldChar w:fldCharType="begin"/>
      </w:r>
      <w:r w:rsidRPr="00A3613B">
        <w:instrText>xe</w:instrText>
      </w:r>
      <w:r w:rsidR="009037DA">
        <w:instrText xml:space="preserve"> </w:instrText>
      </w:r>
      <w:r w:rsidRPr="00A3613B">
        <w:instrText>"</w:instrText>
      </w:r>
      <w:r>
        <w:instrText>App</w:instrText>
      </w:r>
      <w:r w:rsidR="00D30EBE">
        <w:instrText>Info.xml</w:instrText>
      </w:r>
      <w:r w:rsidR="009037DA">
        <w:instrText xml:space="preserve"> </w:instrText>
      </w:r>
      <w:r>
        <w:instrText>file:</w:instrText>
      </w:r>
      <w:r w:rsidR="00463980">
        <w:instrText>appSettings</w:instrText>
      </w:r>
      <w:r w:rsidR="009037DA">
        <w:instrText xml:space="preserve"> </w:instrText>
      </w:r>
      <w:r w:rsidR="00463980">
        <w:instrText>e</w:instrText>
      </w:r>
      <w:r w:rsidRPr="00A3613B">
        <w:instrText>lement"</w:instrText>
      </w:r>
      <w:r w:rsidRPr="00A3613B">
        <w:fldChar w:fldCharType="end"/>
      </w:r>
      <w:r w:rsidRPr="00A3613B">
        <w:t>The</w:t>
      </w:r>
      <w:r w:rsidR="009037DA">
        <w:t xml:space="preserve"> </w:t>
      </w:r>
      <w:r w:rsidR="00463980">
        <w:t>&lt;</w:t>
      </w:r>
      <w:proofErr w:type="spellStart"/>
      <w:r w:rsidRPr="00A3613B">
        <w:t>appSettings</w:t>
      </w:r>
      <w:proofErr w:type="spellEnd"/>
      <w:r w:rsidR="00463980">
        <w:t>&gt;</w:t>
      </w:r>
      <w:r w:rsidR="009037DA">
        <w:t xml:space="preserve"> </w:t>
      </w:r>
      <w:r w:rsidRPr="00A3613B">
        <w:t>element</w:t>
      </w:r>
      <w:r w:rsidR="009037DA">
        <w:t xml:space="preserve"> </w:t>
      </w:r>
      <w:r w:rsidRPr="00A3613B">
        <w:t>holds</w:t>
      </w:r>
      <w:r w:rsidR="009037DA">
        <w:t xml:space="preserve"> </w:t>
      </w:r>
      <w:r w:rsidRPr="00A3613B">
        <w:t>a</w:t>
      </w:r>
      <w:r w:rsidR="009037DA">
        <w:t xml:space="preserve"> </w:t>
      </w:r>
      <w:r w:rsidRPr="00A3613B">
        <w:t>variety</w:t>
      </w:r>
      <w:r w:rsidR="009037DA">
        <w:t xml:space="preserve"> </w:t>
      </w:r>
      <w:r w:rsidRPr="00A3613B">
        <w:t>of</w:t>
      </w:r>
      <w:r w:rsidR="009037DA">
        <w:t xml:space="preserve"> </w:t>
      </w:r>
      <w:r w:rsidRPr="00A3613B">
        <w:t>key-v</w:t>
      </w:r>
      <w:r>
        <w:t>alue</w:t>
      </w:r>
      <w:r w:rsidR="009037DA">
        <w:t xml:space="preserve"> </w:t>
      </w:r>
      <w:r>
        <w:t>pairs</w:t>
      </w:r>
      <w:r w:rsidR="009037DA">
        <w:t xml:space="preserve"> </w:t>
      </w:r>
      <w:r>
        <w:t>for</w:t>
      </w:r>
      <w:r w:rsidR="009037DA">
        <w:t xml:space="preserve"> </w:t>
      </w:r>
      <w:r>
        <w:t>various</w:t>
      </w:r>
      <w:r w:rsidR="009037DA">
        <w:t xml:space="preserve"> </w:t>
      </w:r>
      <w:r>
        <w:t>settings</w:t>
      </w:r>
      <w:r w:rsidRPr="00A3613B">
        <w: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721"/>
        <w:gridCol w:w="7270"/>
      </w:tblGrid>
      <w:tr w:rsidR="00A72E96">
        <w:trPr>
          <w:tblHeader/>
        </w:trPr>
        <w:tc>
          <w:tcPr>
            <w:tcW w:w="2721" w:type="dxa"/>
            <w:tcBorders>
              <w:top w:val="single" w:sz="12" w:space="0" w:color="FFFFFF"/>
              <w:left w:val="single" w:sz="12" w:space="0" w:color="FFFFFF"/>
              <w:bottom w:val="single" w:sz="12" w:space="0" w:color="FFFFFF"/>
              <w:right w:val="single" w:sz="12" w:space="0" w:color="FFFFFF"/>
            </w:tcBorders>
            <w:shd w:val="clear" w:color="auto" w:fill="808080"/>
          </w:tcPr>
          <w:p w:rsidR="00A72E96" w:rsidRDefault="00A72E96" w:rsidP="00463980">
            <w:pPr>
              <w:pStyle w:val="TableHeading"/>
            </w:pPr>
            <w:r>
              <w:t>Key</w:t>
            </w:r>
          </w:p>
        </w:tc>
        <w:tc>
          <w:tcPr>
            <w:tcW w:w="7270" w:type="dxa"/>
            <w:tcBorders>
              <w:top w:val="single" w:sz="12" w:space="0" w:color="FFFFFF"/>
              <w:left w:val="single" w:sz="12" w:space="0" w:color="FFFFFF"/>
              <w:bottom w:val="single" w:sz="12" w:space="0" w:color="FFFFFF"/>
              <w:right w:val="single" w:sz="12" w:space="0" w:color="FFFFFF"/>
            </w:tcBorders>
            <w:shd w:val="clear" w:color="auto" w:fill="808080"/>
          </w:tcPr>
          <w:p w:rsidR="00A72E96" w:rsidRDefault="00A72E96" w:rsidP="00463980">
            <w:pPr>
              <w:pStyle w:val="TableHeading"/>
            </w:pPr>
            <w:r>
              <w:t>Description</w:t>
            </w:r>
          </w:p>
        </w:tc>
      </w:tr>
      <w:tr w:rsidR="00A72E96">
        <w:tc>
          <w:tcPr>
            <w:tcW w:w="2721" w:type="dxa"/>
            <w:tcBorders>
              <w:top w:val="single" w:sz="12" w:space="0" w:color="FFFFFF"/>
              <w:left w:val="single" w:sz="12" w:space="0" w:color="FFFFFF"/>
              <w:bottom w:val="single" w:sz="12" w:space="0" w:color="FFFFFF"/>
              <w:right w:val="single" w:sz="12" w:space="0" w:color="FFFFFF"/>
            </w:tcBorders>
            <w:shd w:val="clear" w:color="auto" w:fill="E0E0E0"/>
          </w:tcPr>
          <w:p w:rsidR="00A72E96" w:rsidRPr="002D7205" w:rsidRDefault="00A72E96" w:rsidP="00463980">
            <w:proofErr w:type="spellStart"/>
            <w:r>
              <w:t>SQLServerSPCompatibility</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A72E96" w:rsidRPr="002D7205" w:rsidRDefault="00A72E96" w:rsidP="00463980">
            <w:r w:rsidRPr="002D7205">
              <w:fldChar w:fldCharType="begin"/>
            </w:r>
            <w:r w:rsidRPr="002D7205">
              <w:instrText>xe</w:instrText>
            </w:r>
            <w:r w:rsidR="009037DA">
              <w:instrText xml:space="preserve"> </w:instrText>
            </w:r>
            <w:r w:rsidRPr="002D7205">
              <w:instrText>"</w:instrText>
            </w:r>
            <w:r>
              <w:instrText>SQLServerSPCompatibility</w:instrText>
            </w:r>
            <w:r w:rsidR="009037DA">
              <w:instrText xml:space="preserve"> </w:instrText>
            </w:r>
            <w:r w:rsidR="00463980">
              <w:instrText>App.config</w:instrText>
            </w:r>
            <w:r w:rsidR="009037DA">
              <w:instrText xml:space="preserve"> </w:instrText>
            </w:r>
            <w:r w:rsidR="00463980">
              <w:instrText>setting</w:instrText>
            </w:r>
            <w:r w:rsidRPr="002D7205">
              <w:instrText>"</w:instrText>
            </w:r>
            <w:r w:rsidRPr="002D7205">
              <w:fldChar w:fldCharType="end"/>
            </w:r>
            <w:r w:rsidRPr="002D7205">
              <w:fldChar w:fldCharType="begin"/>
            </w:r>
            <w:r w:rsidRPr="002D7205">
              <w:instrText>xe</w:instrText>
            </w:r>
            <w:r w:rsidR="009037DA">
              <w:instrText xml:space="preserve"> </w:instrText>
            </w:r>
            <w:r w:rsidRPr="002D7205">
              <w:instrText>"Configuration</w:instrText>
            </w:r>
            <w:r w:rsidR="009037DA">
              <w:instrText xml:space="preserve"> </w:instrText>
            </w:r>
            <w:r w:rsidRPr="002D7205">
              <w:instrText>settings:</w:instrText>
            </w:r>
            <w:r>
              <w:instrText>SQLServerSPCompatibility</w:instrText>
            </w:r>
            <w:r w:rsidRPr="002D7205">
              <w:instrText>"</w:instrText>
            </w:r>
            <w:r w:rsidRPr="002D7205">
              <w:fldChar w:fldCharType="end"/>
            </w:r>
            <w:r w:rsidRPr="002D7205">
              <w:fldChar w:fldCharType="begin"/>
            </w:r>
            <w:r w:rsidRPr="002D7205">
              <w:instrText>xe</w:instrText>
            </w:r>
            <w:r w:rsidR="009037DA">
              <w:instrText xml:space="preserve"> </w:instrText>
            </w:r>
            <w:r w:rsidRPr="002D7205">
              <w:instrText>"</w:instrText>
            </w:r>
            <w:r>
              <w:instrText>App</w:instrText>
            </w:r>
            <w:r w:rsidRPr="002D7205">
              <w:instrText>.config</w:instrText>
            </w:r>
            <w:r w:rsidR="009037DA">
              <w:instrText xml:space="preserve"> </w:instrText>
            </w:r>
            <w:r w:rsidRPr="002D7205">
              <w:instrText>file:</w:instrText>
            </w:r>
            <w:r>
              <w:instrText>SQLServerSPCompatibility</w:instrText>
            </w:r>
            <w:r w:rsidRPr="002D7205">
              <w:instrText>"</w:instrText>
            </w:r>
            <w:r w:rsidRPr="002D7205">
              <w:fldChar w:fldCharType="end"/>
            </w:r>
            <w:r>
              <w:t>Instructs</w:t>
            </w:r>
            <w:r w:rsidR="009037DA">
              <w:t xml:space="preserve"> </w:t>
            </w:r>
            <w:r>
              <w:t>Iron</w:t>
            </w:r>
            <w:r w:rsidR="009037DA">
              <w:t xml:space="preserve"> </w:t>
            </w:r>
            <w:r>
              <w:t>Speed</w:t>
            </w:r>
            <w:r w:rsidR="009037DA">
              <w:t xml:space="preserve"> </w:t>
            </w:r>
            <w:r>
              <w:t>Designer</w:t>
            </w:r>
            <w:r w:rsidR="009037DA">
              <w:t xml:space="preserve"> </w:t>
            </w:r>
            <w:r>
              <w:t>to</w:t>
            </w:r>
            <w:r w:rsidR="009037DA">
              <w:t xml:space="preserve"> </w:t>
            </w:r>
            <w:r w:rsidR="00820229">
              <w:t>create</w:t>
            </w:r>
            <w:r w:rsidR="009037DA">
              <w:t xml:space="preserve"> </w:t>
            </w:r>
            <w:r>
              <w:t>stored</w:t>
            </w:r>
            <w:r w:rsidR="009037DA">
              <w:t xml:space="preserve"> </w:t>
            </w:r>
            <w:r>
              <w:t>procedures</w:t>
            </w:r>
            <w:r w:rsidR="009037DA">
              <w:t xml:space="preserve"> </w:t>
            </w:r>
            <w:r>
              <w:t>for</w:t>
            </w:r>
            <w:r w:rsidR="009037DA">
              <w:t xml:space="preserve"> </w:t>
            </w:r>
            <w:r>
              <w:t>specific</w:t>
            </w:r>
            <w:r w:rsidR="009037DA">
              <w:t xml:space="preserve"> </w:t>
            </w:r>
            <w:r>
              <w:t>versions</w:t>
            </w:r>
            <w:r w:rsidR="009037DA">
              <w:t xml:space="preserve"> </w:t>
            </w:r>
            <w:r>
              <w:t>of</w:t>
            </w:r>
            <w:r w:rsidR="009037DA">
              <w:t xml:space="preserve"> </w:t>
            </w:r>
            <w:r>
              <w:t>Microsoft</w:t>
            </w:r>
            <w:r w:rsidR="009037DA">
              <w:t xml:space="preserve"> </w:t>
            </w:r>
            <w:r>
              <w:t>SQL</w:t>
            </w:r>
            <w:r w:rsidR="009037DA">
              <w:t xml:space="preserve"> </w:t>
            </w:r>
            <w:r>
              <w:t>Server</w:t>
            </w:r>
            <w:r w:rsidRPr="002D7205">
              <w:t>.</w:t>
            </w:r>
          </w:p>
          <w:tbl>
            <w:tblPr>
              <w:tblW w:w="0" w:type="auto"/>
              <w:tblInd w:w="23" w:type="dxa"/>
              <w:tblBorders>
                <w:top w:val="single" w:sz="4" w:space="0" w:color="808080"/>
                <w:left w:val="single" w:sz="4" w:space="0" w:color="808080"/>
                <w:bottom w:val="single" w:sz="4" w:space="0" w:color="808080"/>
                <w:right w:val="single" w:sz="4" w:space="0" w:color="808080"/>
              </w:tblBorders>
              <w:tblLook w:val="00A0" w:firstRow="1" w:lastRow="0" w:firstColumn="1" w:lastColumn="0" w:noHBand="0" w:noVBand="0"/>
            </w:tblPr>
            <w:tblGrid>
              <w:gridCol w:w="861"/>
              <w:gridCol w:w="5352"/>
            </w:tblGrid>
            <w:tr w:rsidR="00A72E96" w:rsidRPr="00836C4F">
              <w:trPr>
                <w:tblHeader/>
              </w:trPr>
              <w:tc>
                <w:tcPr>
                  <w:tcW w:w="861" w:type="dxa"/>
                  <w:tcBorders>
                    <w:top w:val="single" w:sz="4" w:space="0" w:color="808080"/>
                    <w:left w:val="single" w:sz="4" w:space="0" w:color="808080"/>
                  </w:tcBorders>
                  <w:shd w:val="clear" w:color="auto" w:fill="B3B3B3"/>
                </w:tcPr>
                <w:p w:rsidR="00A72E96" w:rsidRPr="00836C4F" w:rsidRDefault="00A72E96" w:rsidP="00463980">
                  <w:pPr>
                    <w:pStyle w:val="TableHeading"/>
                  </w:pPr>
                  <w:r>
                    <w:t>Value</w:t>
                  </w:r>
                </w:p>
              </w:tc>
              <w:tc>
                <w:tcPr>
                  <w:tcW w:w="5352" w:type="dxa"/>
                  <w:tcBorders>
                    <w:top w:val="single" w:sz="4" w:space="0" w:color="808080"/>
                    <w:right w:val="single" w:sz="4" w:space="0" w:color="808080"/>
                  </w:tcBorders>
                  <w:shd w:val="clear" w:color="auto" w:fill="B3B3B3"/>
                </w:tcPr>
                <w:p w:rsidR="00A72E96" w:rsidRPr="00836C4F" w:rsidRDefault="00A72E96" w:rsidP="00463980">
                  <w:pPr>
                    <w:pStyle w:val="TableHeading"/>
                  </w:pPr>
                  <w:r w:rsidRPr="00836C4F">
                    <w:t>Description</w:t>
                  </w:r>
                </w:p>
              </w:tc>
            </w:tr>
            <w:tr w:rsidR="00D02621">
              <w:tc>
                <w:tcPr>
                  <w:tcW w:w="861" w:type="dxa"/>
                  <w:tcBorders>
                    <w:left w:val="single" w:sz="4" w:space="0" w:color="808080"/>
                  </w:tcBorders>
                </w:tcPr>
                <w:p w:rsidR="00D02621" w:rsidRPr="00BF7E37" w:rsidRDefault="00D02621" w:rsidP="00BB5C3D">
                  <w:r>
                    <w:t>2000</w:t>
                  </w:r>
                </w:p>
              </w:tc>
              <w:tc>
                <w:tcPr>
                  <w:tcW w:w="5352" w:type="dxa"/>
                  <w:tcBorders>
                    <w:right w:val="single" w:sz="4" w:space="0" w:color="808080"/>
                  </w:tcBorders>
                </w:tcPr>
                <w:p w:rsidR="00D02621" w:rsidRPr="00BF7E37" w:rsidRDefault="00820229" w:rsidP="00BB5C3D">
                  <w:r>
                    <w:t>Create</w:t>
                  </w:r>
                  <w:r w:rsidR="009037DA">
                    <w:t xml:space="preserve"> </w:t>
                  </w:r>
                  <w:r w:rsidR="00D02621">
                    <w:t>Microsoft</w:t>
                  </w:r>
                  <w:r w:rsidR="009037DA">
                    <w:t xml:space="preserve"> </w:t>
                  </w:r>
                  <w:r w:rsidR="00D02621">
                    <w:t>SQL</w:t>
                  </w:r>
                  <w:r w:rsidR="009037DA">
                    <w:t xml:space="preserve"> </w:t>
                  </w:r>
                  <w:r w:rsidR="00D02621">
                    <w:t>Server</w:t>
                  </w:r>
                  <w:r w:rsidR="009037DA">
                    <w:t xml:space="preserve"> </w:t>
                  </w:r>
                  <w:r w:rsidR="00D02621">
                    <w:t>2000</w:t>
                  </w:r>
                  <w:r w:rsidR="009037DA">
                    <w:t xml:space="preserve"> </w:t>
                  </w:r>
                  <w:r w:rsidR="00D02621">
                    <w:t>stored</w:t>
                  </w:r>
                  <w:r w:rsidR="009037DA">
                    <w:t xml:space="preserve"> </w:t>
                  </w:r>
                  <w:r w:rsidR="00D02621">
                    <w:t>procedures.</w:t>
                  </w:r>
                </w:p>
              </w:tc>
            </w:tr>
            <w:tr w:rsidR="00A72E96">
              <w:tc>
                <w:tcPr>
                  <w:tcW w:w="861" w:type="dxa"/>
                  <w:tcBorders>
                    <w:left w:val="single" w:sz="4" w:space="0" w:color="808080"/>
                  </w:tcBorders>
                </w:tcPr>
                <w:p w:rsidR="00A72E96" w:rsidRPr="00BF7E37" w:rsidRDefault="00A72E96" w:rsidP="00463980">
                  <w:r>
                    <w:t>7</w:t>
                  </w:r>
                </w:p>
              </w:tc>
              <w:tc>
                <w:tcPr>
                  <w:tcW w:w="5352" w:type="dxa"/>
                  <w:tcBorders>
                    <w:right w:val="single" w:sz="4" w:space="0" w:color="808080"/>
                  </w:tcBorders>
                </w:tcPr>
                <w:p w:rsidR="00A72E96" w:rsidRDefault="00820229" w:rsidP="00463980">
                  <w:r>
                    <w:t>Create</w:t>
                  </w:r>
                  <w:r w:rsidR="009037DA">
                    <w:t xml:space="preserve"> </w:t>
                  </w:r>
                  <w:r w:rsidR="00A72E96">
                    <w:t>Microsoft</w:t>
                  </w:r>
                  <w:r w:rsidR="009037DA">
                    <w:t xml:space="preserve"> </w:t>
                  </w:r>
                  <w:r w:rsidR="00A72E96">
                    <w:t>SQL</w:t>
                  </w:r>
                  <w:r w:rsidR="009037DA">
                    <w:t xml:space="preserve"> </w:t>
                  </w:r>
                  <w:r w:rsidR="00A72E96">
                    <w:t>Server</w:t>
                  </w:r>
                  <w:r w:rsidR="009037DA">
                    <w:t xml:space="preserve"> </w:t>
                  </w:r>
                  <w:r w:rsidR="00A72E96">
                    <w:t>7</w:t>
                  </w:r>
                  <w:r w:rsidR="009037DA">
                    <w:t xml:space="preserve"> </w:t>
                  </w:r>
                  <w:r w:rsidR="00A72E96">
                    <w:t>stored</w:t>
                  </w:r>
                  <w:r w:rsidR="009037DA">
                    <w:t xml:space="preserve"> </w:t>
                  </w:r>
                  <w:r w:rsidR="00A72E96">
                    <w:t>procedures.</w:t>
                  </w:r>
                </w:p>
                <w:p w:rsidR="00D02621" w:rsidRPr="00BF7E37" w:rsidRDefault="00D02621" w:rsidP="00463980">
                  <w:r>
                    <w:t>Note:</w:t>
                  </w:r>
                  <w:r w:rsidR="009037DA">
                    <w:t xml:space="preserve"> </w:t>
                  </w:r>
                  <w:r>
                    <w:t>Iron</w:t>
                  </w:r>
                  <w:r w:rsidR="009037DA">
                    <w:t xml:space="preserve"> </w:t>
                  </w:r>
                  <w:r>
                    <w:t>Speed</w:t>
                  </w:r>
                  <w:r w:rsidR="009037DA">
                    <w:t xml:space="preserve"> </w:t>
                  </w:r>
                  <w:r>
                    <w:t>Designer</w:t>
                  </w:r>
                  <w:r w:rsidR="009037DA">
                    <w:t xml:space="preserve"> </w:t>
                  </w:r>
                  <w:r>
                    <w:t>Support</w:t>
                  </w:r>
                  <w:r w:rsidR="009037DA">
                    <w:t xml:space="preserve"> </w:t>
                  </w:r>
                  <w:r>
                    <w:t>for</w:t>
                  </w:r>
                  <w:r w:rsidR="009037DA">
                    <w:t xml:space="preserve"> </w:t>
                  </w:r>
                  <w:r>
                    <w:t>Microsoft</w:t>
                  </w:r>
                  <w:r w:rsidR="009037DA">
                    <w:t xml:space="preserve"> </w:t>
                  </w:r>
                  <w:r>
                    <w:t>SQL</w:t>
                  </w:r>
                  <w:r w:rsidR="009037DA">
                    <w:t xml:space="preserve"> </w:t>
                  </w:r>
                  <w:r>
                    <w:t>Server</w:t>
                  </w:r>
                  <w:r w:rsidR="009037DA">
                    <w:t xml:space="preserve"> </w:t>
                  </w:r>
                  <w:r>
                    <w:t>7</w:t>
                  </w:r>
                  <w:r w:rsidR="009037DA">
                    <w:t xml:space="preserve"> </w:t>
                  </w:r>
                  <w:r>
                    <w:t>was</w:t>
                  </w:r>
                  <w:r w:rsidR="009037DA">
                    <w:t xml:space="preserve"> </w:t>
                  </w:r>
                  <w:r>
                    <w:t>discontinued</w:t>
                  </w:r>
                  <w:r w:rsidR="009037DA">
                    <w:t xml:space="preserve"> </w:t>
                  </w:r>
                  <w:r>
                    <w:t>on</w:t>
                  </w:r>
                  <w:r w:rsidR="009037DA">
                    <w:t xml:space="preserve"> </w:t>
                  </w:r>
                  <w:r>
                    <w:t>June</w:t>
                  </w:r>
                  <w:r w:rsidR="009037DA">
                    <w:t xml:space="preserve"> </w:t>
                  </w:r>
                  <w:r>
                    <w:t>30,</w:t>
                  </w:r>
                  <w:r w:rsidR="009037DA">
                    <w:t xml:space="preserve"> </w:t>
                  </w:r>
                  <w:r>
                    <w:t>2006.</w:t>
                  </w:r>
                </w:p>
              </w:tc>
            </w:tr>
          </w:tbl>
          <w:p w:rsidR="00A72E96" w:rsidRPr="00BF7E37" w:rsidRDefault="00A72E96" w:rsidP="00463980">
            <w:r w:rsidRPr="00BF7E37">
              <w:t>Examples:</w:t>
            </w:r>
          </w:p>
          <w:p w:rsidR="00A72E96" w:rsidRPr="00EC0F6C" w:rsidRDefault="00A72E96" w:rsidP="00463980">
            <w:pPr>
              <w:pStyle w:val="Example-Code"/>
            </w:pPr>
            <w:r w:rsidRPr="00EC0F6C">
              <w:t>&lt;configuration&gt;</w:t>
            </w:r>
          </w:p>
          <w:p w:rsidR="00A72E96" w:rsidRPr="00EC0F6C" w:rsidRDefault="00A72E96" w:rsidP="00463980">
            <w:pPr>
              <w:pStyle w:val="Example-Code"/>
            </w:pPr>
            <w:r w:rsidRPr="00EC0F6C">
              <w:tab/>
              <w:t>&lt;</w:t>
            </w:r>
            <w:proofErr w:type="spellStart"/>
            <w:r w:rsidRPr="00EC0F6C">
              <w:t>appSettings</w:t>
            </w:r>
            <w:proofErr w:type="spellEnd"/>
            <w:r w:rsidRPr="00EC0F6C">
              <w:t>&gt;</w:t>
            </w:r>
          </w:p>
          <w:p w:rsidR="00A72E96" w:rsidRDefault="00A72E96" w:rsidP="00A72E96">
            <w:pPr>
              <w:pStyle w:val="Example-Code"/>
            </w:pPr>
            <w:r>
              <w:tab/>
            </w:r>
            <w:r>
              <w:tab/>
              <w:t>&lt;</w:t>
            </w:r>
            <w:r w:rsidR="004D5D8F">
              <w:t>add key</w:t>
            </w:r>
            <w:r>
              <w:t>="</w:t>
            </w:r>
            <w:proofErr w:type="spellStart"/>
            <w:r>
              <w:t>SQLServerSPCompatibility</w:t>
            </w:r>
            <w:proofErr w:type="spellEnd"/>
            <w:r>
              <w:t>"</w:t>
            </w:r>
            <w:r w:rsidR="009037DA">
              <w:t xml:space="preserve"> </w:t>
            </w:r>
            <w:r>
              <w:t>value="7"</w:t>
            </w:r>
            <w:r w:rsidR="009037DA">
              <w:t xml:space="preserve"> </w:t>
            </w:r>
            <w:r>
              <w:t>/&gt;</w:t>
            </w:r>
          </w:p>
          <w:p w:rsidR="00A72E96" w:rsidRPr="00EC0F6C" w:rsidRDefault="00A72E96" w:rsidP="00463980">
            <w:pPr>
              <w:pStyle w:val="Example-Code"/>
            </w:pPr>
            <w:r w:rsidRPr="00EC0F6C">
              <w:tab/>
              <w:t>&lt;/</w:t>
            </w:r>
            <w:proofErr w:type="spellStart"/>
            <w:r w:rsidRPr="00EC0F6C">
              <w:t>appSettings</w:t>
            </w:r>
            <w:proofErr w:type="spellEnd"/>
            <w:r w:rsidRPr="00EC0F6C">
              <w:t>&gt;</w:t>
            </w:r>
            <w:r w:rsidR="009037DA">
              <w:t xml:space="preserve"> </w:t>
            </w:r>
          </w:p>
          <w:p w:rsidR="00A72E96" w:rsidRPr="00EC0F6C" w:rsidRDefault="00A72E96" w:rsidP="00463980">
            <w:pPr>
              <w:pStyle w:val="Example-Code"/>
            </w:pPr>
            <w:r w:rsidRPr="00EC0F6C">
              <w:t>&lt;/configuration&gt;</w:t>
            </w:r>
            <w:r w:rsidR="009037DA">
              <w:t xml:space="preserve"> </w:t>
            </w:r>
          </w:p>
        </w:tc>
      </w:tr>
    </w:tbl>
    <w:p w:rsidR="00013349" w:rsidRPr="00A3613B" w:rsidRDefault="00013349" w:rsidP="00A3613B"/>
    <w:p w:rsidR="00A72269" w:rsidRPr="002A5275" w:rsidRDefault="00A72269" w:rsidP="00636038">
      <w:pPr>
        <w:pStyle w:val="Heading2"/>
        <w:numPr>
          <w:ilvl w:val="0"/>
          <w:numId w:val="0"/>
        </w:numPr>
      </w:pPr>
      <w:bookmarkStart w:id="682" w:name="_Ref100406841"/>
      <w:bookmarkStart w:id="683" w:name="_Toc105587062"/>
      <w:bookmarkStart w:id="684" w:name="_Toc414885800"/>
      <w:r w:rsidRPr="002A5275">
        <w:t>Web.config</w:t>
      </w:r>
      <w:r w:rsidR="009037DA">
        <w:t xml:space="preserve"> </w:t>
      </w:r>
      <w:r w:rsidRPr="002A5275">
        <w:t>Configuration</w:t>
      </w:r>
      <w:r w:rsidR="009037DA">
        <w:t xml:space="preserve"> </w:t>
      </w:r>
      <w:r w:rsidRPr="002A5275">
        <w:t>File</w:t>
      </w:r>
      <w:bookmarkEnd w:id="552"/>
      <w:bookmarkEnd w:id="553"/>
      <w:bookmarkEnd w:id="661"/>
      <w:bookmarkEnd w:id="662"/>
      <w:bookmarkEnd w:id="663"/>
      <w:bookmarkEnd w:id="682"/>
      <w:bookmarkEnd w:id="683"/>
      <w:bookmarkEnd w:id="684"/>
    </w:p>
    <w:p w:rsidR="00A72269" w:rsidRPr="00A3613B" w:rsidRDefault="007048F2" w:rsidP="00A3613B">
      <w:r w:rsidRPr="00A3613B">
        <w:fldChar w:fldCharType="begin"/>
      </w:r>
      <w:r w:rsidR="00A72269" w:rsidRPr="00A3613B">
        <w:instrText>xe</w:instrText>
      </w:r>
      <w:r w:rsidR="009037DA">
        <w:instrText xml:space="preserve"> </w:instrText>
      </w:r>
      <w:r w:rsidR="00A72269" w:rsidRPr="00A3613B">
        <w:instrText>"Web.config</w:instrText>
      </w:r>
      <w:r w:rsidR="009037DA">
        <w:instrText xml:space="preserve"> </w:instrText>
      </w:r>
      <w:r w:rsidR="00A72269" w:rsidRPr="00A3613B">
        <w:instrText>Configuration</w:instrText>
      </w:r>
      <w:r w:rsidR="009037DA">
        <w:instrText xml:space="preserve"> </w:instrText>
      </w:r>
      <w:r w:rsidR="00A72269" w:rsidRPr="00A3613B">
        <w:instrText>File"</w:instrText>
      </w:r>
      <w:r w:rsidRPr="00A3613B">
        <w:fldChar w:fldCharType="end"/>
      </w:r>
      <w:r w:rsidRPr="00A3613B">
        <w:fldChar w:fldCharType="begin"/>
      </w:r>
      <w:r w:rsidR="00A72269" w:rsidRPr="00A3613B">
        <w:instrText>xe</w:instrText>
      </w:r>
      <w:r w:rsidR="009037DA">
        <w:instrText xml:space="preserve"> </w:instrText>
      </w:r>
      <w:r w:rsidR="00A72269" w:rsidRPr="00A3613B">
        <w:instrText>"Configuration</w:instrText>
      </w:r>
      <w:r w:rsidR="009037DA">
        <w:instrText xml:space="preserve"> </w:instrText>
      </w:r>
      <w:r w:rsidR="00A72269" w:rsidRPr="00A3613B">
        <w:instrText>files:Web.config"</w:instrText>
      </w:r>
      <w:r w:rsidRPr="00A3613B">
        <w:fldChar w:fldCharType="end"/>
      </w:r>
      <w:r w:rsidR="00A72269" w:rsidRPr="00A3613B">
        <w:t>Applications</w:t>
      </w:r>
      <w:r w:rsidR="009037DA">
        <w:t xml:space="preserve"> </w:t>
      </w:r>
      <w:r w:rsidR="00AF7AC6">
        <w:t>built with</w:t>
      </w:r>
      <w:r w:rsidR="009037DA">
        <w:t xml:space="preserve"> </w:t>
      </w:r>
      <w:r w:rsidR="00A72269" w:rsidRPr="00A3613B">
        <w:t>Iron</w:t>
      </w:r>
      <w:r w:rsidR="009037DA">
        <w:t xml:space="preserve"> </w:t>
      </w:r>
      <w:r w:rsidR="00A72269" w:rsidRPr="00A3613B">
        <w:t>Speed</w:t>
      </w:r>
      <w:r w:rsidR="009037DA">
        <w:t xml:space="preserve"> </w:t>
      </w:r>
      <w:r w:rsidR="00A72269" w:rsidRPr="00A3613B">
        <w:t>Designer</w:t>
      </w:r>
      <w:r w:rsidR="009037DA">
        <w:t xml:space="preserve"> </w:t>
      </w:r>
      <w:r w:rsidR="00A72269" w:rsidRPr="00A3613B">
        <w:t>use</w:t>
      </w:r>
      <w:r w:rsidR="009037DA">
        <w:t xml:space="preserve"> </w:t>
      </w:r>
      <w:r w:rsidR="008F38C6">
        <w:t xml:space="preserve">your application’s </w:t>
      </w:r>
      <w:proofErr w:type="spellStart"/>
      <w:r w:rsidR="008F38C6">
        <w:t>Web.config</w:t>
      </w:r>
      <w:proofErr w:type="spellEnd"/>
      <w:r w:rsidR="009037DA">
        <w:t xml:space="preserve"> </w:t>
      </w:r>
      <w:r w:rsidR="00A72269" w:rsidRPr="00A3613B">
        <w:t>file</w:t>
      </w:r>
      <w:r w:rsidR="009037DA">
        <w:t xml:space="preserve"> </w:t>
      </w:r>
      <w:r w:rsidR="00A72269" w:rsidRPr="00A3613B">
        <w:t>for</w:t>
      </w:r>
      <w:r w:rsidR="009037DA">
        <w:t xml:space="preserve"> </w:t>
      </w:r>
      <w:r w:rsidR="00A72269" w:rsidRPr="00A3613B">
        <w:t>their</w:t>
      </w:r>
      <w:r w:rsidR="009037DA">
        <w:t xml:space="preserve"> </w:t>
      </w:r>
      <w:r w:rsidR="00A72269" w:rsidRPr="00A3613B">
        <w:t>various</w:t>
      </w:r>
      <w:r w:rsidR="009037DA">
        <w:t xml:space="preserve"> </w:t>
      </w:r>
      <w:r w:rsidR="00A72269" w:rsidRPr="00A3613B">
        <w:t>configuration</w:t>
      </w:r>
      <w:r w:rsidR="009037DA">
        <w:t xml:space="preserve"> </w:t>
      </w:r>
      <w:r w:rsidR="00A72269" w:rsidRPr="00A3613B">
        <w:t>parameters,</w:t>
      </w:r>
      <w:r w:rsidR="009037DA">
        <w:t xml:space="preserve"> </w:t>
      </w:r>
      <w:r w:rsidR="00A72269" w:rsidRPr="00A3613B">
        <w:t>including</w:t>
      </w:r>
      <w:r w:rsidR="009037DA">
        <w:t xml:space="preserve"> </w:t>
      </w:r>
      <w:r w:rsidR="00A72269" w:rsidRPr="00A3613B">
        <w:t>database</w:t>
      </w:r>
      <w:r w:rsidR="009037DA">
        <w:t xml:space="preserve"> </w:t>
      </w:r>
      <w:r w:rsidR="00A72269" w:rsidRPr="00A3613B">
        <w:t>and</w:t>
      </w:r>
      <w:r w:rsidR="009037DA">
        <w:t xml:space="preserve"> </w:t>
      </w:r>
      <w:r w:rsidR="00A72269" w:rsidRPr="00A3613B">
        <w:t>email</w:t>
      </w:r>
      <w:r w:rsidR="009037DA">
        <w:t xml:space="preserve"> </w:t>
      </w:r>
      <w:r w:rsidR="00A72269" w:rsidRPr="00A3613B">
        <w:t>server</w:t>
      </w:r>
      <w:r w:rsidR="009037DA">
        <w:t xml:space="preserve"> </w:t>
      </w:r>
      <w:r w:rsidR="00A72269" w:rsidRPr="00A3613B">
        <w:t>connection</w:t>
      </w:r>
      <w:r w:rsidR="009037DA">
        <w:t xml:space="preserve"> </w:t>
      </w:r>
      <w:r w:rsidR="00A72269" w:rsidRPr="00A3613B">
        <w:t>strings.</w:t>
      </w:r>
      <w:r w:rsidR="009037DA">
        <w:t xml:space="preserve">  </w:t>
      </w:r>
      <w:r w:rsidR="008F38C6">
        <w:t xml:space="preserve">Your application’s </w:t>
      </w:r>
      <w:proofErr w:type="spellStart"/>
      <w:r w:rsidR="008F38C6">
        <w:t>Web.config</w:t>
      </w:r>
      <w:proofErr w:type="spellEnd"/>
      <w:r w:rsidR="009037DA">
        <w:t xml:space="preserve"> </w:t>
      </w:r>
      <w:r w:rsidR="00A72269" w:rsidRPr="00A3613B">
        <w:t>file</w:t>
      </w:r>
      <w:r w:rsidR="009037DA">
        <w:t xml:space="preserve"> </w:t>
      </w:r>
      <w:r w:rsidR="00A72269" w:rsidRPr="00A3613B">
        <w:t>is</w:t>
      </w:r>
      <w:r w:rsidR="009037DA">
        <w:t xml:space="preserve"> </w:t>
      </w:r>
      <w:r w:rsidR="00A72269" w:rsidRPr="00A3613B">
        <w:t>a</w:t>
      </w:r>
      <w:r w:rsidR="009037DA">
        <w:t xml:space="preserve"> </w:t>
      </w:r>
      <w:r w:rsidR="00A72269" w:rsidRPr="00A3613B">
        <w:t>standard</w:t>
      </w:r>
      <w:r w:rsidR="009037DA">
        <w:t xml:space="preserve"> </w:t>
      </w:r>
      <w:r w:rsidR="00A72269" w:rsidRPr="00A3613B">
        <w:t>.NET</w:t>
      </w:r>
      <w:r w:rsidR="009037DA">
        <w:t xml:space="preserve"> </w:t>
      </w:r>
      <w:r w:rsidR="00A72269" w:rsidRPr="00A3613B">
        <w:t>application</w:t>
      </w:r>
      <w:r w:rsidR="009037DA">
        <w:t xml:space="preserve"> </w:t>
      </w:r>
      <w:r w:rsidR="00A72269" w:rsidRPr="00A3613B">
        <w:t>file</w:t>
      </w:r>
      <w:r w:rsidR="009037DA">
        <w:t xml:space="preserve"> </w:t>
      </w:r>
      <w:r w:rsidR="00A72269" w:rsidRPr="00A3613B">
        <w:t>that</w:t>
      </w:r>
      <w:r w:rsidR="009037DA">
        <w:t xml:space="preserve"> </w:t>
      </w:r>
      <w:r w:rsidR="00A72269" w:rsidRPr="00A3613B">
        <w:t>contains</w:t>
      </w:r>
      <w:r w:rsidR="009037DA">
        <w:t xml:space="preserve"> </w:t>
      </w:r>
      <w:r w:rsidR="00A72269" w:rsidRPr="00A3613B">
        <w:t>a</w:t>
      </w:r>
      <w:r w:rsidR="009037DA">
        <w:t xml:space="preserve"> </w:t>
      </w:r>
      <w:r w:rsidR="00A72269" w:rsidRPr="00A3613B">
        <w:t>variety</w:t>
      </w:r>
      <w:r w:rsidR="009037DA">
        <w:t xml:space="preserve"> </w:t>
      </w:r>
      <w:r w:rsidR="00A72269" w:rsidRPr="00A3613B">
        <w:t>of</w:t>
      </w:r>
      <w:r w:rsidR="009037DA">
        <w:t xml:space="preserve"> </w:t>
      </w:r>
      <w:r w:rsidR="00A72269" w:rsidRPr="00A3613B">
        <w:t>settings</w:t>
      </w:r>
      <w:r w:rsidR="009037DA">
        <w:t xml:space="preserve"> </w:t>
      </w:r>
      <w:r w:rsidR="00A72269" w:rsidRPr="00A3613B">
        <w:t>that</w:t>
      </w:r>
      <w:r w:rsidR="009037DA">
        <w:t xml:space="preserve"> </w:t>
      </w:r>
      <w:r w:rsidR="00A72269" w:rsidRPr="00A3613B">
        <w:t>govern</w:t>
      </w:r>
      <w:r w:rsidR="009037DA">
        <w:t xml:space="preserve"> </w:t>
      </w:r>
      <w:r w:rsidR="00A72269" w:rsidRPr="00A3613B">
        <w:t>how</w:t>
      </w:r>
      <w:r w:rsidR="009037DA">
        <w:t xml:space="preserve"> </w:t>
      </w:r>
      <w:r w:rsidR="00A72269" w:rsidRPr="00A3613B">
        <w:t>the</w:t>
      </w:r>
      <w:r w:rsidR="009037DA">
        <w:t xml:space="preserve"> </w:t>
      </w:r>
      <w:r w:rsidR="00A72269" w:rsidRPr="00A3613B">
        <w:t>application</w:t>
      </w:r>
      <w:r w:rsidR="009037DA">
        <w:t xml:space="preserve"> </w:t>
      </w:r>
      <w:r w:rsidR="00A72269" w:rsidRPr="00A3613B">
        <w:t>behaves.</w:t>
      </w:r>
      <w:r w:rsidR="009037DA">
        <w:t xml:space="preserve">  </w:t>
      </w:r>
      <w:r w:rsidR="002B39FA">
        <w:t>In</w:t>
      </w:r>
      <w:r w:rsidR="009037DA">
        <w:t xml:space="preserve"> </w:t>
      </w:r>
      <w:r w:rsidR="002B39FA">
        <w:t>general,</w:t>
      </w:r>
      <w:r w:rsidR="009037DA">
        <w:t xml:space="preserve"> </w:t>
      </w:r>
      <w:r w:rsidR="002B39FA">
        <w:t>the</w:t>
      </w:r>
      <w:r w:rsidR="009037DA">
        <w:t xml:space="preserve"> </w:t>
      </w:r>
      <w:r w:rsidR="002B39FA">
        <w:t>Microsoft</w:t>
      </w:r>
      <w:r w:rsidR="009037DA">
        <w:t xml:space="preserve"> </w:t>
      </w:r>
      <w:r w:rsidR="002B39FA">
        <w:t>IIS</w:t>
      </w:r>
      <w:r w:rsidR="009037DA">
        <w:t xml:space="preserve"> </w:t>
      </w:r>
      <w:r w:rsidR="002B39FA">
        <w:t>web</w:t>
      </w:r>
      <w:r w:rsidR="009037DA">
        <w:t xml:space="preserve"> </w:t>
      </w:r>
      <w:r w:rsidR="002B39FA">
        <w:t>server</w:t>
      </w:r>
      <w:r w:rsidR="009037DA">
        <w:t xml:space="preserve"> </w:t>
      </w:r>
      <w:r w:rsidR="002B39FA">
        <w:t>and</w:t>
      </w:r>
      <w:r w:rsidR="009037DA">
        <w:t xml:space="preserve"> </w:t>
      </w:r>
      <w:r w:rsidR="002B39FA">
        <w:t>other</w:t>
      </w:r>
      <w:r w:rsidR="009037DA">
        <w:t xml:space="preserve"> </w:t>
      </w:r>
      <w:r w:rsidR="002B39FA">
        <w:t>web</w:t>
      </w:r>
      <w:r w:rsidR="009037DA">
        <w:t xml:space="preserve"> </w:t>
      </w:r>
      <w:r w:rsidR="002B39FA">
        <w:t>servers</w:t>
      </w:r>
      <w:r w:rsidR="009037DA">
        <w:t xml:space="preserve"> </w:t>
      </w:r>
      <w:r w:rsidR="002B39FA">
        <w:t>read</w:t>
      </w:r>
      <w:r w:rsidR="009037DA">
        <w:t xml:space="preserve"> </w:t>
      </w:r>
      <w:r w:rsidR="002B39FA">
        <w:t>the</w:t>
      </w:r>
      <w:r w:rsidR="009037DA">
        <w:t xml:space="preserve"> </w:t>
      </w:r>
      <w:proofErr w:type="spellStart"/>
      <w:r w:rsidR="002B39FA">
        <w:t>Web.config</w:t>
      </w:r>
      <w:proofErr w:type="spellEnd"/>
      <w:r w:rsidR="009037DA">
        <w:t xml:space="preserve"> </w:t>
      </w:r>
      <w:r w:rsidR="002B39FA">
        <w:t>file.</w:t>
      </w:r>
    </w:p>
    <w:tbl>
      <w:tblPr>
        <w:tblW w:w="0" w:type="auto"/>
        <w:tblInd w:w="108" w:type="dxa"/>
        <w:tblLook w:val="0000" w:firstRow="0" w:lastRow="0" w:firstColumn="0" w:lastColumn="0" w:noHBand="0" w:noVBand="0"/>
      </w:tblPr>
      <w:tblGrid>
        <w:gridCol w:w="7164"/>
        <w:gridCol w:w="2700"/>
      </w:tblGrid>
      <w:tr w:rsidR="00A72269">
        <w:tc>
          <w:tcPr>
            <w:tcW w:w="7164" w:type="dxa"/>
          </w:tcPr>
          <w:p w:rsidR="00A72269" w:rsidRPr="00FE426F" w:rsidRDefault="00C042EC" w:rsidP="00FE426F">
            <w:r>
              <w:pict>
                <v:shape id="_x0000_i1028" type="#_x0000_t75" style="width:338.25pt;height:225.75pt" o:bordertopcolor="gray" o:borderleftcolor="gray" o:borderbottomcolor="gray" o:borderrightcolor="gray">
                  <v:imagedata r:id="rId85" o:title=""/>
                  <w10:bordertop type="single" width="4"/>
                  <w10:borderleft type="single" width="4"/>
                  <w10:borderbottom type="single" width="4"/>
                  <w10:borderright type="single" width="4"/>
                </v:shape>
              </w:pict>
            </w:r>
          </w:p>
        </w:tc>
        <w:tc>
          <w:tcPr>
            <w:tcW w:w="2700" w:type="dxa"/>
          </w:tcPr>
          <w:p w:rsidR="00A72269" w:rsidRPr="00574333" w:rsidRDefault="00A72269" w:rsidP="00574333">
            <w:pPr>
              <w:rPr>
                <w:i/>
              </w:rPr>
            </w:pPr>
            <w:r w:rsidRPr="00574333">
              <w:rPr>
                <w:i/>
              </w:rPr>
              <w:t>Use</w:t>
            </w:r>
            <w:r w:rsidR="009037DA">
              <w:rPr>
                <w:i/>
              </w:rPr>
              <w:t xml:space="preserve"> </w:t>
            </w:r>
            <w:r w:rsidR="008F38C6">
              <w:rPr>
                <w:i/>
              </w:rPr>
              <w:t xml:space="preserve">your application’s </w:t>
            </w:r>
            <w:proofErr w:type="spellStart"/>
            <w:r w:rsidR="008F38C6">
              <w:rPr>
                <w:i/>
              </w:rPr>
              <w:t>Web.config</w:t>
            </w:r>
            <w:proofErr w:type="spellEnd"/>
            <w:r w:rsidR="009037DA">
              <w:rPr>
                <w:i/>
              </w:rPr>
              <w:t xml:space="preserve"> </w:t>
            </w:r>
            <w:r w:rsidRPr="00574333">
              <w:rPr>
                <w:i/>
              </w:rPr>
              <w:t>file</w:t>
            </w:r>
            <w:r w:rsidR="009037DA">
              <w:rPr>
                <w:i/>
              </w:rPr>
              <w:t xml:space="preserve"> </w:t>
            </w:r>
            <w:r w:rsidRPr="00574333">
              <w:rPr>
                <w:i/>
              </w:rPr>
              <w:t>to</w:t>
            </w:r>
            <w:r w:rsidR="009037DA">
              <w:rPr>
                <w:i/>
              </w:rPr>
              <w:t xml:space="preserve"> </w:t>
            </w:r>
            <w:r w:rsidRPr="00574333">
              <w:rPr>
                <w:i/>
              </w:rPr>
              <w:t>configure</w:t>
            </w:r>
            <w:r w:rsidR="009037DA">
              <w:rPr>
                <w:i/>
              </w:rPr>
              <w:t xml:space="preserve"> </w:t>
            </w:r>
            <w:r w:rsidRPr="00574333">
              <w:rPr>
                <w:i/>
              </w:rPr>
              <w:t>applications</w:t>
            </w:r>
            <w:r w:rsidR="009037DA">
              <w:rPr>
                <w:i/>
              </w:rPr>
              <w:t xml:space="preserve"> </w:t>
            </w:r>
            <w:r w:rsidR="00AF7AC6">
              <w:rPr>
                <w:i/>
              </w:rPr>
              <w:t>built with</w:t>
            </w:r>
            <w:r w:rsidR="009037DA">
              <w:rPr>
                <w:i/>
              </w:rPr>
              <w:t xml:space="preserve"> </w:t>
            </w:r>
            <w:r w:rsidRPr="00574333">
              <w:rPr>
                <w:i/>
              </w:rPr>
              <w:t>Iron</w:t>
            </w:r>
            <w:r w:rsidR="009037DA">
              <w:rPr>
                <w:i/>
              </w:rPr>
              <w:t xml:space="preserve"> </w:t>
            </w:r>
            <w:r w:rsidRPr="00574333">
              <w:rPr>
                <w:i/>
              </w:rPr>
              <w:t>Speed</w:t>
            </w:r>
            <w:r w:rsidR="009037DA">
              <w:rPr>
                <w:i/>
              </w:rPr>
              <w:t xml:space="preserve"> </w:t>
            </w:r>
            <w:r w:rsidRPr="00574333">
              <w:rPr>
                <w:i/>
              </w:rPr>
              <w:t>Designer.</w:t>
            </w:r>
          </w:p>
        </w:tc>
      </w:tr>
    </w:tbl>
    <w:p w:rsidR="00A72269" w:rsidRPr="00A3613B" w:rsidRDefault="00A72269" w:rsidP="00A3613B">
      <w:r w:rsidRPr="00A3613B">
        <w:t>Iron</w:t>
      </w:r>
      <w:r w:rsidR="009037DA">
        <w:t xml:space="preserve"> </w:t>
      </w:r>
      <w:r w:rsidRPr="00A3613B">
        <w:t>speed</w:t>
      </w:r>
      <w:r w:rsidR="009037DA">
        <w:t xml:space="preserve"> </w:t>
      </w:r>
      <w:r w:rsidRPr="00A3613B">
        <w:t>Designer</w:t>
      </w:r>
      <w:r w:rsidR="009037DA">
        <w:t xml:space="preserve"> </w:t>
      </w:r>
      <w:r w:rsidRPr="00A3613B">
        <w:t>automatically</w:t>
      </w:r>
      <w:r w:rsidR="009037DA">
        <w:t xml:space="preserve"> </w:t>
      </w:r>
      <w:r w:rsidR="00D8250A">
        <w:t>creates</w:t>
      </w:r>
      <w:r w:rsidR="009037DA">
        <w:t xml:space="preserve"> </w:t>
      </w:r>
      <w:r w:rsidR="008F38C6">
        <w:t>a</w:t>
      </w:r>
      <w:r w:rsidR="009037DA">
        <w:t xml:space="preserve"> </w:t>
      </w:r>
      <w:proofErr w:type="spellStart"/>
      <w:r w:rsidRPr="00A3613B">
        <w:t>Web.config</w:t>
      </w:r>
      <w:proofErr w:type="spellEnd"/>
      <w:r w:rsidR="009037DA">
        <w:t xml:space="preserve"> </w:t>
      </w:r>
      <w:r w:rsidRPr="00A3613B">
        <w:t>file</w:t>
      </w:r>
      <w:r w:rsidR="009037DA">
        <w:t xml:space="preserve"> </w:t>
      </w:r>
      <w:r w:rsidRPr="00A3613B">
        <w:t>for</w:t>
      </w:r>
      <w:r w:rsidR="009037DA">
        <w:t xml:space="preserve"> </w:t>
      </w:r>
      <w:r w:rsidRPr="00A3613B">
        <w:t>your</w:t>
      </w:r>
      <w:r w:rsidR="009037DA">
        <w:t xml:space="preserve"> </w:t>
      </w:r>
      <w:r w:rsidRPr="00A3613B">
        <w:t>application.</w:t>
      </w:r>
      <w:r w:rsidR="009037DA">
        <w:t xml:space="preserve">  </w:t>
      </w:r>
      <w:r w:rsidRPr="00A3613B">
        <w:t>However,</w:t>
      </w:r>
      <w:r w:rsidR="009037DA">
        <w:t xml:space="preserve"> </w:t>
      </w:r>
      <w:r w:rsidRPr="00A3613B">
        <w:t>you</w:t>
      </w:r>
      <w:r w:rsidR="009037DA">
        <w:t xml:space="preserve"> </w:t>
      </w:r>
      <w:r w:rsidRPr="00A3613B">
        <w:t>may</w:t>
      </w:r>
      <w:r w:rsidR="009037DA">
        <w:t xml:space="preserve"> </w:t>
      </w:r>
      <w:r w:rsidRPr="00A3613B">
        <w:t>modify</w:t>
      </w:r>
      <w:r w:rsidR="009037DA">
        <w:t xml:space="preserve"> </w:t>
      </w:r>
      <w:r w:rsidRPr="00A3613B">
        <w:t>the</w:t>
      </w:r>
      <w:r w:rsidR="009037DA">
        <w:t xml:space="preserve"> </w:t>
      </w:r>
      <w:r w:rsidRPr="00A3613B">
        <w:t>settings</w:t>
      </w:r>
      <w:r w:rsidR="009037DA">
        <w:t xml:space="preserve"> </w:t>
      </w:r>
      <w:r w:rsidRPr="00A3613B">
        <w:t>as</w:t>
      </w:r>
      <w:r w:rsidR="009037DA">
        <w:t xml:space="preserve"> </w:t>
      </w:r>
      <w:r w:rsidRPr="00A3613B">
        <w:t>needed.</w:t>
      </w:r>
      <w:r w:rsidR="009037DA">
        <w:t xml:space="preserve">  </w:t>
      </w:r>
      <w:r w:rsidRPr="00A3613B">
        <w:t>If</w:t>
      </w:r>
      <w:r w:rsidR="009037DA">
        <w:t xml:space="preserve"> </w:t>
      </w:r>
      <w:r w:rsidRPr="00A3613B">
        <w:t>you</w:t>
      </w:r>
      <w:r w:rsidR="009037DA">
        <w:t xml:space="preserve"> </w:t>
      </w:r>
      <w:r w:rsidRPr="00A3613B">
        <w:t>elect</w:t>
      </w:r>
      <w:r w:rsidR="009037DA">
        <w:t xml:space="preserve"> </w:t>
      </w:r>
      <w:r w:rsidRPr="00A3613B">
        <w:t>to</w:t>
      </w:r>
      <w:r w:rsidR="009037DA">
        <w:t xml:space="preserve"> </w:t>
      </w:r>
      <w:r w:rsidRPr="00A3613B">
        <w:t>modify</w:t>
      </w:r>
      <w:r w:rsidR="009037DA">
        <w:t xml:space="preserve"> </w:t>
      </w:r>
      <w:r w:rsidR="008F38C6">
        <w:t xml:space="preserve">your application’s </w:t>
      </w:r>
      <w:proofErr w:type="spellStart"/>
      <w:r w:rsidR="008F38C6">
        <w:t>Web.config</w:t>
      </w:r>
      <w:proofErr w:type="spellEnd"/>
      <w:r w:rsidR="009037DA">
        <w:t xml:space="preserve"> </w:t>
      </w:r>
      <w:r w:rsidRPr="00A3613B">
        <w:t>file,</w:t>
      </w:r>
      <w:r w:rsidR="009037DA">
        <w:t xml:space="preserve"> </w:t>
      </w:r>
      <w:r w:rsidRPr="00A3613B">
        <w:t>please</w:t>
      </w:r>
      <w:r w:rsidR="009037DA">
        <w:t xml:space="preserve"> </w:t>
      </w:r>
      <w:r w:rsidRPr="00A3613B">
        <w:t>bear</w:t>
      </w:r>
      <w:r w:rsidR="009037DA">
        <w:t xml:space="preserve"> </w:t>
      </w:r>
      <w:r w:rsidRPr="00A3613B">
        <w:t>in</w:t>
      </w:r>
      <w:r w:rsidR="009037DA">
        <w:t xml:space="preserve"> </w:t>
      </w:r>
      <w:r w:rsidRPr="00A3613B">
        <w:t>mind:</w:t>
      </w:r>
    </w:p>
    <w:p w:rsidR="00A72269" w:rsidRPr="00A3613B" w:rsidRDefault="00A72269" w:rsidP="00A3613B">
      <w:pPr>
        <w:numPr>
          <w:ilvl w:val="0"/>
          <w:numId w:val="18"/>
        </w:numPr>
      </w:pPr>
      <w:r w:rsidRPr="00A3613B">
        <w:t>The</w:t>
      </w:r>
      <w:r w:rsidR="009037DA">
        <w:t xml:space="preserve"> </w:t>
      </w:r>
      <w:r w:rsidRPr="00A3613B">
        <w:t>XML</w:t>
      </w:r>
      <w:r w:rsidR="009037DA">
        <w:t xml:space="preserve"> </w:t>
      </w:r>
      <w:r w:rsidRPr="00A3613B">
        <w:t>syntax</w:t>
      </w:r>
      <w:r w:rsidR="009037DA">
        <w:t xml:space="preserve"> </w:t>
      </w:r>
      <w:r w:rsidRPr="00A3613B">
        <w:t>of</w:t>
      </w:r>
      <w:r w:rsidR="009037DA">
        <w:t xml:space="preserve"> </w:t>
      </w:r>
      <w:r w:rsidRPr="00A3613B">
        <w:t>the</w:t>
      </w:r>
      <w:r w:rsidR="009037DA">
        <w:t xml:space="preserve"> </w:t>
      </w:r>
      <w:proofErr w:type="spellStart"/>
      <w:r w:rsidRPr="00A3613B">
        <w:t>Web.config</w:t>
      </w:r>
      <w:proofErr w:type="spellEnd"/>
      <w:r w:rsidR="009037DA">
        <w:t xml:space="preserve"> </w:t>
      </w:r>
      <w:r w:rsidRPr="00A3613B">
        <w:t>file</w:t>
      </w:r>
      <w:r w:rsidR="009037DA">
        <w:t xml:space="preserve"> </w:t>
      </w:r>
      <w:r w:rsidRPr="00A3613B">
        <w:t>must</w:t>
      </w:r>
      <w:r w:rsidR="009037DA">
        <w:t xml:space="preserve"> </w:t>
      </w:r>
      <w:r w:rsidRPr="00A3613B">
        <w:t>be</w:t>
      </w:r>
      <w:r w:rsidR="009037DA">
        <w:t xml:space="preserve"> </w:t>
      </w:r>
      <w:r w:rsidRPr="00A3613B">
        <w:t>strictly</w:t>
      </w:r>
      <w:r w:rsidR="009037DA">
        <w:t xml:space="preserve"> </w:t>
      </w:r>
      <w:r w:rsidRPr="00A3613B">
        <w:t>obeyed.</w:t>
      </w:r>
      <w:r w:rsidR="009037DA">
        <w:t xml:space="preserve">  </w:t>
      </w:r>
      <w:r w:rsidRPr="00A3613B">
        <w:t>If</w:t>
      </w:r>
      <w:r w:rsidR="009037DA">
        <w:t xml:space="preserve"> </w:t>
      </w:r>
      <w:r w:rsidRPr="00A3613B">
        <w:t>your</w:t>
      </w:r>
      <w:r w:rsidR="009037DA">
        <w:t xml:space="preserve"> </w:t>
      </w:r>
      <w:r w:rsidRPr="00A3613B">
        <w:t>application</w:t>
      </w:r>
      <w:r w:rsidR="009037DA">
        <w:t xml:space="preserve"> </w:t>
      </w:r>
      <w:r w:rsidRPr="00A3613B">
        <w:t>is</w:t>
      </w:r>
      <w:r w:rsidR="009037DA">
        <w:t xml:space="preserve"> </w:t>
      </w:r>
      <w:r w:rsidRPr="00A3613B">
        <w:t>unable</w:t>
      </w:r>
      <w:r w:rsidR="009037DA">
        <w:t xml:space="preserve"> </w:t>
      </w:r>
      <w:r w:rsidRPr="00A3613B">
        <w:t>to</w:t>
      </w:r>
      <w:r w:rsidR="009037DA">
        <w:t xml:space="preserve"> </w:t>
      </w:r>
      <w:r w:rsidRPr="00A3613B">
        <w:t>load</w:t>
      </w:r>
      <w:r w:rsidR="009037DA">
        <w:t xml:space="preserve"> </w:t>
      </w:r>
      <w:r w:rsidRPr="00A3613B">
        <w:t>the</w:t>
      </w:r>
      <w:r w:rsidR="009037DA">
        <w:t xml:space="preserve"> </w:t>
      </w:r>
      <w:r w:rsidRPr="00A3613B">
        <w:t>file</w:t>
      </w:r>
      <w:r w:rsidR="009037DA">
        <w:t xml:space="preserve"> </w:t>
      </w:r>
      <w:r w:rsidRPr="00A3613B">
        <w:t>for</w:t>
      </w:r>
      <w:r w:rsidR="009037DA">
        <w:t xml:space="preserve"> </w:t>
      </w:r>
      <w:r w:rsidRPr="00A3613B">
        <w:t>any</w:t>
      </w:r>
      <w:r w:rsidR="009037DA">
        <w:t xml:space="preserve"> </w:t>
      </w:r>
      <w:r w:rsidRPr="00A3613B">
        <w:t>reason,</w:t>
      </w:r>
      <w:r w:rsidR="009037DA">
        <w:t xml:space="preserve"> </w:t>
      </w:r>
      <w:r w:rsidRPr="00A3613B">
        <w:t>the</w:t>
      </w:r>
      <w:r w:rsidR="009037DA">
        <w:t xml:space="preserve"> </w:t>
      </w:r>
      <w:r w:rsidRPr="00A3613B">
        <w:t>settings</w:t>
      </w:r>
      <w:r w:rsidR="009037DA">
        <w:t xml:space="preserve"> </w:t>
      </w:r>
      <w:r w:rsidRPr="00A3613B">
        <w:t>will</w:t>
      </w:r>
      <w:r w:rsidR="009037DA">
        <w:t xml:space="preserve"> </w:t>
      </w:r>
      <w:r w:rsidRPr="00A3613B">
        <w:t>not</w:t>
      </w:r>
      <w:r w:rsidR="009037DA">
        <w:t xml:space="preserve"> </w:t>
      </w:r>
      <w:r w:rsidRPr="00A3613B">
        <w:t>take</w:t>
      </w:r>
      <w:r w:rsidR="009037DA">
        <w:t xml:space="preserve"> </w:t>
      </w:r>
      <w:r w:rsidRPr="00A3613B">
        <w:t>effect.</w:t>
      </w:r>
    </w:p>
    <w:p w:rsidR="00A72269" w:rsidRPr="00A3613B" w:rsidRDefault="00A72269" w:rsidP="00A3613B">
      <w:pPr>
        <w:numPr>
          <w:ilvl w:val="0"/>
          <w:numId w:val="18"/>
        </w:numPr>
      </w:pPr>
      <w:r w:rsidRPr="00A3613B">
        <w:t>Upon</w:t>
      </w:r>
      <w:r w:rsidR="009037DA">
        <w:t xml:space="preserve"> </w:t>
      </w:r>
      <w:r w:rsidRPr="00A3613B">
        <w:t>modifying</w:t>
      </w:r>
      <w:r w:rsidR="009037DA">
        <w:t xml:space="preserve"> </w:t>
      </w:r>
      <w:proofErr w:type="spellStart"/>
      <w:r w:rsidRPr="00A3613B">
        <w:t>Web.config</w:t>
      </w:r>
      <w:proofErr w:type="spellEnd"/>
      <w:r w:rsidRPr="00A3613B">
        <w:t>,</w:t>
      </w:r>
      <w:r w:rsidR="009037DA">
        <w:t xml:space="preserve"> </w:t>
      </w:r>
      <w:r w:rsidRPr="00A3613B">
        <w:t>Microsoft</w:t>
      </w:r>
      <w:r w:rsidR="009037DA">
        <w:t xml:space="preserve"> </w:t>
      </w:r>
      <w:r w:rsidRPr="00A3613B">
        <w:t>IIS</w:t>
      </w:r>
      <w:r w:rsidR="009037DA">
        <w:t xml:space="preserve"> </w:t>
      </w:r>
      <w:r w:rsidRPr="00A3613B">
        <w:t>will</w:t>
      </w:r>
      <w:r w:rsidR="009037DA">
        <w:t xml:space="preserve"> </w:t>
      </w:r>
      <w:r w:rsidRPr="00A3613B">
        <w:t>automatically</w:t>
      </w:r>
      <w:r w:rsidR="009037DA">
        <w:t xml:space="preserve"> </w:t>
      </w:r>
      <w:r w:rsidRPr="00A3613B">
        <w:t>restart</w:t>
      </w:r>
      <w:r w:rsidR="009037DA">
        <w:t xml:space="preserve"> </w:t>
      </w:r>
      <w:r w:rsidRPr="00A3613B">
        <w:t>your</w:t>
      </w:r>
      <w:r w:rsidR="009037DA">
        <w:t xml:space="preserve"> </w:t>
      </w:r>
      <w:r w:rsidRPr="00A3613B">
        <w:t>application</w:t>
      </w:r>
      <w:r w:rsidR="009037DA">
        <w:t xml:space="preserve"> </w:t>
      </w:r>
      <w:r w:rsidRPr="00A3613B">
        <w:t>to</w:t>
      </w:r>
      <w:r w:rsidR="009037DA">
        <w:t xml:space="preserve"> </w:t>
      </w:r>
      <w:r w:rsidRPr="00A3613B">
        <w:t>use</w:t>
      </w:r>
      <w:r w:rsidR="009037DA">
        <w:t xml:space="preserve"> </w:t>
      </w:r>
      <w:r w:rsidRPr="00A3613B">
        <w:t>the</w:t>
      </w:r>
      <w:r w:rsidR="009037DA">
        <w:t xml:space="preserve"> </w:t>
      </w:r>
      <w:r w:rsidRPr="00A3613B">
        <w:t>new</w:t>
      </w:r>
      <w:r w:rsidR="009037DA">
        <w:t xml:space="preserve"> </w:t>
      </w:r>
      <w:r w:rsidRPr="00A3613B">
        <w:t>settings.</w:t>
      </w:r>
    </w:p>
    <w:p w:rsidR="00A72269" w:rsidRDefault="0008797B" w:rsidP="0084626A">
      <w:pPr>
        <w:pStyle w:val="Heading5"/>
      </w:pPr>
      <w:r>
        <w:t>See</w:t>
      </w:r>
    </w:p>
    <w:p w:rsidR="00A72269" w:rsidRDefault="00A72269" w:rsidP="0008797B">
      <w:r w:rsidRPr="0008797B">
        <w:fldChar w:fldCharType="begin"/>
      </w:r>
      <w:r w:rsidRPr="0008797B">
        <w:instrText xml:space="preserve"> REF _Ref48542965 \h  \* MERGEFORMAT </w:instrText>
      </w:r>
      <w:r w:rsidRPr="0008797B">
        <w:fldChar w:fldCharType="separate"/>
      </w:r>
      <w:proofErr w:type="spellStart"/>
      <w:proofErr w:type="gramStart"/>
      <w:r w:rsidR="005B3157" w:rsidRPr="002A5275">
        <w:t>appSettings</w:t>
      </w:r>
      <w:proofErr w:type="spellEnd"/>
      <w:proofErr w:type="gramEnd"/>
      <w:r w:rsidR="005B3157">
        <w:t xml:space="preserve"> </w:t>
      </w:r>
      <w:r w:rsidR="005B3157" w:rsidRPr="002A5275">
        <w:t>Element</w:t>
      </w:r>
      <w:r w:rsidRPr="0008797B">
        <w:fldChar w:fldCharType="end"/>
      </w:r>
    </w:p>
    <w:p w:rsidR="00E32728" w:rsidRPr="0008797B" w:rsidRDefault="00E32728" w:rsidP="0008797B">
      <w:r>
        <w:fldChar w:fldCharType="begin"/>
      </w:r>
      <w:r>
        <w:instrText xml:space="preserve"> REF _Ref240357125 \h </w:instrText>
      </w:r>
      <w:r>
        <w:fldChar w:fldCharType="separate"/>
      </w:r>
      <w:proofErr w:type="spellStart"/>
      <w:proofErr w:type="gramStart"/>
      <w:r w:rsidR="005B3157">
        <w:t>connectionStrings</w:t>
      </w:r>
      <w:proofErr w:type="spellEnd"/>
      <w:proofErr w:type="gramEnd"/>
      <w:r w:rsidR="005B3157">
        <w:t xml:space="preserve"> Element</w:t>
      </w:r>
      <w:r>
        <w:fldChar w:fldCharType="end"/>
      </w:r>
    </w:p>
    <w:p w:rsidR="00A72269" w:rsidRPr="0008797B" w:rsidRDefault="00A72269" w:rsidP="0008797B">
      <w:r w:rsidRPr="0008797B">
        <w:fldChar w:fldCharType="begin"/>
      </w:r>
      <w:r w:rsidRPr="0008797B">
        <w:instrText xml:space="preserve"> REF _Ref48542967 \h  \* MERGEFORMAT </w:instrText>
      </w:r>
      <w:r w:rsidRPr="0008797B">
        <w:fldChar w:fldCharType="separate"/>
      </w:r>
      <w:r w:rsidR="005B3157" w:rsidRPr="002A5275">
        <w:t>Run-Time</w:t>
      </w:r>
      <w:r w:rsidR="005B3157">
        <w:t xml:space="preserve"> </w:t>
      </w:r>
      <w:r w:rsidR="005B3157" w:rsidRPr="002A5275">
        <w:t>Configuration</w:t>
      </w:r>
      <w:r w:rsidR="005B3157">
        <w:t xml:space="preserve"> </w:t>
      </w:r>
      <w:r w:rsidR="005B3157" w:rsidRPr="002A5275">
        <w:t>Elements</w:t>
      </w:r>
      <w:r w:rsidRPr="0008797B">
        <w:fldChar w:fldCharType="end"/>
      </w:r>
    </w:p>
    <w:p w:rsidR="00334A62" w:rsidRPr="0008797B" w:rsidRDefault="00334A62" w:rsidP="0008797B">
      <w:r w:rsidRPr="0008797B">
        <w:fldChar w:fldCharType="begin"/>
      </w:r>
      <w:r w:rsidRPr="0008797B">
        <w:instrText xml:space="preserve"> REF _Ref104373628 \h </w:instrText>
      </w:r>
      <w:r w:rsidR="0008797B">
        <w:instrText xml:space="preserve"> \* MERGEFORMAT </w:instrText>
      </w:r>
      <w:r w:rsidRPr="0008797B">
        <w:fldChar w:fldCharType="separate"/>
      </w:r>
      <w:r w:rsidR="005B3157">
        <w:t>ADO and ADO.NET Data Source Connection Strings</w:t>
      </w:r>
      <w:r w:rsidRPr="0008797B">
        <w:fldChar w:fldCharType="end"/>
      </w:r>
    </w:p>
    <w:p w:rsidR="0008797B" w:rsidRDefault="0008797B" w:rsidP="0008797B">
      <w:r w:rsidRPr="0008797B">
        <w:fldChar w:fldCharType="begin"/>
      </w:r>
      <w:r w:rsidRPr="0008797B">
        <w:instrText xml:space="preserve"> REF _Ref104379998 \h </w:instrText>
      </w:r>
      <w:r>
        <w:instrText xml:space="preserve"> \* MERGEFORMAT </w:instrText>
      </w:r>
      <w:r w:rsidRPr="0008797B">
        <w:fldChar w:fldCharType="separate"/>
      </w:r>
      <w:proofErr w:type="spellStart"/>
      <w:r w:rsidR="005B3157">
        <w:t>Web.Config</w:t>
      </w:r>
      <w:proofErr w:type="spellEnd"/>
      <w:r w:rsidR="005B3157">
        <w:t xml:space="preserve"> Settings for Microsoft Access Databases</w:t>
      </w:r>
      <w:r w:rsidRPr="0008797B">
        <w:fldChar w:fldCharType="end"/>
      </w:r>
    </w:p>
    <w:p w:rsidR="00E32728" w:rsidRPr="0008797B" w:rsidRDefault="00E32728" w:rsidP="0008797B"/>
    <w:p w:rsidR="00A72269" w:rsidRPr="002A5275" w:rsidRDefault="00A72269" w:rsidP="00A72269">
      <w:pPr>
        <w:pStyle w:val="Heading3"/>
      </w:pPr>
      <w:bookmarkStart w:id="685" w:name="_Toc38781594"/>
      <w:bookmarkStart w:id="686" w:name="_Toc46301810"/>
      <w:bookmarkStart w:id="687" w:name="_Toc46553208"/>
      <w:bookmarkStart w:id="688" w:name="_Ref48542965"/>
      <w:bookmarkStart w:id="689" w:name="_Toc53046309"/>
      <w:bookmarkStart w:id="690" w:name="_Toc74649101"/>
      <w:bookmarkStart w:id="691" w:name="_Toc82321805"/>
      <w:bookmarkStart w:id="692" w:name="_Toc105587063"/>
      <w:bookmarkStart w:id="693" w:name="_Toc414885801"/>
      <w:proofErr w:type="spellStart"/>
      <w:proofErr w:type="gramStart"/>
      <w:r w:rsidRPr="002A5275">
        <w:t>appSettings</w:t>
      </w:r>
      <w:proofErr w:type="spellEnd"/>
      <w:proofErr w:type="gramEnd"/>
      <w:r w:rsidR="009037DA">
        <w:t xml:space="preserve"> </w:t>
      </w:r>
      <w:r w:rsidRPr="002A5275">
        <w:t>Element</w:t>
      </w:r>
      <w:bookmarkEnd w:id="685"/>
      <w:bookmarkEnd w:id="686"/>
      <w:bookmarkEnd w:id="687"/>
      <w:bookmarkEnd w:id="688"/>
      <w:bookmarkEnd w:id="689"/>
      <w:bookmarkEnd w:id="690"/>
      <w:bookmarkEnd w:id="691"/>
      <w:bookmarkEnd w:id="692"/>
      <w:bookmarkEnd w:id="693"/>
    </w:p>
    <w:p w:rsidR="00A72269" w:rsidRPr="00A3613B" w:rsidRDefault="007048F2" w:rsidP="00A3613B">
      <w:r w:rsidRPr="00A3613B">
        <w:fldChar w:fldCharType="begin"/>
      </w:r>
      <w:r w:rsidR="00A72269" w:rsidRPr="00A3613B">
        <w:instrText>xe</w:instrText>
      </w:r>
      <w:r w:rsidR="009037DA">
        <w:instrText xml:space="preserve"> </w:instrText>
      </w:r>
      <w:r w:rsidR="00A72269" w:rsidRPr="00A3613B">
        <w:instrText>"appSettings</w:instrText>
      </w:r>
      <w:r w:rsidR="009037DA">
        <w:instrText xml:space="preserve"> </w:instrText>
      </w:r>
      <w:r w:rsidR="00A72269" w:rsidRPr="00A3613B">
        <w:instrText>Element"</w:instrText>
      </w:r>
      <w:r w:rsidRPr="00A3613B">
        <w:fldChar w:fldCharType="end"/>
      </w:r>
      <w:r w:rsidR="00A72E96" w:rsidRPr="00A3613B">
        <w:fldChar w:fldCharType="begin"/>
      </w:r>
      <w:r w:rsidR="00A72E96" w:rsidRPr="00A3613B">
        <w:instrText>xe</w:instrText>
      </w:r>
      <w:r w:rsidR="009037DA">
        <w:instrText xml:space="preserve"> </w:instrText>
      </w:r>
      <w:r w:rsidR="00A72E96" w:rsidRPr="00A3613B">
        <w:instrText>"</w:instrText>
      </w:r>
      <w:r w:rsidR="00A72E96">
        <w:instrText>Web.config</w:instrText>
      </w:r>
      <w:r w:rsidR="009037DA">
        <w:instrText xml:space="preserve"> </w:instrText>
      </w:r>
      <w:r w:rsidR="00A72E96">
        <w:instrText>file:</w:instrText>
      </w:r>
      <w:r w:rsidR="00A72E96" w:rsidRPr="00A3613B">
        <w:instrText>appSettings</w:instrText>
      </w:r>
      <w:r w:rsidR="009037DA">
        <w:instrText xml:space="preserve"> </w:instrText>
      </w:r>
      <w:r w:rsidR="00A72E96" w:rsidRPr="00A3613B">
        <w:instrText>Element"</w:instrText>
      </w:r>
      <w:r w:rsidR="00A72E96" w:rsidRPr="00A3613B">
        <w:fldChar w:fldCharType="end"/>
      </w:r>
      <w:r w:rsidR="00A72269" w:rsidRPr="00A3613B">
        <w:t>The</w:t>
      </w:r>
      <w:r w:rsidR="009037DA">
        <w:t xml:space="preserve"> </w:t>
      </w:r>
      <w:r w:rsidR="00463980">
        <w:t>&lt;</w:t>
      </w:r>
      <w:proofErr w:type="spellStart"/>
      <w:r w:rsidR="00A72269" w:rsidRPr="00A3613B">
        <w:t>appSettings</w:t>
      </w:r>
      <w:proofErr w:type="spellEnd"/>
      <w:r w:rsidR="00463980">
        <w:t>&gt;</w:t>
      </w:r>
      <w:r w:rsidR="009037DA">
        <w:t xml:space="preserve"> </w:t>
      </w:r>
      <w:r w:rsidR="00A72269" w:rsidRPr="00A3613B">
        <w:t>element</w:t>
      </w:r>
      <w:r w:rsidR="009037DA">
        <w:t xml:space="preserve"> </w:t>
      </w:r>
      <w:r w:rsidR="00A72269" w:rsidRPr="00A3613B">
        <w:t>holds</w:t>
      </w:r>
      <w:r w:rsidR="009037DA">
        <w:t xml:space="preserve"> </w:t>
      </w:r>
      <w:r w:rsidR="00A72269" w:rsidRPr="00A3613B">
        <w:t>a</w:t>
      </w:r>
      <w:r w:rsidR="009037DA">
        <w:t xml:space="preserve"> </w:t>
      </w:r>
      <w:r w:rsidR="00A72269" w:rsidRPr="00A3613B">
        <w:t>variety</w:t>
      </w:r>
      <w:r w:rsidR="009037DA">
        <w:t xml:space="preserve"> </w:t>
      </w:r>
      <w:r w:rsidR="00A72269" w:rsidRPr="00A3613B">
        <w:t>of</w:t>
      </w:r>
      <w:r w:rsidR="009037DA">
        <w:t xml:space="preserve"> </w:t>
      </w:r>
      <w:r w:rsidR="00A72269" w:rsidRPr="00A3613B">
        <w:t>key-value</w:t>
      </w:r>
      <w:r w:rsidR="009037DA">
        <w:t xml:space="preserve"> </w:t>
      </w:r>
      <w:r w:rsidR="00A72269" w:rsidRPr="00A3613B">
        <w:t>pairs</w:t>
      </w:r>
      <w:r w:rsidR="009037DA">
        <w:t xml:space="preserve"> </w:t>
      </w:r>
      <w:r w:rsidR="00A72269" w:rsidRPr="00A3613B">
        <w:t>for</w:t>
      </w:r>
      <w:r w:rsidR="009037DA">
        <w:t xml:space="preserve"> </w:t>
      </w:r>
      <w:r w:rsidR="00A72269" w:rsidRPr="00A3613B">
        <w:t>various</w:t>
      </w:r>
      <w:r w:rsidR="009037DA">
        <w:t xml:space="preserve"> </w:t>
      </w:r>
      <w:r w:rsidR="00A72269" w:rsidRPr="00A3613B">
        <w:t>settings,</w:t>
      </w:r>
      <w:r w:rsidR="009037DA">
        <w:t xml:space="preserve"> </w:t>
      </w:r>
      <w:r w:rsidR="00A72269" w:rsidRPr="00A3613B">
        <w:t>including</w:t>
      </w:r>
      <w:r w:rsidR="009037DA">
        <w:t xml:space="preserve"> </w:t>
      </w:r>
      <w:r w:rsidR="00A72269" w:rsidRPr="00A3613B">
        <w:t>the</w:t>
      </w:r>
      <w:r w:rsidR="009037DA">
        <w:t xml:space="preserve"> </w:t>
      </w:r>
      <w:r w:rsidR="00A72269" w:rsidRPr="00A3613B">
        <w:t>SMTP</w:t>
      </w:r>
      <w:r w:rsidR="009037DA">
        <w:t xml:space="preserve"> </w:t>
      </w:r>
      <w:r w:rsidR="00A72269" w:rsidRPr="00A3613B">
        <w:t>email</w:t>
      </w:r>
      <w:r w:rsidR="009037DA">
        <w:t xml:space="preserve"> </w:t>
      </w:r>
      <w:r w:rsidR="00A72269" w:rsidRPr="00A3613B">
        <w:t>server</w:t>
      </w:r>
      <w:r w:rsidR="009037DA">
        <w:t xml:space="preserve"> </w:t>
      </w:r>
      <w:r w:rsidR="00A72269" w:rsidRPr="00A3613B">
        <w:t>connections.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807"/>
        <w:gridCol w:w="7270"/>
      </w:tblGrid>
      <w:tr w:rsidR="00E32728">
        <w:trPr>
          <w:tblHeader/>
        </w:trPr>
        <w:tc>
          <w:tcPr>
            <w:tcW w:w="2807" w:type="dxa"/>
            <w:tcBorders>
              <w:top w:val="single" w:sz="12" w:space="0" w:color="FFFFFF"/>
              <w:left w:val="single" w:sz="12" w:space="0" w:color="FFFFFF"/>
              <w:bottom w:val="single" w:sz="12" w:space="0" w:color="FFFFFF"/>
              <w:right w:val="single" w:sz="12" w:space="0" w:color="FFFFFF"/>
            </w:tcBorders>
            <w:shd w:val="clear" w:color="auto" w:fill="808080"/>
          </w:tcPr>
          <w:p w:rsidR="00E32728" w:rsidRDefault="00E32728" w:rsidP="00E32728">
            <w:pPr>
              <w:pStyle w:val="TableHeading"/>
            </w:pPr>
            <w:r>
              <w:t>Key</w:t>
            </w:r>
          </w:p>
        </w:tc>
        <w:tc>
          <w:tcPr>
            <w:tcW w:w="7270" w:type="dxa"/>
            <w:tcBorders>
              <w:top w:val="single" w:sz="12" w:space="0" w:color="FFFFFF"/>
              <w:left w:val="single" w:sz="12" w:space="0" w:color="FFFFFF"/>
              <w:bottom w:val="single" w:sz="12" w:space="0" w:color="FFFFFF"/>
              <w:right w:val="single" w:sz="12" w:space="0" w:color="FFFFFF"/>
            </w:tcBorders>
            <w:shd w:val="clear" w:color="auto" w:fill="808080"/>
          </w:tcPr>
          <w:p w:rsidR="00E32728" w:rsidRDefault="00E32728" w:rsidP="00E32728">
            <w:pPr>
              <w:pStyle w:val="TableHeading"/>
            </w:pPr>
            <w:r>
              <w:t>Description</w:t>
            </w:r>
          </w:p>
        </w:tc>
      </w:tr>
      <w:tr w:rsidR="00395605">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395605" w:rsidRPr="007070AB" w:rsidRDefault="00B216F3" w:rsidP="007070AB">
            <w:proofErr w:type="spellStart"/>
            <w:r w:rsidRPr="00B216F3">
              <w:t>DbCommandTimeout</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395605" w:rsidRDefault="00395605" w:rsidP="00395605">
            <w:r>
              <w:t>The ADO.NET database interfaces used by generated applications include a default timeout for database commands.  The default is typically 30 seconds.  In cases where commands are expected to take longer, the timeout may be set by adding a key/value pair to the &lt;</w:t>
            </w:r>
            <w:proofErr w:type="spellStart"/>
            <w:r>
              <w:t>appSettings</w:t>
            </w:r>
            <w:proofErr w:type="spellEnd"/>
            <w:r>
              <w:t xml:space="preserve">&gt; section in </w:t>
            </w:r>
            <w:proofErr w:type="spellStart"/>
            <w:r>
              <w:t>web.config</w:t>
            </w:r>
            <w:proofErr w:type="spellEnd"/>
            <w:r>
              <w:t xml:space="preserve"> as follows:</w:t>
            </w:r>
          </w:p>
          <w:p w:rsidR="00395605" w:rsidRDefault="00395605" w:rsidP="004137AC">
            <w:pPr>
              <w:pStyle w:val="Example-Code"/>
            </w:pPr>
            <w:r>
              <w:t xml:space="preserve">      &lt;</w:t>
            </w:r>
            <w:proofErr w:type="spellStart"/>
            <w:r>
              <w:t>appSettings</w:t>
            </w:r>
            <w:proofErr w:type="spellEnd"/>
            <w:r>
              <w:t>&gt;</w:t>
            </w:r>
          </w:p>
          <w:p w:rsidR="00395605" w:rsidRDefault="00395605" w:rsidP="004137AC">
            <w:pPr>
              <w:pStyle w:val="Example-Code"/>
            </w:pPr>
            <w:r>
              <w:t xml:space="preserve">             ...</w:t>
            </w:r>
          </w:p>
          <w:p w:rsidR="00395605" w:rsidRDefault="00395605" w:rsidP="004137AC">
            <w:pPr>
              <w:pStyle w:val="Example-Code"/>
            </w:pPr>
            <w:r>
              <w:t xml:space="preserve">            &lt;add key="</w:t>
            </w:r>
            <w:proofErr w:type="spellStart"/>
            <w:r>
              <w:t>DbCommandTimeout</w:t>
            </w:r>
            <w:proofErr w:type="spellEnd"/>
            <w:r>
              <w:t>" value="240"/&gt;</w:t>
            </w:r>
          </w:p>
          <w:p w:rsidR="00395605" w:rsidRDefault="00395605" w:rsidP="004137AC">
            <w:pPr>
              <w:pStyle w:val="Example-Code"/>
            </w:pPr>
            <w:r>
              <w:t xml:space="preserve">             ...</w:t>
            </w:r>
          </w:p>
          <w:p w:rsidR="00395605" w:rsidRDefault="00395605" w:rsidP="004137AC">
            <w:pPr>
              <w:pStyle w:val="Example-Code"/>
            </w:pPr>
            <w:r>
              <w:t xml:space="preserve">      &lt;/</w:t>
            </w:r>
            <w:proofErr w:type="spellStart"/>
            <w:r>
              <w:t>appSettings</w:t>
            </w:r>
            <w:proofErr w:type="spellEnd"/>
            <w:r>
              <w:t>&gt;</w:t>
            </w:r>
          </w:p>
          <w:p w:rsidR="00395605" w:rsidRPr="00BF7E37" w:rsidRDefault="00395605" w:rsidP="00395605">
            <w:r>
              <w:t>The key must be called "</w:t>
            </w:r>
            <w:proofErr w:type="spellStart"/>
            <w:r>
              <w:t>DbCommandTimeout</w:t>
            </w:r>
            <w:proofErr w:type="spellEnd"/>
            <w:r>
              <w:t>" and the value represents the number of seconds to wait before timing out.  This setting overrides the ADO.NET default for all database commands.</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DefaultPageUrl</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"DefaultPageUrl</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settings:DefaultPageUrl"</w:instrText>
            </w:r>
            <w:r w:rsidRPr="00BF7E37">
              <w:fldChar w:fldCharType="end"/>
            </w:r>
            <w:proofErr w:type="spellStart"/>
            <w:r w:rsidRPr="00BF7E37">
              <w:t>DefaultPageUrl</w:t>
            </w:r>
            <w:proofErr w:type="spellEnd"/>
            <w:r w:rsidR="009037DA">
              <w:t xml:space="preserve"> </w:t>
            </w:r>
            <w:r w:rsidRPr="00BF7E37">
              <w:t>is</w:t>
            </w:r>
            <w:r w:rsidR="009037DA">
              <w:t xml:space="preserve"> </w:t>
            </w:r>
            <w:r w:rsidRPr="00BF7E37">
              <w:t>required</w:t>
            </w:r>
            <w:r w:rsidR="009037DA">
              <w:t xml:space="preserve"> </w:t>
            </w:r>
            <w:r w:rsidRPr="00BF7E37">
              <w:t>in</w:t>
            </w:r>
            <w:r w:rsidR="009037DA">
              <w:t xml:space="preserve"> </w:t>
            </w:r>
            <w:r w:rsidRPr="00BF7E37">
              <w:t>order</w:t>
            </w:r>
            <w:r w:rsidR="009037DA">
              <w:t xml:space="preserve"> </w:t>
            </w:r>
            <w:r w:rsidRPr="00BF7E37">
              <w:t>to</w:t>
            </w:r>
            <w:r w:rsidR="009037DA">
              <w:t xml:space="preserve"> </w:t>
            </w:r>
            <w:r w:rsidRPr="00BF7E37">
              <w:t>establish</w:t>
            </w:r>
            <w:r w:rsidR="009037DA">
              <w:t xml:space="preserve"> </w:t>
            </w:r>
            <w:r w:rsidRPr="00BF7E37">
              <w:t>the</w:t>
            </w:r>
            <w:r w:rsidR="009037DA">
              <w:t xml:space="preserve"> </w:t>
            </w:r>
            <w:r w:rsidRPr="00BF7E37">
              <w:t>default</w:t>
            </w:r>
            <w:r w:rsidR="009037DA">
              <w:t xml:space="preserve"> </w:t>
            </w:r>
            <w:r w:rsidRPr="00BF7E37">
              <w:t>page</w:t>
            </w:r>
            <w:r w:rsidR="009037DA">
              <w:t xml:space="preserve"> </w:t>
            </w:r>
            <w:r w:rsidRPr="00BF7E37">
              <w:t>of</w:t>
            </w:r>
            <w:r w:rsidR="009037DA">
              <w:t xml:space="preserve"> </w:t>
            </w:r>
            <w:r w:rsidRPr="00BF7E37">
              <w:t>the</w:t>
            </w:r>
            <w:r w:rsidR="009037DA">
              <w:t xml:space="preserve"> </w:t>
            </w:r>
            <w:r w:rsidRPr="00BF7E37">
              <w:t>application.</w:t>
            </w:r>
            <w:r w:rsidR="009037DA">
              <w:t xml:space="preserve">  </w:t>
            </w:r>
            <w:r w:rsidRPr="00BF7E37">
              <w:t>You</w:t>
            </w:r>
            <w:r w:rsidR="009037DA">
              <w:t xml:space="preserve"> </w:t>
            </w:r>
            <w:r w:rsidRPr="00BF7E37">
              <w:t>may</w:t>
            </w:r>
            <w:r w:rsidR="009037DA">
              <w:t xml:space="preserve"> </w:t>
            </w:r>
            <w:r w:rsidRPr="00BF7E37">
              <w:t>edit</w:t>
            </w:r>
            <w:r w:rsidR="009037DA">
              <w:t xml:space="preserve"> </w:t>
            </w:r>
            <w:r w:rsidRPr="00BF7E37">
              <w:t>this</w:t>
            </w:r>
            <w:r w:rsidR="009037DA">
              <w:t xml:space="preserve"> </w:t>
            </w:r>
            <w:r w:rsidRPr="00BF7E37">
              <w:t>setting</w:t>
            </w:r>
            <w:r w:rsidR="009037DA">
              <w:t xml:space="preserve"> </w:t>
            </w:r>
            <w:r w:rsidRPr="00BF7E37">
              <w:t>to</w:t>
            </w:r>
            <w:r w:rsidR="009037DA">
              <w:t xml:space="preserve"> </w:t>
            </w:r>
            <w:r w:rsidRPr="00BF7E37">
              <w:t>change</w:t>
            </w:r>
            <w:r w:rsidR="009037DA">
              <w:t xml:space="preserve"> </w:t>
            </w:r>
            <w:r w:rsidRPr="00BF7E37">
              <w:t>the</w:t>
            </w:r>
            <w:r w:rsidR="009037DA">
              <w:t xml:space="preserve"> </w:t>
            </w:r>
            <w:r w:rsidRPr="00BF7E37">
              <w:t>default</w:t>
            </w:r>
            <w:r w:rsidR="009037DA">
              <w:t xml:space="preserve"> </w:t>
            </w:r>
            <w:r w:rsidRPr="00BF7E37">
              <w:t>page.</w:t>
            </w:r>
            <w:r w:rsidR="009037DA">
              <w:t xml:space="preserve">  </w:t>
            </w:r>
            <w:r w:rsidRPr="00BF7E37">
              <w:t>The</w:t>
            </w:r>
            <w:r w:rsidR="009037DA">
              <w:t xml:space="preserve"> </w:t>
            </w:r>
            <w:r w:rsidRPr="00BF7E37">
              <w:t>initial</w:t>
            </w:r>
            <w:r w:rsidR="009037DA">
              <w:t xml:space="preserve"> </w:t>
            </w:r>
            <w:r w:rsidRPr="00BF7E37">
              <w:t>setting</w:t>
            </w:r>
            <w:r w:rsidR="009037DA">
              <w:t xml:space="preserve"> </w:t>
            </w:r>
            <w:r w:rsidRPr="00BF7E37">
              <w:t>is</w:t>
            </w:r>
            <w:r w:rsidR="009037DA">
              <w:t xml:space="preserve"> </w:t>
            </w:r>
            <w:r w:rsidRPr="00BF7E37">
              <w:t>created</w:t>
            </w:r>
            <w:r w:rsidR="009037DA">
              <w:t xml:space="preserve"> </w:t>
            </w:r>
            <w:r w:rsidRPr="00BF7E37">
              <w:t>by</w:t>
            </w:r>
            <w:r w:rsidR="009037DA">
              <w:t xml:space="preserve"> </w:t>
            </w:r>
            <w:r w:rsidRPr="00BF7E37">
              <w:t>Iron</w:t>
            </w:r>
            <w:r w:rsidR="009037DA">
              <w:t xml:space="preserve"> </w:t>
            </w:r>
            <w:r w:rsidRPr="00BF7E37">
              <w:t>Speed</w:t>
            </w:r>
            <w:r w:rsidR="009037DA">
              <w:t xml:space="preserve"> </w:t>
            </w:r>
            <w:r w:rsidRPr="00BF7E37">
              <w:t>Designer.</w:t>
            </w:r>
          </w:p>
          <w:p w:rsidR="00F90457" w:rsidRPr="00BF7E37" w:rsidRDefault="00F90457" w:rsidP="00BF7E37">
            <w:r w:rsidRPr="00BF7E37">
              <w:t>Usage:</w:t>
            </w:r>
          </w:p>
          <w:p w:rsidR="00F90457" w:rsidRPr="002D7205" w:rsidRDefault="00F90457" w:rsidP="002D7205">
            <w:pPr>
              <w:pStyle w:val="Example-Code"/>
            </w:pPr>
            <w:r w:rsidRPr="002D7205">
              <w:t>&lt;configuration&gt;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r w:rsidR="009037DA">
              <w:t xml:space="preserve"> </w:t>
            </w:r>
            <w:proofErr w:type="spellStart"/>
            <w:r w:rsidRPr="002D7205">
              <w:t>DefaultPageUrl</w:t>
            </w:r>
            <w:proofErr w:type="spellEnd"/>
            <w:r w:rsidRPr="002D7205">
              <w:t>”</w:t>
            </w:r>
            <w:r w:rsidR="009037DA">
              <w:t xml:space="preserve"> </w:t>
            </w:r>
            <w:r w:rsidRPr="002D7205">
              <w:br/>
            </w:r>
            <w:r w:rsidRPr="002D7205">
              <w:tab/>
            </w:r>
            <w:r w:rsidRPr="002D7205">
              <w:tab/>
            </w:r>
            <w:r w:rsidRPr="002D7205">
              <w:tab/>
              <w:t>value="Employees/ShowEmployeesTable.aspx”</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r w:rsidR="009037DA">
              <w:t xml:space="preserve"> </w:t>
            </w:r>
          </w:p>
          <w:p w:rsidR="00F90457" w:rsidRDefault="00F90457" w:rsidP="002D7205">
            <w:pPr>
              <w:pStyle w:val="Example-Code"/>
            </w:pPr>
            <w:r w:rsidRPr="002D7205">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EmailFrom</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"EmailFrom</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settings:EmailFrom"</w:instrText>
            </w:r>
            <w:r w:rsidRPr="00BF7E37">
              <w:fldChar w:fldCharType="end"/>
            </w:r>
            <w:r w:rsidRPr="00BF7E37">
              <w:t>The</w:t>
            </w:r>
            <w:r w:rsidR="009037DA">
              <w:t xml:space="preserve"> </w:t>
            </w:r>
            <w:proofErr w:type="spellStart"/>
            <w:r w:rsidRPr="00BF7E37">
              <w:t>EmailServer</w:t>
            </w:r>
            <w:proofErr w:type="spellEnd"/>
            <w:r w:rsidR="009037DA">
              <w:t xml:space="preserve"> </w:t>
            </w:r>
            <w:r w:rsidRPr="00BF7E37">
              <w:t>and</w:t>
            </w:r>
            <w:r w:rsidR="009037DA">
              <w:t xml:space="preserve"> </w:t>
            </w:r>
            <w:proofErr w:type="spellStart"/>
            <w:r w:rsidRPr="00BF7E37">
              <w:t>EmailFrom</w:t>
            </w:r>
            <w:proofErr w:type="spellEnd"/>
            <w:r w:rsidR="009037DA">
              <w:t xml:space="preserve"> </w:t>
            </w:r>
            <w:r w:rsidRPr="00BF7E37">
              <w:t>parameters</w:t>
            </w:r>
            <w:r w:rsidR="009037DA">
              <w:t xml:space="preserve"> </w:t>
            </w:r>
            <w:r w:rsidRPr="00BF7E37">
              <w:t>are</w:t>
            </w:r>
            <w:r w:rsidR="009037DA">
              <w:t xml:space="preserve"> </w:t>
            </w:r>
            <w:r w:rsidRPr="00BF7E37">
              <w:t>used</w:t>
            </w:r>
            <w:r w:rsidR="009037DA">
              <w:t xml:space="preserve"> </w:t>
            </w:r>
            <w:r w:rsidRPr="00BF7E37">
              <w:t>for</w:t>
            </w:r>
            <w:r w:rsidR="009037DA">
              <w:t xml:space="preserve"> </w:t>
            </w:r>
            <w:r w:rsidRPr="00BF7E37">
              <w:t>(1)</w:t>
            </w:r>
            <w:r w:rsidR="009037DA">
              <w:t xml:space="preserve"> </w:t>
            </w:r>
            <w:r w:rsidRPr="00BF7E37">
              <w:t>email</w:t>
            </w:r>
            <w:r w:rsidR="009037DA">
              <w:t xml:space="preserve"> </w:t>
            </w:r>
            <w:r w:rsidRPr="00BF7E37">
              <w:t>notifications</w:t>
            </w:r>
            <w:r w:rsidR="009037DA">
              <w:t xml:space="preserve"> </w:t>
            </w:r>
            <w:r w:rsidRPr="00BF7E37">
              <w:t>when</w:t>
            </w:r>
            <w:r w:rsidR="009037DA">
              <w:t xml:space="preserve"> </w:t>
            </w:r>
            <w:r w:rsidRPr="00BF7E37">
              <w:t>importing</w:t>
            </w:r>
            <w:r w:rsidR="009037DA">
              <w:t xml:space="preserve"> </w:t>
            </w:r>
            <w:r w:rsidRPr="00BF7E37">
              <w:t>data,</w:t>
            </w:r>
            <w:r w:rsidR="009037DA">
              <w:t xml:space="preserve"> </w:t>
            </w:r>
            <w:r w:rsidRPr="00BF7E37">
              <w:t>(2)</w:t>
            </w:r>
            <w:r w:rsidR="009037DA">
              <w:t xml:space="preserve"> </w:t>
            </w:r>
            <w:r w:rsidRPr="00BF7E37">
              <w:t>password</w:t>
            </w:r>
            <w:r w:rsidR="009037DA">
              <w:t xml:space="preserve"> </w:t>
            </w:r>
            <w:r w:rsidRPr="00BF7E37">
              <w:t>reminders</w:t>
            </w:r>
            <w:r w:rsidR="009037DA">
              <w:t xml:space="preserve"> </w:t>
            </w:r>
            <w:r w:rsidRPr="00BF7E37">
              <w:t>sent</w:t>
            </w:r>
            <w:r w:rsidR="009037DA">
              <w:t xml:space="preserve"> </w:t>
            </w:r>
            <w:r w:rsidRPr="00BF7E37">
              <w:t>to</w:t>
            </w:r>
            <w:r w:rsidR="009037DA">
              <w:t xml:space="preserve"> </w:t>
            </w:r>
            <w:r w:rsidRPr="00BF7E37">
              <w:t>application</w:t>
            </w:r>
            <w:r w:rsidR="009037DA">
              <w:t xml:space="preserve"> </w:t>
            </w:r>
            <w:r w:rsidRPr="00BF7E37">
              <w:t>users,</w:t>
            </w:r>
            <w:r w:rsidR="009037DA">
              <w:t xml:space="preserve"> </w:t>
            </w:r>
            <w:r w:rsidRPr="00BF7E37">
              <w:t>and</w:t>
            </w:r>
            <w:r w:rsidR="009037DA">
              <w:t xml:space="preserve"> </w:t>
            </w:r>
            <w:r w:rsidRPr="00BF7E37">
              <w:t>(3)</w:t>
            </w:r>
            <w:r w:rsidR="009037DA">
              <w:t xml:space="preserve"> </w:t>
            </w:r>
            <w:r w:rsidRPr="00BF7E37">
              <w:t>workflow</w:t>
            </w:r>
            <w:r w:rsidR="009037DA">
              <w:t xml:space="preserve"> </w:t>
            </w:r>
            <w:r w:rsidRPr="00BF7E37">
              <w:t>state</w:t>
            </w:r>
            <w:r w:rsidR="009037DA">
              <w:t xml:space="preserve"> </w:t>
            </w:r>
            <w:r w:rsidRPr="00BF7E37">
              <w:t>change</w:t>
            </w:r>
            <w:r w:rsidR="009037DA">
              <w:t xml:space="preserve"> </w:t>
            </w:r>
            <w:r w:rsidRPr="00BF7E37">
              <w:t>notification</w:t>
            </w:r>
            <w:r w:rsidR="009037DA">
              <w:t xml:space="preserve"> </w:t>
            </w:r>
            <w:r w:rsidRPr="00BF7E37">
              <w:t>alerts.</w:t>
            </w:r>
          </w:p>
          <w:p w:rsidR="00F90457" w:rsidRPr="00BF7E37" w:rsidRDefault="00F90457" w:rsidP="00BF7E37">
            <w:r w:rsidRPr="00BF7E37">
              <w:t>Usage:</w:t>
            </w:r>
          </w:p>
          <w:p w:rsidR="00F90457" w:rsidRPr="002D7205" w:rsidRDefault="00F90457" w:rsidP="002D7205">
            <w:pPr>
              <w:pStyle w:val="Example-Code"/>
            </w:pPr>
            <w:r w:rsidRPr="002D7205">
              <w:t>&lt;configuration&gt;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EmailFrom</w:t>
            </w:r>
            <w:proofErr w:type="spellEnd"/>
            <w:r w:rsidRPr="002D7205">
              <w:t>”</w:t>
            </w:r>
            <w:r w:rsidR="009037DA">
              <w:t xml:space="preserve"> </w:t>
            </w:r>
            <w:r w:rsidRPr="002D7205">
              <w:t>value=”email</w:t>
            </w:r>
            <w:r w:rsidR="009037DA">
              <w:t xml:space="preserve"> </w:t>
            </w:r>
            <w:r w:rsidRPr="002D7205">
              <w:t>address”</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r w:rsidR="009037DA">
              <w:t xml:space="preserve"> </w:t>
            </w:r>
          </w:p>
          <w:p w:rsidR="00F90457" w:rsidRPr="002D7205" w:rsidRDefault="00F90457" w:rsidP="002D7205">
            <w:pPr>
              <w:pStyle w:val="Example-Code"/>
            </w:pPr>
            <w:r w:rsidRPr="002D7205">
              <w:t>&lt;/configuration&gt;</w:t>
            </w:r>
          </w:p>
          <w:p w:rsidR="00F90457" w:rsidRPr="00BF7E37" w:rsidRDefault="00F90457" w:rsidP="00BF7E37">
            <w:r w:rsidRPr="00BF7E37">
              <w:t>Example:</w:t>
            </w:r>
          </w:p>
          <w:p w:rsidR="00F90457" w:rsidRPr="002D7205" w:rsidRDefault="00F90457" w:rsidP="002D7205">
            <w:pPr>
              <w:pStyle w:val="Example-Code"/>
            </w:pPr>
            <w:r w:rsidRPr="002D7205">
              <w:t>&lt;configuration&gt;</w:t>
            </w:r>
            <w:r w:rsidR="009037DA">
              <w:t xml:space="preserve"> </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EmailFrom</w:t>
            </w:r>
            <w:proofErr w:type="spellEnd"/>
            <w:r w:rsidRPr="002D7205">
              <w:t>”</w:t>
            </w:r>
            <w:r w:rsidR="009037DA">
              <w:t xml:space="preserve"> </w:t>
            </w:r>
            <w:r w:rsidRPr="002D7205">
              <w:t>value=</w:t>
            </w:r>
            <w:hyperlink r:id="rId86" w:history="1">
              <w:r w:rsidRPr="002D7205">
                <w:rPr>
                  <w:rStyle w:val="Hyperlink"/>
                  <w:color w:val="5F5F5F"/>
                  <w:u w:val="none"/>
                </w:rPr>
                <w:t>user@ironspeed.com</w:t>
              </w:r>
            </w:hyperlink>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r w:rsidR="009037DA">
              <w:t xml:space="preserve"> </w:t>
            </w:r>
          </w:p>
          <w:p w:rsidR="00F90457" w:rsidRDefault="00F90457" w:rsidP="002D7205">
            <w:pPr>
              <w:pStyle w:val="Example-Code"/>
            </w:pPr>
            <w:r w:rsidRPr="002D7205">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EmailServer</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"EmailServer</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settings:EmailServer"</w:instrText>
            </w:r>
            <w:r w:rsidRPr="00BF7E37">
              <w:fldChar w:fldCharType="end"/>
            </w:r>
            <w:r w:rsidRPr="00BF7E37">
              <w:t>The</w:t>
            </w:r>
            <w:r w:rsidR="009037DA">
              <w:t xml:space="preserve"> </w:t>
            </w:r>
            <w:proofErr w:type="spellStart"/>
            <w:r w:rsidRPr="00BF7E37">
              <w:t>EmailServer</w:t>
            </w:r>
            <w:proofErr w:type="spellEnd"/>
            <w:r w:rsidR="009037DA">
              <w:t xml:space="preserve"> </w:t>
            </w:r>
            <w:r w:rsidRPr="00BF7E37">
              <w:t>and</w:t>
            </w:r>
            <w:r w:rsidR="009037DA">
              <w:t xml:space="preserve"> </w:t>
            </w:r>
            <w:proofErr w:type="spellStart"/>
            <w:r w:rsidRPr="00BF7E37">
              <w:t>EmailFrom</w:t>
            </w:r>
            <w:proofErr w:type="spellEnd"/>
            <w:r w:rsidR="009037DA">
              <w:t xml:space="preserve"> </w:t>
            </w:r>
            <w:r w:rsidRPr="00BF7E37">
              <w:t>parameters</w:t>
            </w:r>
            <w:r w:rsidR="009037DA">
              <w:t xml:space="preserve"> </w:t>
            </w:r>
            <w:r w:rsidRPr="00BF7E37">
              <w:t>are</w:t>
            </w:r>
            <w:r w:rsidR="009037DA">
              <w:t xml:space="preserve"> </w:t>
            </w:r>
            <w:r w:rsidRPr="00BF7E37">
              <w:t>used</w:t>
            </w:r>
            <w:r w:rsidR="009037DA">
              <w:t xml:space="preserve"> </w:t>
            </w:r>
            <w:r w:rsidRPr="00BF7E37">
              <w:t>for</w:t>
            </w:r>
            <w:r w:rsidR="009037DA">
              <w:t xml:space="preserve"> </w:t>
            </w:r>
            <w:r w:rsidRPr="00BF7E37">
              <w:t>(1)</w:t>
            </w:r>
            <w:r w:rsidR="009037DA">
              <w:t xml:space="preserve"> </w:t>
            </w:r>
            <w:r w:rsidRPr="00BF7E37">
              <w:t>email</w:t>
            </w:r>
            <w:r w:rsidR="009037DA">
              <w:t xml:space="preserve"> </w:t>
            </w:r>
            <w:r w:rsidRPr="00BF7E37">
              <w:t>notifications</w:t>
            </w:r>
            <w:r w:rsidR="009037DA">
              <w:t xml:space="preserve"> </w:t>
            </w:r>
            <w:r w:rsidRPr="00BF7E37">
              <w:t>when</w:t>
            </w:r>
            <w:r w:rsidR="009037DA">
              <w:t xml:space="preserve"> </w:t>
            </w:r>
            <w:r w:rsidRPr="00BF7E37">
              <w:t>importing</w:t>
            </w:r>
            <w:r w:rsidR="009037DA">
              <w:t xml:space="preserve"> </w:t>
            </w:r>
            <w:r w:rsidRPr="00BF7E37">
              <w:t>data,</w:t>
            </w:r>
            <w:r w:rsidR="009037DA">
              <w:t xml:space="preserve"> </w:t>
            </w:r>
            <w:r w:rsidRPr="00BF7E37">
              <w:t>(2)</w:t>
            </w:r>
            <w:r w:rsidR="009037DA">
              <w:t xml:space="preserve"> </w:t>
            </w:r>
            <w:r w:rsidRPr="00BF7E37">
              <w:t>password</w:t>
            </w:r>
            <w:r w:rsidR="009037DA">
              <w:t xml:space="preserve"> </w:t>
            </w:r>
            <w:r w:rsidRPr="00BF7E37">
              <w:t>reminders</w:t>
            </w:r>
            <w:r w:rsidR="009037DA">
              <w:t xml:space="preserve"> </w:t>
            </w:r>
            <w:r w:rsidRPr="00BF7E37">
              <w:t>sent</w:t>
            </w:r>
            <w:r w:rsidR="009037DA">
              <w:t xml:space="preserve"> </w:t>
            </w:r>
            <w:r w:rsidRPr="00BF7E37">
              <w:t>to</w:t>
            </w:r>
            <w:r w:rsidR="009037DA">
              <w:t xml:space="preserve"> </w:t>
            </w:r>
            <w:r w:rsidRPr="00BF7E37">
              <w:t>application</w:t>
            </w:r>
            <w:r w:rsidR="009037DA">
              <w:t xml:space="preserve"> </w:t>
            </w:r>
            <w:r w:rsidRPr="00BF7E37">
              <w:t>users,</w:t>
            </w:r>
            <w:r w:rsidR="009037DA">
              <w:t xml:space="preserve"> </w:t>
            </w:r>
            <w:r w:rsidRPr="00BF7E37">
              <w:t>and</w:t>
            </w:r>
            <w:r w:rsidR="009037DA">
              <w:t xml:space="preserve"> </w:t>
            </w:r>
            <w:r w:rsidRPr="00BF7E37">
              <w:t>(3)</w:t>
            </w:r>
            <w:r w:rsidR="009037DA">
              <w:t xml:space="preserve"> </w:t>
            </w:r>
            <w:r w:rsidRPr="00BF7E37">
              <w:t>workflow</w:t>
            </w:r>
            <w:r w:rsidR="009037DA">
              <w:t xml:space="preserve"> </w:t>
            </w:r>
            <w:r w:rsidRPr="00BF7E37">
              <w:t>state</w:t>
            </w:r>
            <w:r w:rsidR="009037DA">
              <w:t xml:space="preserve"> </w:t>
            </w:r>
            <w:r w:rsidRPr="00BF7E37">
              <w:t>change</w:t>
            </w:r>
            <w:r w:rsidR="009037DA">
              <w:t xml:space="preserve"> </w:t>
            </w:r>
            <w:r w:rsidRPr="00BF7E37">
              <w:t>notification</w:t>
            </w:r>
            <w:r w:rsidR="009037DA">
              <w:t xml:space="preserve"> </w:t>
            </w:r>
            <w:r w:rsidRPr="00BF7E37">
              <w:t>alerts.</w:t>
            </w:r>
          </w:p>
          <w:p w:rsidR="00F90457" w:rsidRPr="00BF7E37" w:rsidRDefault="00F90457" w:rsidP="00BF7E37">
            <w:r w:rsidRPr="00BF7E37">
              <w:t>Usage:</w:t>
            </w:r>
          </w:p>
          <w:p w:rsidR="00F90457" w:rsidRPr="002D7205" w:rsidRDefault="00F90457" w:rsidP="002D7205">
            <w:pPr>
              <w:pStyle w:val="Example-Code"/>
            </w:pPr>
            <w:r w:rsidRPr="002D7205">
              <w:t>&lt;configuration&gt;</w:t>
            </w:r>
            <w:r w:rsidR="009037DA">
              <w:t xml:space="preserve"> </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EmailServer</w:t>
            </w:r>
            <w:proofErr w:type="spellEnd"/>
            <w:r w:rsidRPr="002D7205">
              <w:t>”</w:t>
            </w:r>
            <w:r w:rsidR="009037DA">
              <w:t xml:space="preserve"> </w:t>
            </w:r>
            <w:r w:rsidRPr="002D7205">
              <w:t>value=”SMTP</w:t>
            </w:r>
            <w:r w:rsidR="009037DA">
              <w:t xml:space="preserve"> </w:t>
            </w:r>
            <w:r w:rsidRPr="002D7205">
              <w:t>server</w:t>
            </w:r>
            <w:r w:rsidR="009037DA">
              <w:t xml:space="preserve"> </w:t>
            </w:r>
            <w:r w:rsidRPr="002D7205">
              <w:t>name”</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r w:rsidR="009037DA">
              <w:t xml:space="preserve"> </w:t>
            </w:r>
          </w:p>
          <w:p w:rsidR="00F90457" w:rsidRPr="002D7205" w:rsidRDefault="00F90457" w:rsidP="002D7205">
            <w:pPr>
              <w:pStyle w:val="Example-Code"/>
            </w:pPr>
            <w:r w:rsidRPr="002D7205">
              <w:t>&lt;/configuration&gt;</w:t>
            </w:r>
          </w:p>
          <w:p w:rsidR="00F90457" w:rsidRPr="00BF7E37" w:rsidRDefault="00F90457" w:rsidP="00BF7E37">
            <w:r w:rsidRPr="00BF7E37">
              <w:t>Example:</w:t>
            </w:r>
          </w:p>
          <w:p w:rsidR="00F90457" w:rsidRPr="002D7205" w:rsidRDefault="00F90457" w:rsidP="002D7205">
            <w:pPr>
              <w:pStyle w:val="Example-Code"/>
            </w:pPr>
            <w:r w:rsidRPr="002D7205">
              <w:t>&lt;configuration&gt;</w:t>
            </w:r>
            <w:r w:rsidR="009037DA">
              <w:t xml:space="preserve"> </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EmailServer</w:t>
            </w:r>
            <w:proofErr w:type="spellEnd"/>
            <w:r w:rsidRPr="002D7205">
              <w:t>”</w:t>
            </w:r>
            <w:r w:rsidR="009037DA">
              <w:t xml:space="preserve"> </w:t>
            </w:r>
            <w:r w:rsidRPr="002D7205">
              <w:t>value=”mail.mycompany.com”</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Default="00F90457" w:rsidP="002D7205">
            <w:pPr>
              <w:pStyle w:val="Example-Code"/>
            </w:pPr>
            <w:r w:rsidRPr="002D7205">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ErrorPageUrl</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"ErrorPageUrl</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settings:ErrorPageUrl"</w:instrText>
            </w:r>
            <w:r w:rsidRPr="00BF7E37">
              <w:fldChar w:fldCharType="end"/>
            </w:r>
            <w:r w:rsidRPr="00BF7E37">
              <w:t>Sets</w:t>
            </w:r>
            <w:r w:rsidR="009037DA">
              <w:t xml:space="preserve"> </w:t>
            </w:r>
            <w:r w:rsidRPr="00BF7E37">
              <w:t>the</w:t>
            </w:r>
            <w:r w:rsidR="009037DA">
              <w:t xml:space="preserve"> </w:t>
            </w:r>
            <w:r w:rsidRPr="00BF7E37">
              <w:t>page</w:t>
            </w:r>
            <w:r w:rsidR="009037DA">
              <w:t xml:space="preserve"> </w:t>
            </w:r>
            <w:r w:rsidRPr="00BF7E37">
              <w:t>that</w:t>
            </w:r>
            <w:r w:rsidR="009037DA">
              <w:t xml:space="preserve"> </w:t>
            </w:r>
            <w:r w:rsidRPr="00BF7E37">
              <w:t>is</w:t>
            </w:r>
            <w:r w:rsidR="009037DA">
              <w:t xml:space="preserve"> </w:t>
            </w:r>
            <w:r w:rsidRPr="00BF7E37">
              <w:t>displayed</w:t>
            </w:r>
            <w:r w:rsidR="009037DA">
              <w:t xml:space="preserve"> </w:t>
            </w:r>
            <w:r w:rsidRPr="00BF7E37">
              <w:t>when</w:t>
            </w:r>
            <w:r w:rsidR="009037DA">
              <w:t xml:space="preserve"> </w:t>
            </w:r>
            <w:r w:rsidRPr="00BF7E37">
              <w:t>the</w:t>
            </w:r>
            <w:r w:rsidR="009037DA">
              <w:t xml:space="preserve"> </w:t>
            </w:r>
            <w:r w:rsidRPr="00BF7E37">
              <w:t>application</w:t>
            </w:r>
            <w:r w:rsidR="009037DA">
              <w:t xml:space="preserve"> </w:t>
            </w:r>
            <w:r w:rsidRPr="00BF7E37">
              <w:t>flags</w:t>
            </w:r>
            <w:r w:rsidR="009037DA">
              <w:t xml:space="preserve"> </w:t>
            </w:r>
            <w:r w:rsidRPr="00BF7E37">
              <w:t>an</w:t>
            </w:r>
            <w:r w:rsidR="009037DA">
              <w:t xml:space="preserve"> </w:t>
            </w:r>
            <w:r w:rsidRPr="00BF7E37">
              <w:t>error.</w:t>
            </w:r>
            <w:r w:rsidR="009037DA">
              <w:t xml:space="preserve">  </w:t>
            </w:r>
            <w:r w:rsidRPr="00BF7E37">
              <w:t>This</w:t>
            </w:r>
            <w:r w:rsidR="009037DA">
              <w:t xml:space="preserve"> </w:t>
            </w:r>
            <w:r w:rsidRPr="00BF7E37">
              <w:t>setting</w:t>
            </w:r>
            <w:r w:rsidR="009037DA">
              <w:t xml:space="preserve"> </w:t>
            </w:r>
            <w:r w:rsidRPr="00BF7E37">
              <w:t>is</w:t>
            </w:r>
            <w:r w:rsidR="009037DA">
              <w:t xml:space="preserve"> </w:t>
            </w:r>
            <w:r w:rsidRPr="00BF7E37">
              <w:t>not</w:t>
            </w:r>
            <w:r w:rsidR="009037DA">
              <w:t xml:space="preserve"> </w:t>
            </w:r>
            <w:r w:rsidRPr="00BF7E37">
              <w:t>required,</w:t>
            </w:r>
            <w:r w:rsidR="009037DA">
              <w:t xml:space="preserve"> </w:t>
            </w:r>
            <w:r w:rsidRPr="00BF7E37">
              <w:t>and</w:t>
            </w:r>
            <w:r w:rsidR="009037DA">
              <w:t xml:space="preserve"> </w:t>
            </w:r>
            <w:r w:rsidRPr="00BF7E37">
              <w:t>if</w:t>
            </w:r>
            <w:r w:rsidR="009037DA">
              <w:t xml:space="preserve"> </w:t>
            </w:r>
            <w:r w:rsidRPr="00BF7E37">
              <w:t>not</w:t>
            </w:r>
            <w:r w:rsidR="009037DA">
              <w:t xml:space="preserve"> </w:t>
            </w:r>
            <w:r w:rsidRPr="00BF7E37">
              <w:t>present</w:t>
            </w:r>
            <w:r w:rsidR="009037DA">
              <w:t xml:space="preserve"> </w:t>
            </w:r>
            <w:r w:rsidRPr="00BF7E37">
              <w:t>in</w:t>
            </w:r>
            <w:r w:rsidR="009037DA">
              <w:t xml:space="preserve"> </w:t>
            </w:r>
            <w:r w:rsidR="008F38C6">
              <w:t xml:space="preserve">your application’s </w:t>
            </w:r>
            <w:proofErr w:type="spellStart"/>
            <w:r w:rsidR="008F38C6">
              <w:t>Web.config</w:t>
            </w:r>
            <w:proofErr w:type="spellEnd"/>
            <w:r w:rsidR="009037DA">
              <w:t xml:space="preserve"> </w:t>
            </w:r>
            <w:r w:rsidRPr="00BF7E37">
              <w:t>file,</w:t>
            </w:r>
            <w:r w:rsidR="009037DA">
              <w:t xml:space="preserve"> </w:t>
            </w:r>
            <w:r w:rsidRPr="00BF7E37">
              <w:t>a</w:t>
            </w:r>
            <w:r w:rsidR="009037DA">
              <w:t xml:space="preserve"> </w:t>
            </w:r>
            <w:r w:rsidRPr="00BF7E37">
              <w:t>default</w:t>
            </w:r>
            <w:r w:rsidR="009037DA">
              <w:t xml:space="preserve"> </w:t>
            </w:r>
            <w:r w:rsidRPr="00BF7E37">
              <w:t>will</w:t>
            </w:r>
            <w:r w:rsidR="009037DA">
              <w:t xml:space="preserve"> </w:t>
            </w:r>
            <w:r w:rsidRPr="00BF7E37">
              <w:t>be</w:t>
            </w:r>
            <w:r w:rsidR="009037DA">
              <w:t xml:space="preserve"> </w:t>
            </w:r>
            <w:r w:rsidRPr="00BF7E37">
              <w:t>assumed.</w:t>
            </w:r>
            <w:r w:rsidR="009037DA">
              <w:t xml:space="preserve">  </w:t>
            </w:r>
            <w:r w:rsidRPr="00BF7E37">
              <w:t>You</w:t>
            </w:r>
            <w:r w:rsidR="009037DA">
              <w:t xml:space="preserve"> </w:t>
            </w:r>
            <w:r w:rsidRPr="00BF7E37">
              <w:t>may</w:t>
            </w:r>
            <w:r w:rsidR="009037DA">
              <w:t xml:space="preserve"> </w:t>
            </w:r>
            <w:r w:rsidRPr="00BF7E37">
              <w:t>add/edit</w:t>
            </w:r>
            <w:r w:rsidR="009037DA">
              <w:t xml:space="preserve"> </w:t>
            </w:r>
            <w:r w:rsidRPr="00BF7E37">
              <w:t>these</w:t>
            </w:r>
            <w:r w:rsidR="009037DA">
              <w:t xml:space="preserve"> </w:t>
            </w:r>
            <w:r w:rsidRPr="00BF7E37">
              <w:t>settings</w:t>
            </w:r>
            <w:r w:rsidR="009037DA">
              <w:t xml:space="preserve"> </w:t>
            </w:r>
            <w:r w:rsidRPr="00BF7E37">
              <w:t>to</w:t>
            </w:r>
            <w:r w:rsidR="009037DA">
              <w:t xml:space="preserve"> </w:t>
            </w:r>
            <w:r w:rsidRPr="00BF7E37">
              <w:t>change</w:t>
            </w:r>
            <w:r w:rsidR="009037DA">
              <w:t xml:space="preserve"> </w:t>
            </w:r>
            <w:r w:rsidRPr="00BF7E37">
              <w:t>the</w:t>
            </w:r>
            <w:r w:rsidR="009037DA">
              <w:t xml:space="preserve"> </w:t>
            </w:r>
            <w:r w:rsidRPr="00BF7E37">
              <w:t>locations</w:t>
            </w:r>
            <w:r w:rsidR="009037DA">
              <w:t xml:space="preserve"> </w:t>
            </w:r>
            <w:r w:rsidRPr="00BF7E37">
              <w:t>of</w:t>
            </w:r>
            <w:r w:rsidR="009037DA">
              <w:t xml:space="preserve"> </w:t>
            </w:r>
            <w:r w:rsidRPr="00BF7E37">
              <w:t>the</w:t>
            </w:r>
            <w:r w:rsidR="009037DA">
              <w:t xml:space="preserve"> </w:t>
            </w:r>
            <w:r w:rsidRPr="00BF7E37">
              <w:t>various</w:t>
            </w:r>
            <w:r w:rsidR="009037DA">
              <w:t xml:space="preserve"> </w:t>
            </w:r>
            <w:r w:rsidRPr="00BF7E37">
              <w:t>pages.</w:t>
            </w:r>
          </w:p>
          <w:p w:rsidR="00F90457" w:rsidRPr="00BF7E37" w:rsidRDefault="00F90457" w:rsidP="00BF7E37">
            <w:r w:rsidRPr="00BF7E37">
              <w:t>Usage:</w:t>
            </w:r>
          </w:p>
          <w:p w:rsidR="00F90457" w:rsidRDefault="00F90457" w:rsidP="00A72269">
            <w:pPr>
              <w:pStyle w:val="Example-Code"/>
              <w:tabs>
                <w:tab w:val="clear" w:pos="216"/>
                <w:tab w:val="left" w:pos="208"/>
                <w:tab w:val="left" w:pos="388"/>
              </w:tabs>
            </w:pPr>
            <w:r>
              <w:t>&lt;configuration&gt;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p>
          <w:p w:rsidR="00F90457" w:rsidRDefault="00F90457" w:rsidP="00A72269">
            <w:pPr>
              <w:pStyle w:val="Example-Code"/>
              <w:tabs>
                <w:tab w:val="clear" w:pos="216"/>
                <w:tab w:val="left" w:pos="208"/>
                <w:tab w:val="left" w:pos="388"/>
                <w:tab w:val="left" w:pos="838"/>
              </w:tabs>
            </w:pPr>
            <w:r>
              <w:tab/>
            </w:r>
            <w:r>
              <w:tab/>
              <w:t>&lt;</w:t>
            </w:r>
            <w:r w:rsidR="004D5D8F">
              <w:t>add key</w:t>
            </w:r>
            <w:r>
              <w:t>=”</w:t>
            </w:r>
            <w:r w:rsidR="009037DA">
              <w:t xml:space="preserve"> </w:t>
            </w:r>
            <w:proofErr w:type="spellStart"/>
            <w:r>
              <w:t>ErrorPageUrl</w:t>
            </w:r>
            <w:proofErr w:type="spellEnd"/>
            <w:r>
              <w:t>”</w:t>
            </w:r>
            <w:r w:rsidR="009037DA">
              <w:t xml:space="preserve"> </w:t>
            </w:r>
            <w:r>
              <w:t>value="Shared/Error_Page.aspx”</w:t>
            </w:r>
            <w:r w:rsidR="009037DA">
              <w:t xml:space="preserve"> </w:t>
            </w:r>
            <w:r>
              <w:t>/&gt;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r w:rsidR="009037DA">
              <w:t xml:space="preserve"> </w:t>
            </w:r>
          </w:p>
          <w:p w:rsidR="00F90457" w:rsidRDefault="00F90457" w:rsidP="00A72269">
            <w:pPr>
              <w:pStyle w:val="Example-Code"/>
              <w:tabs>
                <w:tab w:val="clear" w:pos="216"/>
                <w:tab w:val="left" w:pos="208"/>
                <w:tab w:val="left" w:pos="388"/>
              </w:tabs>
            </w:pPr>
            <w:r>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ForbiddenPageUrl</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"ForbiddenPageUrl</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settings:ForbiddenPageUrl"</w:instrText>
            </w:r>
            <w:r w:rsidRPr="00BF7E37">
              <w:fldChar w:fldCharType="end"/>
            </w:r>
            <w:r w:rsidRPr="00BF7E37">
              <w:t>Sets</w:t>
            </w:r>
            <w:r w:rsidR="009037DA">
              <w:t xml:space="preserve"> </w:t>
            </w:r>
            <w:r w:rsidRPr="00BF7E37">
              <w:t>the</w:t>
            </w:r>
            <w:r w:rsidR="009037DA">
              <w:t xml:space="preserve"> </w:t>
            </w:r>
            <w:r w:rsidRPr="00BF7E37">
              <w:t>page</w:t>
            </w:r>
            <w:r w:rsidR="009037DA">
              <w:t xml:space="preserve"> </w:t>
            </w:r>
            <w:r w:rsidRPr="00BF7E37">
              <w:t>that</w:t>
            </w:r>
            <w:r w:rsidR="009037DA">
              <w:t xml:space="preserve"> </w:t>
            </w:r>
            <w:r w:rsidRPr="00BF7E37">
              <w:t>is</w:t>
            </w:r>
            <w:r w:rsidR="009037DA">
              <w:t xml:space="preserve"> </w:t>
            </w:r>
            <w:r w:rsidRPr="00BF7E37">
              <w:t>displayed</w:t>
            </w:r>
            <w:r w:rsidR="009037DA">
              <w:t xml:space="preserve"> </w:t>
            </w:r>
            <w:r w:rsidRPr="00BF7E37">
              <w:t>when</w:t>
            </w:r>
            <w:r w:rsidR="009037DA">
              <w:t xml:space="preserve"> </w:t>
            </w:r>
            <w:r w:rsidRPr="00BF7E37">
              <w:t>the</w:t>
            </w:r>
            <w:r w:rsidR="009037DA">
              <w:t xml:space="preserve"> </w:t>
            </w:r>
            <w:r w:rsidRPr="00BF7E37">
              <w:t>application</w:t>
            </w:r>
            <w:r w:rsidR="009037DA">
              <w:t xml:space="preserve"> </w:t>
            </w:r>
            <w:r w:rsidRPr="00BF7E37">
              <w:t>user</w:t>
            </w:r>
            <w:r w:rsidR="009037DA">
              <w:t xml:space="preserve"> </w:t>
            </w:r>
            <w:r w:rsidRPr="00BF7E37">
              <w:t>attempts</w:t>
            </w:r>
            <w:r w:rsidR="009037DA">
              <w:t xml:space="preserve"> </w:t>
            </w:r>
            <w:r w:rsidRPr="00BF7E37">
              <w:t>to</w:t>
            </w:r>
            <w:r w:rsidR="009037DA">
              <w:t xml:space="preserve"> </w:t>
            </w:r>
            <w:r w:rsidRPr="00BF7E37">
              <w:t>access</w:t>
            </w:r>
            <w:r w:rsidR="009037DA">
              <w:t xml:space="preserve"> </w:t>
            </w:r>
            <w:r w:rsidRPr="00BF7E37">
              <w:t>a</w:t>
            </w:r>
            <w:r w:rsidR="009037DA">
              <w:t xml:space="preserve"> </w:t>
            </w:r>
            <w:r w:rsidRPr="00BF7E37">
              <w:t>page</w:t>
            </w:r>
            <w:r w:rsidR="009037DA">
              <w:t xml:space="preserve"> </w:t>
            </w:r>
            <w:r w:rsidRPr="00BF7E37">
              <w:t>for</w:t>
            </w:r>
            <w:r w:rsidR="009037DA">
              <w:t xml:space="preserve"> </w:t>
            </w:r>
            <w:r w:rsidRPr="00BF7E37">
              <w:t>which</w:t>
            </w:r>
            <w:r w:rsidR="009037DA">
              <w:t xml:space="preserve"> </w:t>
            </w:r>
            <w:r w:rsidRPr="00BF7E37">
              <w:t>they</w:t>
            </w:r>
            <w:r w:rsidR="009037DA">
              <w:t xml:space="preserve"> </w:t>
            </w:r>
            <w:r w:rsidRPr="00BF7E37">
              <w:t>do</w:t>
            </w:r>
            <w:r w:rsidR="009037DA">
              <w:t xml:space="preserve"> </w:t>
            </w:r>
            <w:r w:rsidRPr="00BF7E37">
              <w:t>not</w:t>
            </w:r>
            <w:r w:rsidR="009037DA">
              <w:t xml:space="preserve"> </w:t>
            </w:r>
            <w:r w:rsidRPr="00BF7E37">
              <w:t>have</w:t>
            </w:r>
            <w:r w:rsidR="009037DA">
              <w:t xml:space="preserve"> </w:t>
            </w:r>
            <w:r w:rsidRPr="00BF7E37">
              <w:t>sufficient</w:t>
            </w:r>
            <w:r w:rsidR="009037DA">
              <w:t xml:space="preserve"> </w:t>
            </w:r>
            <w:r w:rsidRPr="00BF7E37">
              <w:t>permission</w:t>
            </w:r>
            <w:r w:rsidR="009037DA">
              <w:t xml:space="preserve"> </w:t>
            </w:r>
            <w:r w:rsidRPr="00BF7E37">
              <w:t>to</w:t>
            </w:r>
            <w:r w:rsidR="009037DA">
              <w:t xml:space="preserve"> </w:t>
            </w:r>
            <w:r w:rsidRPr="00BF7E37">
              <w:t>access.</w:t>
            </w:r>
            <w:r w:rsidR="009037DA">
              <w:t xml:space="preserve">  </w:t>
            </w:r>
            <w:r w:rsidRPr="00BF7E37">
              <w:t>This</w:t>
            </w:r>
            <w:r w:rsidR="009037DA">
              <w:t xml:space="preserve"> </w:t>
            </w:r>
            <w:r w:rsidRPr="00BF7E37">
              <w:t>setting</w:t>
            </w:r>
            <w:r w:rsidR="009037DA">
              <w:t xml:space="preserve"> </w:t>
            </w:r>
            <w:r w:rsidRPr="00BF7E37">
              <w:t>is</w:t>
            </w:r>
            <w:r w:rsidR="009037DA">
              <w:t xml:space="preserve"> </w:t>
            </w:r>
            <w:r w:rsidRPr="00BF7E37">
              <w:t>not</w:t>
            </w:r>
            <w:r w:rsidR="009037DA">
              <w:t xml:space="preserve"> </w:t>
            </w:r>
            <w:r w:rsidRPr="00BF7E37">
              <w:t>required,</w:t>
            </w:r>
            <w:r w:rsidR="009037DA">
              <w:t xml:space="preserve"> </w:t>
            </w:r>
            <w:r w:rsidRPr="00BF7E37">
              <w:t>and</w:t>
            </w:r>
            <w:r w:rsidR="009037DA">
              <w:t xml:space="preserve"> </w:t>
            </w:r>
            <w:r w:rsidRPr="00BF7E37">
              <w:t>if</w:t>
            </w:r>
            <w:r w:rsidR="009037DA">
              <w:t xml:space="preserve"> </w:t>
            </w:r>
            <w:r w:rsidRPr="00BF7E37">
              <w:t>not</w:t>
            </w:r>
            <w:r w:rsidR="009037DA">
              <w:t xml:space="preserve"> </w:t>
            </w:r>
            <w:r w:rsidRPr="00BF7E37">
              <w:t>present</w:t>
            </w:r>
            <w:r w:rsidR="009037DA">
              <w:t xml:space="preserve"> </w:t>
            </w:r>
            <w:r w:rsidRPr="00BF7E37">
              <w:t>in</w:t>
            </w:r>
            <w:r w:rsidR="009037DA">
              <w:t xml:space="preserve"> </w:t>
            </w:r>
            <w:r w:rsidR="008F38C6">
              <w:t xml:space="preserve">your application’s </w:t>
            </w:r>
            <w:proofErr w:type="spellStart"/>
            <w:r w:rsidR="008F38C6">
              <w:t>Web.config</w:t>
            </w:r>
            <w:proofErr w:type="spellEnd"/>
            <w:r w:rsidR="009037DA">
              <w:t xml:space="preserve"> </w:t>
            </w:r>
            <w:r w:rsidRPr="00BF7E37">
              <w:t>file,</w:t>
            </w:r>
            <w:r w:rsidR="009037DA">
              <w:t xml:space="preserve"> </w:t>
            </w:r>
            <w:r w:rsidRPr="00BF7E37">
              <w:t>a</w:t>
            </w:r>
            <w:r w:rsidR="009037DA">
              <w:t xml:space="preserve"> </w:t>
            </w:r>
            <w:r w:rsidRPr="00BF7E37">
              <w:t>default</w:t>
            </w:r>
            <w:r w:rsidR="009037DA">
              <w:t xml:space="preserve"> </w:t>
            </w:r>
            <w:r w:rsidRPr="00BF7E37">
              <w:t>will</w:t>
            </w:r>
            <w:r w:rsidR="009037DA">
              <w:t xml:space="preserve"> </w:t>
            </w:r>
            <w:r w:rsidRPr="00BF7E37">
              <w:t>be</w:t>
            </w:r>
            <w:r w:rsidR="009037DA">
              <w:t xml:space="preserve"> </w:t>
            </w:r>
            <w:r w:rsidRPr="00BF7E37">
              <w:t>assumed.</w:t>
            </w:r>
            <w:r w:rsidR="009037DA">
              <w:t xml:space="preserve">  </w:t>
            </w:r>
            <w:r w:rsidRPr="00BF7E37">
              <w:t>You</w:t>
            </w:r>
            <w:r w:rsidR="009037DA">
              <w:t xml:space="preserve"> </w:t>
            </w:r>
            <w:r w:rsidRPr="00BF7E37">
              <w:t>may</w:t>
            </w:r>
            <w:r w:rsidR="009037DA">
              <w:t xml:space="preserve"> </w:t>
            </w:r>
            <w:r w:rsidRPr="00BF7E37">
              <w:t>add/edit</w:t>
            </w:r>
            <w:r w:rsidR="009037DA">
              <w:t xml:space="preserve"> </w:t>
            </w:r>
            <w:r w:rsidRPr="00BF7E37">
              <w:t>these</w:t>
            </w:r>
            <w:r w:rsidR="009037DA">
              <w:t xml:space="preserve"> </w:t>
            </w:r>
            <w:r w:rsidRPr="00BF7E37">
              <w:t>settings</w:t>
            </w:r>
            <w:r w:rsidR="009037DA">
              <w:t xml:space="preserve"> </w:t>
            </w:r>
            <w:r w:rsidRPr="00BF7E37">
              <w:t>to</w:t>
            </w:r>
            <w:r w:rsidR="009037DA">
              <w:t xml:space="preserve"> </w:t>
            </w:r>
            <w:r w:rsidRPr="00BF7E37">
              <w:t>change</w:t>
            </w:r>
            <w:r w:rsidR="009037DA">
              <w:t xml:space="preserve"> </w:t>
            </w:r>
            <w:r w:rsidRPr="00BF7E37">
              <w:t>the</w:t>
            </w:r>
            <w:r w:rsidR="009037DA">
              <w:t xml:space="preserve"> </w:t>
            </w:r>
            <w:r w:rsidRPr="00BF7E37">
              <w:t>locations</w:t>
            </w:r>
            <w:r w:rsidR="009037DA">
              <w:t xml:space="preserve"> </w:t>
            </w:r>
            <w:r w:rsidRPr="00BF7E37">
              <w:t>of</w:t>
            </w:r>
            <w:r w:rsidR="009037DA">
              <w:t xml:space="preserve"> </w:t>
            </w:r>
            <w:r w:rsidRPr="00BF7E37">
              <w:t>the</w:t>
            </w:r>
            <w:r w:rsidR="009037DA">
              <w:t xml:space="preserve"> </w:t>
            </w:r>
            <w:r w:rsidRPr="00BF7E37">
              <w:t>various</w:t>
            </w:r>
            <w:r w:rsidR="009037DA">
              <w:t xml:space="preserve"> </w:t>
            </w:r>
            <w:r w:rsidRPr="00BF7E37">
              <w:t>pages.</w:t>
            </w:r>
          </w:p>
          <w:p w:rsidR="00F90457" w:rsidRPr="00BF7E37" w:rsidRDefault="00F90457" w:rsidP="00BF7E37">
            <w:r w:rsidRPr="00BF7E37">
              <w:t>Usage:</w:t>
            </w:r>
          </w:p>
          <w:p w:rsidR="00F90457" w:rsidRDefault="00F90457" w:rsidP="00A72269">
            <w:pPr>
              <w:pStyle w:val="Example-Code"/>
              <w:tabs>
                <w:tab w:val="clear" w:pos="216"/>
                <w:tab w:val="left" w:pos="208"/>
                <w:tab w:val="left" w:pos="388"/>
              </w:tabs>
            </w:pPr>
            <w:r>
              <w:t>&lt;configuration&gt;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p>
          <w:p w:rsidR="00F90457" w:rsidRDefault="00F90457" w:rsidP="00A72269">
            <w:pPr>
              <w:pStyle w:val="Example-Code"/>
              <w:tabs>
                <w:tab w:val="clear" w:pos="216"/>
                <w:tab w:val="left" w:pos="208"/>
                <w:tab w:val="left" w:pos="388"/>
                <w:tab w:val="left" w:pos="838"/>
              </w:tabs>
            </w:pPr>
            <w:r>
              <w:tab/>
            </w:r>
            <w:r>
              <w:tab/>
              <w:t>&lt;</w:t>
            </w:r>
            <w:r w:rsidR="004D5D8F">
              <w:t>add key</w:t>
            </w:r>
            <w:r>
              <w:t>=”</w:t>
            </w:r>
            <w:proofErr w:type="spellStart"/>
            <w:r>
              <w:t>ForbiddenPageUrl</w:t>
            </w:r>
            <w:proofErr w:type="spellEnd"/>
            <w:r>
              <w:t>”</w:t>
            </w:r>
            <w:r w:rsidR="009037DA">
              <w:t xml:space="preserve">  </w:t>
            </w:r>
            <w:r>
              <w:t>value="Shared/Forbidden_Page.aspx”</w:t>
            </w:r>
            <w:r w:rsidR="009037DA">
              <w:t xml:space="preserve"> </w:t>
            </w:r>
            <w:r>
              <w:t>/&gt;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r w:rsidR="009037DA">
              <w:t xml:space="preserve"> </w:t>
            </w:r>
          </w:p>
          <w:p w:rsidR="00F90457" w:rsidRDefault="00F90457" w:rsidP="00A72269">
            <w:pPr>
              <w:pStyle w:val="Example-Code"/>
              <w:tabs>
                <w:tab w:val="clear" w:pos="216"/>
                <w:tab w:val="left" w:pos="208"/>
                <w:tab w:val="left" w:pos="388"/>
              </w:tabs>
            </w:pPr>
            <w:r>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LogCommitExceptions</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"LogCommitExceptions</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settings:LogCommitExceptions"</w:instrText>
            </w:r>
            <w:r w:rsidRPr="00BF7E37">
              <w:fldChar w:fldCharType="end"/>
            </w:r>
            <w:r w:rsidRPr="00BF7E37">
              <w:t>If</w:t>
            </w:r>
            <w:r w:rsidR="009037DA">
              <w:t xml:space="preserve"> </w:t>
            </w:r>
            <w:r w:rsidRPr="00BF7E37">
              <w:t>the</w:t>
            </w:r>
            <w:r w:rsidR="009037DA">
              <w:t xml:space="preserve"> </w:t>
            </w:r>
            <w:r w:rsidRPr="00BF7E37">
              <w:t>value</w:t>
            </w:r>
            <w:r w:rsidR="009037DA">
              <w:t xml:space="preserve"> </w:t>
            </w:r>
            <w:r w:rsidRPr="00BF7E37">
              <w:t>of</w:t>
            </w:r>
            <w:r w:rsidR="009037DA">
              <w:t xml:space="preserve"> </w:t>
            </w:r>
            <w:r w:rsidRPr="00BF7E37">
              <w:t>this</w:t>
            </w:r>
            <w:r w:rsidR="009037DA">
              <w:t xml:space="preserve"> </w:t>
            </w:r>
            <w:r w:rsidRPr="00BF7E37">
              <w:t>property</w:t>
            </w:r>
            <w:r w:rsidR="009037DA">
              <w:t xml:space="preserve"> </w:t>
            </w:r>
            <w:r w:rsidRPr="00BF7E37">
              <w:t>is</w:t>
            </w:r>
            <w:r w:rsidR="009037DA">
              <w:t xml:space="preserve"> </w:t>
            </w:r>
            <w:r w:rsidRPr="00BF7E37">
              <w:t>"all"</w:t>
            </w:r>
            <w:r w:rsidR="009037DA">
              <w:t xml:space="preserve"> </w:t>
            </w:r>
            <w:r w:rsidRPr="00BF7E37">
              <w:t>then</w:t>
            </w:r>
            <w:r w:rsidR="009037DA">
              <w:t xml:space="preserve"> </w:t>
            </w:r>
            <w:r w:rsidRPr="00BF7E37">
              <w:t>all</w:t>
            </w:r>
            <w:r w:rsidR="009037DA">
              <w:t xml:space="preserve"> </w:t>
            </w:r>
            <w:r w:rsidRPr="00BF7E37">
              <w:t>database</w:t>
            </w:r>
            <w:r w:rsidR="009037DA">
              <w:t xml:space="preserve"> </w:t>
            </w:r>
            <w:r w:rsidRPr="00BF7E37">
              <w:t>commit</w:t>
            </w:r>
            <w:r w:rsidR="009037DA">
              <w:t xml:space="preserve"> </w:t>
            </w:r>
            <w:r w:rsidRPr="00BF7E37">
              <w:t>exceptions</w:t>
            </w:r>
            <w:r w:rsidR="009037DA">
              <w:t xml:space="preserve"> </w:t>
            </w:r>
            <w:r w:rsidRPr="00BF7E37">
              <w:t>will</w:t>
            </w:r>
            <w:r w:rsidR="009037DA">
              <w:t xml:space="preserve"> </w:t>
            </w:r>
            <w:r w:rsidRPr="00BF7E37">
              <w:t>be</w:t>
            </w:r>
            <w:r w:rsidR="009037DA">
              <w:t xml:space="preserve"> </w:t>
            </w:r>
            <w:r w:rsidRPr="00BF7E37">
              <w:t>logged</w:t>
            </w:r>
            <w:r w:rsidR="009037DA">
              <w:t xml:space="preserve"> </w:t>
            </w:r>
            <w:r w:rsidRPr="00BF7E37">
              <w:t>to</w:t>
            </w:r>
            <w:r w:rsidR="009037DA">
              <w:t xml:space="preserve"> </w:t>
            </w:r>
            <w:r w:rsidRPr="00BF7E37">
              <w:t>the</w:t>
            </w:r>
            <w:r w:rsidR="009037DA">
              <w:t xml:space="preserve"> </w:t>
            </w:r>
            <w:r w:rsidRPr="00BF7E37">
              <w:t>system</w:t>
            </w:r>
            <w:r w:rsidR="009037DA">
              <w:t xml:space="preserve"> </w:t>
            </w:r>
            <w:r w:rsidRPr="00BF7E37">
              <w:t>event</w:t>
            </w:r>
            <w:r w:rsidR="009037DA">
              <w:t xml:space="preserve"> </w:t>
            </w:r>
            <w:r w:rsidRPr="00BF7E37">
              <w:t>log</w:t>
            </w:r>
            <w:r w:rsidR="009037DA">
              <w:t xml:space="preserve"> </w:t>
            </w:r>
            <w:r w:rsidRPr="00BF7E37">
              <w:t>(Event</w:t>
            </w:r>
            <w:r w:rsidR="009037DA">
              <w:t xml:space="preserve"> </w:t>
            </w:r>
            <w:r w:rsidRPr="00BF7E37">
              <w:t>Viewer)</w:t>
            </w:r>
            <w:r w:rsidR="009037DA">
              <w:t xml:space="preserve"> </w:t>
            </w:r>
            <w:r w:rsidRPr="00BF7E37">
              <w:t>as</w:t>
            </w:r>
            <w:r w:rsidR="009037DA">
              <w:t xml:space="preserve"> </w:t>
            </w:r>
            <w:r w:rsidRPr="00BF7E37">
              <w:t>warnings.</w:t>
            </w:r>
            <w:r w:rsidR="009037DA">
              <w:t xml:space="preserve">  </w:t>
            </w:r>
            <w:r w:rsidRPr="00BF7E37">
              <w:t>Normally,</w:t>
            </w:r>
            <w:r w:rsidR="009037DA">
              <w:t xml:space="preserve"> </w:t>
            </w:r>
            <w:r w:rsidRPr="00BF7E37">
              <w:t>commit</w:t>
            </w:r>
            <w:r w:rsidR="009037DA">
              <w:t xml:space="preserve"> </w:t>
            </w:r>
            <w:r w:rsidRPr="00BF7E37">
              <w:t>exceptions</w:t>
            </w:r>
            <w:r w:rsidR="009037DA">
              <w:t xml:space="preserve"> </w:t>
            </w:r>
            <w:r w:rsidRPr="00BF7E37">
              <w:t>are</w:t>
            </w:r>
            <w:r w:rsidR="009037DA">
              <w:t xml:space="preserve"> </w:t>
            </w:r>
            <w:r w:rsidRPr="00BF7E37">
              <w:t>not</w:t>
            </w:r>
            <w:r w:rsidR="009037DA">
              <w:t xml:space="preserve"> </w:t>
            </w:r>
            <w:r w:rsidRPr="00BF7E37">
              <w:t>logged</w:t>
            </w:r>
            <w:r w:rsidR="009037DA">
              <w:t xml:space="preserve"> </w:t>
            </w:r>
            <w:r w:rsidRPr="00BF7E37">
              <w:t>because</w:t>
            </w:r>
            <w:r w:rsidR="009037DA">
              <w:t xml:space="preserve"> </w:t>
            </w:r>
            <w:r w:rsidRPr="00BF7E37">
              <w:t>they</w:t>
            </w:r>
            <w:r w:rsidR="009037DA">
              <w:t xml:space="preserve"> </w:t>
            </w:r>
            <w:r w:rsidRPr="00BF7E37">
              <w:t>are</w:t>
            </w:r>
            <w:r w:rsidR="009037DA">
              <w:t xml:space="preserve"> </w:t>
            </w:r>
            <w:r w:rsidRPr="00BF7E37">
              <w:t>expected</w:t>
            </w:r>
            <w:r w:rsidR="009037DA">
              <w:t xml:space="preserve"> </w:t>
            </w:r>
            <w:r w:rsidRPr="00BF7E37">
              <w:t>to</w:t>
            </w:r>
            <w:r w:rsidR="009037DA">
              <w:t xml:space="preserve"> </w:t>
            </w:r>
            <w:r w:rsidRPr="00BF7E37">
              <w:t>occur</w:t>
            </w:r>
            <w:r w:rsidR="009037DA">
              <w:t xml:space="preserve"> </w:t>
            </w:r>
            <w:r w:rsidRPr="00BF7E37">
              <w:t>in</w:t>
            </w:r>
            <w:r w:rsidR="009037DA">
              <w:t xml:space="preserve"> </w:t>
            </w:r>
            <w:r w:rsidRPr="00BF7E37">
              <w:t>the</w:t>
            </w:r>
            <w:r w:rsidR="009037DA">
              <w:t xml:space="preserve"> </w:t>
            </w:r>
            <w:r w:rsidRPr="00BF7E37">
              <w:t>course</w:t>
            </w:r>
            <w:r w:rsidR="009037DA">
              <w:t xml:space="preserve"> </w:t>
            </w:r>
            <w:r w:rsidRPr="00BF7E37">
              <w:t>of</w:t>
            </w:r>
            <w:r w:rsidR="009037DA">
              <w:t xml:space="preserve"> </w:t>
            </w:r>
            <w:r w:rsidRPr="00BF7E37">
              <w:t>normal</w:t>
            </w:r>
            <w:r w:rsidR="009037DA">
              <w:t xml:space="preserve"> </w:t>
            </w:r>
            <w:r w:rsidRPr="00BF7E37">
              <w:t>application-user</w:t>
            </w:r>
            <w:r w:rsidR="009037DA">
              <w:t xml:space="preserve"> </w:t>
            </w:r>
            <w:proofErr w:type="gramStart"/>
            <w:r w:rsidRPr="00BF7E37">
              <w:t>actions,</w:t>
            </w:r>
            <w:proofErr w:type="gramEnd"/>
            <w:r w:rsidR="009037DA">
              <w:t xml:space="preserve"> </w:t>
            </w:r>
            <w:r w:rsidRPr="00BF7E37">
              <w:t>and</w:t>
            </w:r>
            <w:r w:rsidR="009037DA">
              <w:t xml:space="preserve"> </w:t>
            </w:r>
            <w:r w:rsidRPr="00BF7E37">
              <w:t>logging</w:t>
            </w:r>
            <w:r w:rsidR="009037DA">
              <w:t xml:space="preserve"> </w:t>
            </w:r>
            <w:r w:rsidRPr="00BF7E37">
              <w:t>them</w:t>
            </w:r>
            <w:r w:rsidR="009037DA">
              <w:t xml:space="preserve"> </w:t>
            </w:r>
            <w:r w:rsidRPr="00BF7E37">
              <w:t>in</w:t>
            </w:r>
            <w:r w:rsidR="009037DA">
              <w:t xml:space="preserve"> </w:t>
            </w:r>
            <w:r w:rsidRPr="00BF7E37">
              <w:t>a</w:t>
            </w:r>
            <w:r w:rsidR="009037DA">
              <w:t xml:space="preserve"> </w:t>
            </w:r>
            <w:r w:rsidRPr="00BF7E37">
              <w:t>production</w:t>
            </w:r>
            <w:r w:rsidR="009037DA">
              <w:t xml:space="preserve"> </w:t>
            </w:r>
            <w:r w:rsidRPr="00BF7E37">
              <w:t>environment</w:t>
            </w:r>
            <w:r w:rsidR="009037DA">
              <w:t xml:space="preserve"> </w:t>
            </w:r>
            <w:r w:rsidRPr="00BF7E37">
              <w:t>could</w:t>
            </w:r>
            <w:r w:rsidR="009037DA">
              <w:t xml:space="preserve"> </w:t>
            </w:r>
            <w:r w:rsidRPr="00BF7E37">
              <w:t>be</w:t>
            </w:r>
            <w:r w:rsidR="009037DA">
              <w:t xml:space="preserve"> </w:t>
            </w:r>
            <w:r w:rsidRPr="00BF7E37">
              <w:t>undesirable.</w:t>
            </w:r>
            <w:r w:rsidR="009037DA">
              <w:t xml:space="preserve">  </w:t>
            </w:r>
            <w:r w:rsidRPr="00BF7E37">
              <w:t>However,</w:t>
            </w:r>
            <w:r w:rsidR="009037DA">
              <w:t xml:space="preserve"> </w:t>
            </w:r>
            <w:r w:rsidRPr="00BF7E37">
              <w:t>it</w:t>
            </w:r>
            <w:r w:rsidR="009037DA">
              <w:t xml:space="preserve"> </w:t>
            </w:r>
            <w:r w:rsidRPr="00BF7E37">
              <w:t>is</w:t>
            </w:r>
            <w:r w:rsidR="009037DA">
              <w:t xml:space="preserve"> </w:t>
            </w:r>
            <w:r w:rsidRPr="00BF7E37">
              <w:t>useful</w:t>
            </w:r>
            <w:r w:rsidR="009037DA">
              <w:t xml:space="preserve"> </w:t>
            </w:r>
            <w:r w:rsidRPr="00BF7E37">
              <w:t>in</w:t>
            </w:r>
            <w:r w:rsidR="009037DA">
              <w:t xml:space="preserve"> </w:t>
            </w:r>
            <w:r w:rsidRPr="00BF7E37">
              <w:t>a</w:t>
            </w:r>
            <w:r w:rsidR="009037DA">
              <w:t xml:space="preserve"> </w:t>
            </w:r>
            <w:r w:rsidRPr="00BF7E37">
              <w:t>development/testing</w:t>
            </w:r>
            <w:r w:rsidR="009037DA">
              <w:t xml:space="preserve"> </w:t>
            </w:r>
            <w:r w:rsidRPr="00BF7E37">
              <w:t>environment</w:t>
            </w:r>
            <w:r w:rsidR="009037DA">
              <w:t xml:space="preserve"> </w:t>
            </w:r>
            <w:r w:rsidRPr="00BF7E37">
              <w:t>to</w:t>
            </w:r>
            <w:r w:rsidR="009037DA">
              <w:t xml:space="preserve"> </w:t>
            </w:r>
            <w:r w:rsidRPr="00BF7E37">
              <w:t>have</w:t>
            </w:r>
            <w:r w:rsidR="009037DA">
              <w:t xml:space="preserve"> </w:t>
            </w:r>
            <w:r w:rsidRPr="00BF7E37">
              <w:t>a</w:t>
            </w:r>
            <w:r w:rsidR="009037DA">
              <w:t xml:space="preserve"> </w:t>
            </w:r>
            <w:r w:rsidRPr="00BF7E37">
              <w:t>full</w:t>
            </w:r>
            <w:r w:rsidR="009037DA">
              <w:t xml:space="preserve"> </w:t>
            </w:r>
            <w:r w:rsidRPr="00BF7E37">
              <w:t>log</w:t>
            </w:r>
            <w:r w:rsidR="009037DA">
              <w:t xml:space="preserve"> </w:t>
            </w:r>
            <w:r w:rsidRPr="00BF7E37">
              <w:t>of</w:t>
            </w:r>
            <w:r w:rsidR="009037DA">
              <w:t xml:space="preserve"> </w:t>
            </w:r>
            <w:r w:rsidRPr="00BF7E37">
              <w:t>the</w:t>
            </w:r>
            <w:r w:rsidR="009037DA">
              <w:t xml:space="preserve"> </w:t>
            </w:r>
            <w:r w:rsidRPr="00BF7E37">
              <w:t>detailed</w:t>
            </w:r>
            <w:r w:rsidR="009037DA">
              <w:t xml:space="preserve"> </w:t>
            </w:r>
            <w:r w:rsidRPr="00BF7E37">
              <w:t>exception</w:t>
            </w:r>
            <w:r w:rsidR="009037DA">
              <w:t xml:space="preserve"> </w:t>
            </w:r>
            <w:r w:rsidRPr="00BF7E37">
              <w:t>data</w:t>
            </w:r>
            <w:r w:rsidR="009037DA">
              <w:t xml:space="preserve"> </w:t>
            </w:r>
            <w:r w:rsidRPr="00BF7E37">
              <w:t>for</w:t>
            </w:r>
            <w:r w:rsidR="009037DA">
              <w:t xml:space="preserve"> </w:t>
            </w:r>
            <w:r w:rsidRPr="00BF7E37">
              <w:t>all</w:t>
            </w:r>
            <w:r w:rsidR="009037DA">
              <w:t xml:space="preserve"> </w:t>
            </w:r>
            <w:r w:rsidRPr="00BF7E37">
              <w:t>commit</w:t>
            </w:r>
            <w:r w:rsidR="009037DA">
              <w:t xml:space="preserve"> </w:t>
            </w:r>
            <w:r w:rsidRPr="00BF7E37">
              <w:t>failures.</w:t>
            </w:r>
          </w:p>
          <w:p w:rsidR="00F90457" w:rsidRPr="00BF7E37" w:rsidRDefault="00F90457" w:rsidP="00BF7E37">
            <w:r w:rsidRPr="00BF7E37">
              <w:t>Note:</w:t>
            </w:r>
            <w:r w:rsidR="009037DA">
              <w:t xml:space="preserve"> </w:t>
            </w:r>
            <w:r w:rsidRPr="00BF7E37">
              <w:t>Only</w:t>
            </w:r>
            <w:r w:rsidR="009037DA">
              <w:t xml:space="preserve"> </w:t>
            </w:r>
            <w:r w:rsidRPr="00BF7E37">
              <w:t>works</w:t>
            </w:r>
            <w:r w:rsidR="009037DA">
              <w:t xml:space="preserve"> </w:t>
            </w:r>
            <w:r w:rsidRPr="00BF7E37">
              <w:t>if</w:t>
            </w:r>
            <w:r w:rsidR="009037DA">
              <w:t xml:space="preserve"> </w:t>
            </w:r>
            <w:proofErr w:type="spellStart"/>
            <w:r w:rsidRPr="00BF7E37">
              <w:t>LogEvents</w:t>
            </w:r>
            <w:proofErr w:type="spellEnd"/>
            <w:r w:rsidR="009037DA">
              <w:t xml:space="preserve"> </w:t>
            </w:r>
            <w:r w:rsidRPr="00BF7E37">
              <w:t>=</w:t>
            </w:r>
            <w:r w:rsidR="009037DA">
              <w:t xml:space="preserve"> </w:t>
            </w:r>
            <w:r w:rsidRPr="00BF7E37">
              <w:t>"true".</w:t>
            </w:r>
          </w:p>
          <w:p w:rsidR="00F90457" w:rsidRPr="00BF7E37" w:rsidRDefault="00F90457" w:rsidP="00BF7E37">
            <w:r w:rsidRPr="00BF7E37">
              <w:t>Usage:</w:t>
            </w:r>
          </w:p>
          <w:p w:rsidR="00F90457" w:rsidRPr="002D7205" w:rsidRDefault="00F90457" w:rsidP="002D7205">
            <w:pPr>
              <w:pStyle w:val="Example-Code"/>
            </w:pPr>
            <w:r w:rsidRPr="002D7205">
              <w:t>&lt;configuration&gt;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LogCommitExceptions</w:t>
            </w:r>
            <w:proofErr w:type="spellEnd"/>
            <w:r w:rsidRPr="002D7205">
              <w:t>”</w:t>
            </w:r>
            <w:r w:rsidR="009037DA">
              <w:t xml:space="preserve"> </w:t>
            </w:r>
            <w:r w:rsidRPr="002D7205">
              <w:t>value=”all”</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Default="00F90457" w:rsidP="002D7205">
            <w:pPr>
              <w:pStyle w:val="Example-Code"/>
            </w:pPr>
            <w:r w:rsidRPr="002D7205">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LogDatabaseCommands</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"LogDatabaseCommands</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settings:LogDatabaseCommands"</w:instrText>
            </w:r>
            <w:r w:rsidRPr="00BF7E37">
              <w:fldChar w:fldCharType="end"/>
            </w:r>
            <w:r w:rsidRPr="00BF7E37">
              <w:t>Set</w:t>
            </w:r>
            <w:r w:rsidR="009037DA">
              <w:t xml:space="preserve"> </w:t>
            </w:r>
            <w:proofErr w:type="spellStart"/>
            <w:r w:rsidRPr="00BF7E37">
              <w:t>LogDatabaseCommands</w:t>
            </w:r>
            <w:proofErr w:type="spellEnd"/>
            <w:r w:rsidR="009037DA">
              <w:t xml:space="preserve"> </w:t>
            </w:r>
            <w:r w:rsidRPr="00BF7E37">
              <w:t>value="true"</w:t>
            </w:r>
            <w:r w:rsidR="009037DA">
              <w:t xml:space="preserve"> </w:t>
            </w:r>
            <w:r w:rsidRPr="00BF7E37">
              <w:t>to</w:t>
            </w:r>
            <w:r w:rsidR="009037DA">
              <w:t xml:space="preserve"> </w:t>
            </w:r>
            <w:r w:rsidRPr="00BF7E37">
              <w:t>log</w:t>
            </w:r>
            <w:r w:rsidR="009037DA">
              <w:t xml:space="preserve"> </w:t>
            </w:r>
            <w:r w:rsidRPr="00BF7E37">
              <w:t>all</w:t>
            </w:r>
            <w:r w:rsidR="009037DA">
              <w:t xml:space="preserve"> </w:t>
            </w:r>
            <w:r w:rsidRPr="00BF7E37">
              <w:t>database</w:t>
            </w:r>
            <w:r w:rsidR="009037DA">
              <w:t xml:space="preserve"> </w:t>
            </w:r>
            <w:r w:rsidRPr="00BF7E37">
              <w:t>SQL</w:t>
            </w:r>
            <w:r w:rsidR="009037DA">
              <w:t xml:space="preserve"> </w:t>
            </w:r>
            <w:r w:rsidRPr="00BF7E37">
              <w:t>commands</w:t>
            </w:r>
            <w:r w:rsidR="009037DA">
              <w:t xml:space="preserve"> </w:t>
            </w:r>
            <w:r w:rsidRPr="00BF7E37">
              <w:t>to</w:t>
            </w:r>
            <w:r w:rsidR="009037DA">
              <w:t xml:space="preserve"> </w:t>
            </w:r>
            <w:r w:rsidRPr="00BF7E37">
              <w:t>the</w:t>
            </w:r>
            <w:r w:rsidR="009037DA">
              <w:t xml:space="preserve"> </w:t>
            </w:r>
            <w:r w:rsidRPr="00BF7E37">
              <w:t>system</w:t>
            </w:r>
            <w:r w:rsidR="009037DA">
              <w:t xml:space="preserve"> </w:t>
            </w:r>
            <w:r w:rsidRPr="00BF7E37">
              <w:t>the</w:t>
            </w:r>
            <w:r w:rsidR="009037DA">
              <w:t xml:space="preserve"> </w:t>
            </w:r>
            <w:r w:rsidRPr="00BF7E37">
              <w:t>event</w:t>
            </w:r>
            <w:r w:rsidR="009037DA">
              <w:t xml:space="preserve"> </w:t>
            </w:r>
            <w:r w:rsidRPr="00BF7E37">
              <w:t>log.</w:t>
            </w:r>
            <w:r w:rsidR="009037DA">
              <w:t xml:space="preserve">  </w:t>
            </w:r>
            <w:r w:rsidRPr="00BF7E37">
              <w:t>The</w:t>
            </w:r>
            <w:r w:rsidR="009037DA">
              <w:t xml:space="preserve"> </w:t>
            </w:r>
            <w:r w:rsidRPr="00BF7E37">
              <w:t>default</w:t>
            </w:r>
            <w:r w:rsidR="009037DA">
              <w:t xml:space="preserve"> </w:t>
            </w:r>
            <w:r w:rsidRPr="00BF7E37">
              <w:t>value</w:t>
            </w:r>
            <w:r w:rsidR="009037DA">
              <w:t xml:space="preserve"> </w:t>
            </w:r>
            <w:r w:rsidRPr="00BF7E37">
              <w:t>is</w:t>
            </w:r>
            <w:r w:rsidR="009037DA">
              <w:t xml:space="preserve"> </w:t>
            </w:r>
            <w:r w:rsidRPr="00BF7E37">
              <w:t>"false"</w:t>
            </w:r>
            <w:r w:rsidR="009037DA">
              <w:t xml:space="preserve"> </w:t>
            </w:r>
            <w:r w:rsidRPr="00BF7E37">
              <w:t>which</w:t>
            </w:r>
            <w:r w:rsidR="009037DA">
              <w:t xml:space="preserve"> </w:t>
            </w:r>
            <w:r w:rsidRPr="00BF7E37">
              <w:t>means</w:t>
            </w:r>
            <w:r w:rsidR="009037DA">
              <w:t xml:space="preserve"> </w:t>
            </w:r>
            <w:r w:rsidRPr="00BF7E37">
              <w:t>not</w:t>
            </w:r>
            <w:r w:rsidR="009037DA">
              <w:t xml:space="preserve"> </w:t>
            </w:r>
            <w:r w:rsidRPr="00BF7E37">
              <w:t>to</w:t>
            </w:r>
            <w:r w:rsidR="009037DA">
              <w:t xml:space="preserve"> </w:t>
            </w:r>
            <w:r w:rsidRPr="00BF7E37">
              <w:t>log</w:t>
            </w:r>
            <w:r w:rsidR="009037DA">
              <w:t xml:space="preserve"> </w:t>
            </w:r>
            <w:r w:rsidRPr="00BF7E37">
              <w:t>database</w:t>
            </w:r>
            <w:r w:rsidR="009037DA">
              <w:t xml:space="preserve"> </w:t>
            </w:r>
            <w:r w:rsidRPr="00BF7E37">
              <w:t>SQL</w:t>
            </w:r>
            <w:r w:rsidR="009037DA">
              <w:t xml:space="preserve"> </w:t>
            </w:r>
            <w:r w:rsidRPr="00BF7E37">
              <w:t>commands.</w:t>
            </w:r>
          </w:p>
          <w:p w:rsidR="00F90457" w:rsidRPr="00BF7E37" w:rsidRDefault="00F90457" w:rsidP="00BF7E37">
            <w:r w:rsidRPr="00BF7E37">
              <w:t>Note:</w:t>
            </w:r>
            <w:r w:rsidR="009037DA">
              <w:t xml:space="preserve">  </w:t>
            </w:r>
            <w:r w:rsidRPr="00BF7E37">
              <w:t>Only</w:t>
            </w:r>
            <w:r w:rsidR="009037DA">
              <w:t xml:space="preserve"> </w:t>
            </w:r>
            <w:r w:rsidRPr="00BF7E37">
              <w:t>works</w:t>
            </w:r>
            <w:r w:rsidR="009037DA">
              <w:t xml:space="preserve"> </w:t>
            </w:r>
            <w:r w:rsidRPr="00BF7E37">
              <w:t>if</w:t>
            </w:r>
            <w:r w:rsidR="009037DA">
              <w:t xml:space="preserve"> </w:t>
            </w:r>
            <w:proofErr w:type="spellStart"/>
            <w:r w:rsidRPr="00BF7E37">
              <w:t>LogEvents</w:t>
            </w:r>
            <w:proofErr w:type="spellEnd"/>
            <w:r w:rsidR="009037DA">
              <w:t xml:space="preserve"> </w:t>
            </w:r>
            <w:r w:rsidRPr="00BF7E37">
              <w:t>=</w:t>
            </w:r>
            <w:r w:rsidR="009037DA">
              <w:t xml:space="preserve"> </w:t>
            </w:r>
            <w:r w:rsidRPr="00BF7E37">
              <w:t>"true".</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LogDatabaseExceptions</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"LogDatabaseExceptions</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settings:LogDatabaseException"</w:instrText>
            </w:r>
            <w:r w:rsidRPr="00BF7E37">
              <w:fldChar w:fldCharType="end"/>
            </w:r>
            <w:r w:rsidRPr="00BF7E37">
              <w:t>If</w:t>
            </w:r>
            <w:r w:rsidR="009037DA">
              <w:t xml:space="preserve"> </w:t>
            </w:r>
            <w:r w:rsidRPr="00BF7E37">
              <w:t>the</w:t>
            </w:r>
            <w:r w:rsidR="009037DA">
              <w:t xml:space="preserve"> </w:t>
            </w:r>
            <w:r w:rsidRPr="00BF7E37">
              <w:t>value</w:t>
            </w:r>
            <w:r w:rsidR="009037DA">
              <w:t xml:space="preserve"> </w:t>
            </w:r>
            <w:r w:rsidRPr="00BF7E37">
              <w:t>of</w:t>
            </w:r>
            <w:r w:rsidR="009037DA">
              <w:t xml:space="preserve"> </w:t>
            </w:r>
            <w:r w:rsidRPr="00BF7E37">
              <w:t>this</w:t>
            </w:r>
            <w:r w:rsidR="009037DA">
              <w:t xml:space="preserve"> </w:t>
            </w:r>
            <w:r w:rsidRPr="00BF7E37">
              <w:t>property</w:t>
            </w:r>
            <w:r w:rsidR="009037DA">
              <w:t xml:space="preserve"> </w:t>
            </w:r>
            <w:r w:rsidRPr="00BF7E37">
              <w:t>is</w:t>
            </w:r>
            <w:r w:rsidR="009037DA">
              <w:t xml:space="preserve"> </w:t>
            </w:r>
            <w:r w:rsidRPr="00BF7E37">
              <w:t>"all"</w:t>
            </w:r>
            <w:r w:rsidR="009037DA">
              <w:t xml:space="preserve"> </w:t>
            </w:r>
            <w:r w:rsidRPr="00BF7E37">
              <w:t>then</w:t>
            </w:r>
            <w:r w:rsidR="009037DA">
              <w:t xml:space="preserve"> </w:t>
            </w:r>
            <w:r w:rsidRPr="00BF7E37">
              <w:t>all</w:t>
            </w:r>
            <w:r w:rsidR="009037DA">
              <w:t xml:space="preserve"> </w:t>
            </w:r>
            <w:r w:rsidRPr="00BF7E37">
              <w:t>database</w:t>
            </w:r>
            <w:r w:rsidR="009037DA">
              <w:t xml:space="preserve"> </w:t>
            </w:r>
            <w:r w:rsidRPr="00BF7E37">
              <w:t>(i.e.</w:t>
            </w:r>
            <w:r w:rsidR="009037DA">
              <w:t xml:space="preserve"> </w:t>
            </w:r>
            <w:r w:rsidRPr="00BF7E37">
              <w:t>SQL)</w:t>
            </w:r>
            <w:r w:rsidR="009037DA">
              <w:t xml:space="preserve"> </w:t>
            </w:r>
            <w:r w:rsidRPr="00BF7E37">
              <w:t>exceptions</w:t>
            </w:r>
            <w:r w:rsidR="009037DA">
              <w:t xml:space="preserve"> </w:t>
            </w:r>
            <w:r w:rsidRPr="00BF7E37">
              <w:t>will</w:t>
            </w:r>
            <w:r w:rsidR="009037DA">
              <w:t xml:space="preserve"> </w:t>
            </w:r>
            <w:r w:rsidRPr="00BF7E37">
              <w:t>be</w:t>
            </w:r>
            <w:r w:rsidR="009037DA">
              <w:t xml:space="preserve"> </w:t>
            </w:r>
            <w:r w:rsidRPr="00BF7E37">
              <w:t>logged</w:t>
            </w:r>
            <w:r w:rsidR="009037DA">
              <w:t xml:space="preserve"> </w:t>
            </w:r>
            <w:r w:rsidRPr="00BF7E37">
              <w:t>to</w:t>
            </w:r>
            <w:r w:rsidR="009037DA">
              <w:t xml:space="preserve"> </w:t>
            </w:r>
            <w:r w:rsidRPr="00BF7E37">
              <w:t>the</w:t>
            </w:r>
            <w:r w:rsidR="009037DA">
              <w:t xml:space="preserve"> </w:t>
            </w:r>
            <w:r w:rsidRPr="00BF7E37">
              <w:t>Event</w:t>
            </w:r>
            <w:r w:rsidR="009037DA">
              <w:t xml:space="preserve"> </w:t>
            </w:r>
            <w:r w:rsidRPr="00BF7E37">
              <w:t>Viewer</w:t>
            </w:r>
            <w:r w:rsidR="009037DA">
              <w:t xml:space="preserve"> </w:t>
            </w:r>
            <w:r w:rsidRPr="00BF7E37">
              <w:t>as</w:t>
            </w:r>
            <w:r w:rsidR="009037DA">
              <w:t xml:space="preserve"> </w:t>
            </w:r>
            <w:r w:rsidRPr="00BF7E37">
              <w:t>warnings.</w:t>
            </w:r>
            <w:r w:rsidR="009037DA">
              <w:t xml:space="preserve">  </w:t>
            </w:r>
            <w:r w:rsidRPr="00BF7E37">
              <w:t>Normally,</w:t>
            </w:r>
            <w:r w:rsidR="009037DA">
              <w:t xml:space="preserve"> </w:t>
            </w:r>
            <w:r w:rsidRPr="00BF7E37">
              <w:t>most</w:t>
            </w:r>
            <w:r w:rsidR="009037DA">
              <w:t xml:space="preserve"> </w:t>
            </w:r>
            <w:r w:rsidRPr="00BF7E37">
              <w:t>database</w:t>
            </w:r>
            <w:r w:rsidR="009037DA">
              <w:t xml:space="preserve"> </w:t>
            </w:r>
            <w:r w:rsidRPr="00BF7E37">
              <w:t>exceptions</w:t>
            </w:r>
            <w:r w:rsidR="009037DA">
              <w:t xml:space="preserve"> </w:t>
            </w:r>
            <w:r w:rsidRPr="00BF7E37">
              <w:t>are</w:t>
            </w:r>
            <w:r w:rsidR="009037DA">
              <w:t xml:space="preserve"> </w:t>
            </w:r>
            <w:r w:rsidRPr="00BF7E37">
              <w:t>not</w:t>
            </w:r>
            <w:r w:rsidR="009037DA">
              <w:t xml:space="preserve"> </w:t>
            </w:r>
            <w:r w:rsidRPr="00BF7E37">
              <w:t>logged</w:t>
            </w:r>
            <w:r w:rsidR="009037DA">
              <w:t xml:space="preserve"> </w:t>
            </w:r>
            <w:r w:rsidRPr="00BF7E37">
              <w:t>because</w:t>
            </w:r>
            <w:r w:rsidR="009037DA">
              <w:t xml:space="preserve"> </w:t>
            </w:r>
            <w:r w:rsidRPr="00BF7E37">
              <w:t>they</w:t>
            </w:r>
            <w:r w:rsidR="009037DA">
              <w:t xml:space="preserve"> </w:t>
            </w:r>
            <w:r w:rsidRPr="00BF7E37">
              <w:t>are</w:t>
            </w:r>
            <w:r w:rsidR="009037DA">
              <w:t xml:space="preserve"> </w:t>
            </w:r>
            <w:r w:rsidRPr="00BF7E37">
              <w:t>expected</w:t>
            </w:r>
            <w:r w:rsidR="009037DA">
              <w:t xml:space="preserve"> </w:t>
            </w:r>
            <w:r w:rsidRPr="00BF7E37">
              <w:t>to</w:t>
            </w:r>
            <w:r w:rsidR="009037DA">
              <w:t xml:space="preserve"> </w:t>
            </w:r>
            <w:r w:rsidRPr="00BF7E37">
              <w:t>occur</w:t>
            </w:r>
            <w:r w:rsidR="009037DA">
              <w:t xml:space="preserve"> </w:t>
            </w:r>
            <w:r w:rsidRPr="00BF7E37">
              <w:t>in</w:t>
            </w:r>
            <w:r w:rsidR="009037DA">
              <w:t xml:space="preserve"> </w:t>
            </w:r>
            <w:r w:rsidRPr="00BF7E37">
              <w:t>the</w:t>
            </w:r>
            <w:r w:rsidR="009037DA">
              <w:t xml:space="preserve"> </w:t>
            </w:r>
            <w:r w:rsidRPr="00BF7E37">
              <w:t>course</w:t>
            </w:r>
            <w:r w:rsidR="009037DA">
              <w:t xml:space="preserve"> </w:t>
            </w:r>
            <w:r w:rsidRPr="00BF7E37">
              <w:t>of</w:t>
            </w:r>
            <w:r w:rsidR="009037DA">
              <w:t xml:space="preserve"> </w:t>
            </w:r>
            <w:r w:rsidRPr="00BF7E37">
              <w:t>normal</w:t>
            </w:r>
            <w:r w:rsidR="009037DA">
              <w:t xml:space="preserve"> </w:t>
            </w:r>
            <w:r w:rsidRPr="00BF7E37">
              <w:t>application-user</w:t>
            </w:r>
            <w:r w:rsidR="009037DA">
              <w:t xml:space="preserve"> </w:t>
            </w:r>
            <w:r w:rsidRPr="00BF7E37">
              <w:t>actions,</w:t>
            </w:r>
            <w:r w:rsidR="009037DA">
              <w:t xml:space="preserve"> </w:t>
            </w:r>
            <w:r w:rsidRPr="00BF7E37">
              <w:t>and</w:t>
            </w:r>
            <w:r w:rsidR="009037DA">
              <w:t xml:space="preserve"> </w:t>
            </w:r>
            <w:r w:rsidRPr="00BF7E37">
              <w:t>logging</w:t>
            </w:r>
            <w:r w:rsidR="009037DA">
              <w:t xml:space="preserve"> </w:t>
            </w:r>
            <w:r w:rsidRPr="00BF7E37">
              <w:t>them</w:t>
            </w:r>
            <w:r w:rsidR="009037DA">
              <w:t xml:space="preserve"> </w:t>
            </w:r>
            <w:r w:rsidRPr="00BF7E37">
              <w:t>in</w:t>
            </w:r>
            <w:r w:rsidR="009037DA">
              <w:t xml:space="preserve"> </w:t>
            </w:r>
            <w:r w:rsidRPr="00BF7E37">
              <w:t>a</w:t>
            </w:r>
            <w:r w:rsidR="009037DA">
              <w:t xml:space="preserve"> </w:t>
            </w:r>
            <w:r w:rsidRPr="00BF7E37">
              <w:t>production</w:t>
            </w:r>
            <w:r w:rsidR="009037DA">
              <w:t xml:space="preserve"> </w:t>
            </w:r>
            <w:r w:rsidRPr="00BF7E37">
              <w:t>environment</w:t>
            </w:r>
            <w:r w:rsidR="009037DA">
              <w:t xml:space="preserve"> </w:t>
            </w:r>
            <w:r w:rsidRPr="00BF7E37">
              <w:t>could</w:t>
            </w:r>
            <w:r w:rsidR="009037DA">
              <w:t xml:space="preserve"> </w:t>
            </w:r>
            <w:r w:rsidRPr="00BF7E37">
              <w:t>be</w:t>
            </w:r>
            <w:r w:rsidR="009037DA">
              <w:t xml:space="preserve"> </w:t>
            </w:r>
            <w:r w:rsidRPr="00BF7E37">
              <w:t>undesirable.</w:t>
            </w:r>
            <w:r w:rsidR="009037DA">
              <w:t xml:space="preserve">  </w:t>
            </w:r>
            <w:r w:rsidRPr="00BF7E37">
              <w:t>However,</w:t>
            </w:r>
            <w:r w:rsidR="009037DA">
              <w:t xml:space="preserve"> </w:t>
            </w:r>
            <w:r w:rsidRPr="00BF7E37">
              <w:t>it</w:t>
            </w:r>
            <w:r w:rsidR="009037DA">
              <w:t xml:space="preserve"> </w:t>
            </w:r>
            <w:r w:rsidRPr="00BF7E37">
              <w:t>is</w:t>
            </w:r>
            <w:r w:rsidR="009037DA">
              <w:t xml:space="preserve"> </w:t>
            </w:r>
            <w:r w:rsidRPr="00BF7E37">
              <w:t>useful</w:t>
            </w:r>
            <w:r w:rsidR="009037DA">
              <w:t xml:space="preserve"> </w:t>
            </w:r>
            <w:r w:rsidRPr="00BF7E37">
              <w:t>in</w:t>
            </w:r>
            <w:r w:rsidR="009037DA">
              <w:t xml:space="preserve"> </w:t>
            </w:r>
            <w:r w:rsidRPr="00BF7E37">
              <w:t>a</w:t>
            </w:r>
            <w:r w:rsidR="009037DA">
              <w:t xml:space="preserve"> </w:t>
            </w:r>
            <w:r w:rsidRPr="00BF7E37">
              <w:t>development/testing</w:t>
            </w:r>
            <w:r w:rsidR="009037DA">
              <w:t xml:space="preserve"> </w:t>
            </w:r>
            <w:r w:rsidRPr="00BF7E37">
              <w:t>environment</w:t>
            </w:r>
            <w:r w:rsidR="009037DA">
              <w:t xml:space="preserve"> </w:t>
            </w:r>
            <w:r w:rsidRPr="00BF7E37">
              <w:t>to</w:t>
            </w:r>
            <w:r w:rsidR="009037DA">
              <w:t xml:space="preserve"> </w:t>
            </w:r>
            <w:r w:rsidRPr="00BF7E37">
              <w:t>have</w:t>
            </w:r>
            <w:r w:rsidR="009037DA">
              <w:t xml:space="preserve"> </w:t>
            </w:r>
            <w:r w:rsidRPr="00BF7E37">
              <w:t>a</w:t>
            </w:r>
            <w:r w:rsidR="009037DA">
              <w:t xml:space="preserve"> </w:t>
            </w:r>
            <w:r w:rsidRPr="00BF7E37">
              <w:t>full</w:t>
            </w:r>
            <w:r w:rsidR="009037DA">
              <w:t xml:space="preserve"> </w:t>
            </w:r>
            <w:r w:rsidRPr="00BF7E37">
              <w:t>log</w:t>
            </w:r>
            <w:r w:rsidR="009037DA">
              <w:t xml:space="preserve"> </w:t>
            </w:r>
            <w:r w:rsidRPr="00BF7E37">
              <w:t>of</w:t>
            </w:r>
            <w:r w:rsidR="009037DA">
              <w:t xml:space="preserve"> </w:t>
            </w:r>
            <w:r w:rsidRPr="00BF7E37">
              <w:t>the</w:t>
            </w:r>
            <w:r w:rsidR="009037DA">
              <w:t xml:space="preserve"> </w:t>
            </w:r>
            <w:r w:rsidRPr="00BF7E37">
              <w:t>detailed</w:t>
            </w:r>
            <w:r w:rsidR="009037DA">
              <w:t xml:space="preserve"> </w:t>
            </w:r>
            <w:r w:rsidRPr="00BF7E37">
              <w:t>exception</w:t>
            </w:r>
            <w:r w:rsidR="009037DA">
              <w:t xml:space="preserve"> </w:t>
            </w:r>
            <w:r w:rsidRPr="00BF7E37">
              <w:t>data</w:t>
            </w:r>
            <w:r w:rsidR="009037DA">
              <w:t xml:space="preserve"> </w:t>
            </w:r>
            <w:r w:rsidRPr="00BF7E37">
              <w:t>for</w:t>
            </w:r>
            <w:r w:rsidR="009037DA">
              <w:t xml:space="preserve"> </w:t>
            </w:r>
            <w:r w:rsidRPr="00BF7E37">
              <w:t>all</w:t>
            </w:r>
            <w:r w:rsidR="009037DA">
              <w:t xml:space="preserve"> </w:t>
            </w:r>
            <w:r w:rsidRPr="00BF7E37">
              <w:t>database</w:t>
            </w:r>
            <w:r w:rsidR="009037DA">
              <w:t xml:space="preserve"> </w:t>
            </w:r>
            <w:r w:rsidRPr="00BF7E37">
              <w:t>exceptions.</w:t>
            </w:r>
          </w:p>
          <w:p w:rsidR="00F90457" w:rsidRPr="00BF7E37" w:rsidRDefault="00F90457" w:rsidP="00BF7E37">
            <w:r w:rsidRPr="00BF7E37">
              <w:t>Note:</w:t>
            </w:r>
            <w:r w:rsidR="009037DA">
              <w:t xml:space="preserve">  </w:t>
            </w:r>
            <w:r w:rsidRPr="00BF7E37">
              <w:t>Only</w:t>
            </w:r>
            <w:r w:rsidR="009037DA">
              <w:t xml:space="preserve"> </w:t>
            </w:r>
            <w:r w:rsidRPr="00BF7E37">
              <w:t>works</w:t>
            </w:r>
            <w:r w:rsidR="009037DA">
              <w:t xml:space="preserve"> </w:t>
            </w:r>
            <w:r w:rsidRPr="00BF7E37">
              <w:t>if</w:t>
            </w:r>
            <w:r w:rsidR="009037DA">
              <w:t xml:space="preserve"> </w:t>
            </w:r>
            <w:proofErr w:type="spellStart"/>
            <w:r w:rsidRPr="00BF7E37">
              <w:t>LogEvents</w:t>
            </w:r>
            <w:proofErr w:type="spellEnd"/>
            <w:r w:rsidR="009037DA">
              <w:t xml:space="preserve"> </w:t>
            </w:r>
            <w:r w:rsidRPr="00BF7E37">
              <w:t>=</w:t>
            </w:r>
            <w:r w:rsidR="009037DA">
              <w:t xml:space="preserve"> </w:t>
            </w:r>
            <w:r w:rsidRPr="00BF7E37">
              <w:t>"true".</w:t>
            </w:r>
          </w:p>
          <w:p w:rsidR="00F90457" w:rsidRPr="00BF7E37" w:rsidRDefault="00F90457" w:rsidP="00BF7E37">
            <w:r w:rsidRPr="00BF7E37">
              <w:t>Usage:</w:t>
            </w:r>
          </w:p>
          <w:p w:rsidR="00F90457" w:rsidRPr="002D7205" w:rsidRDefault="00F90457" w:rsidP="002D7205">
            <w:pPr>
              <w:pStyle w:val="Example-Code"/>
            </w:pPr>
            <w:r w:rsidRPr="002D7205">
              <w:t>&lt;configuration&gt;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LogDatabaseExceptions</w:t>
            </w:r>
            <w:proofErr w:type="spellEnd"/>
            <w:r w:rsidRPr="002D7205">
              <w:t>”</w:t>
            </w:r>
            <w:r w:rsidR="009037DA">
              <w:t xml:space="preserve"> </w:t>
            </w:r>
            <w:r w:rsidRPr="002D7205">
              <w:t>value=”all”</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Default="00F90457" w:rsidP="002D7205">
            <w:pPr>
              <w:pStyle w:val="Example-Code"/>
            </w:pPr>
            <w:r w:rsidRPr="002D7205">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LogEvents</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"LogEvents</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settings:LogEvents"</w:instrText>
            </w:r>
            <w:r w:rsidRPr="00BF7E37">
              <w:fldChar w:fldCharType="end"/>
            </w:r>
            <w:r w:rsidRPr="00BF7E37">
              <w:t>Set</w:t>
            </w:r>
            <w:r w:rsidR="009037DA">
              <w:t xml:space="preserve"> </w:t>
            </w:r>
            <w:proofErr w:type="spellStart"/>
            <w:r w:rsidRPr="00BF7E37">
              <w:t>LogEvents</w:t>
            </w:r>
            <w:proofErr w:type="spellEnd"/>
            <w:r w:rsidR="009037DA">
              <w:t xml:space="preserve"> </w:t>
            </w:r>
            <w:r w:rsidRPr="00BF7E37">
              <w:t>value="false"</w:t>
            </w:r>
            <w:r w:rsidR="009037DA">
              <w:t xml:space="preserve"> </w:t>
            </w:r>
            <w:r w:rsidRPr="00BF7E37">
              <w:t>to</w:t>
            </w:r>
            <w:r w:rsidR="009037DA">
              <w:t xml:space="preserve"> </w:t>
            </w:r>
            <w:r w:rsidRPr="00BF7E37">
              <w:t>disable</w:t>
            </w:r>
            <w:r w:rsidR="009037DA">
              <w:t xml:space="preserve"> </w:t>
            </w:r>
            <w:r w:rsidRPr="00BF7E37">
              <w:t>all</w:t>
            </w:r>
            <w:r w:rsidR="009037DA">
              <w:t xml:space="preserve"> </w:t>
            </w:r>
            <w:r w:rsidRPr="00BF7E37">
              <w:t>logging</w:t>
            </w:r>
            <w:r w:rsidR="009037DA">
              <w:t xml:space="preserve"> </w:t>
            </w:r>
            <w:r w:rsidRPr="00BF7E37">
              <w:t>to</w:t>
            </w:r>
            <w:r w:rsidR="009037DA">
              <w:t xml:space="preserve"> </w:t>
            </w:r>
            <w:r w:rsidRPr="00BF7E37">
              <w:t>the</w:t>
            </w:r>
            <w:r w:rsidR="009037DA">
              <w:t xml:space="preserve"> </w:t>
            </w:r>
            <w:r w:rsidRPr="00BF7E37">
              <w:t>system</w:t>
            </w:r>
            <w:r w:rsidR="009037DA">
              <w:t xml:space="preserve"> </w:t>
            </w:r>
            <w:r w:rsidRPr="00BF7E37">
              <w:t>the</w:t>
            </w:r>
            <w:r w:rsidR="009037DA">
              <w:t xml:space="preserve"> </w:t>
            </w:r>
            <w:r w:rsidRPr="00BF7E37">
              <w:t>event</w:t>
            </w:r>
            <w:r w:rsidR="009037DA">
              <w:t xml:space="preserve"> </w:t>
            </w:r>
            <w:r w:rsidRPr="00BF7E37">
              <w:t>log.</w:t>
            </w:r>
          </w:p>
          <w:p w:rsidR="00F90457" w:rsidRPr="00596F2E" w:rsidRDefault="00F90457" w:rsidP="00BF7E37">
            <w:pPr>
              <w:rPr>
                <w:rStyle w:val="BodyTextChar"/>
              </w:rPr>
            </w:pPr>
            <w:r w:rsidRPr="00BF7E37">
              <w:t>The</w:t>
            </w:r>
            <w:r w:rsidR="009037DA">
              <w:t xml:space="preserve"> </w:t>
            </w:r>
            <w:r w:rsidRPr="00BF7E37">
              <w:t>default</w:t>
            </w:r>
            <w:r w:rsidR="009037DA">
              <w:t xml:space="preserve"> </w:t>
            </w:r>
            <w:r w:rsidRPr="00BF7E37">
              <w:t>value</w:t>
            </w:r>
            <w:r w:rsidR="009037DA">
              <w:t xml:space="preserve"> </w:t>
            </w:r>
            <w:r w:rsidRPr="00BF7E37">
              <w:t>is</w:t>
            </w:r>
            <w:r w:rsidR="009037DA">
              <w:t xml:space="preserve"> </w:t>
            </w:r>
            <w:r w:rsidRPr="00BF7E37">
              <w:t>"true".</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PrecompilePageFiles</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"PrecompilePageFiles"</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settings:PrecompilePageFiles"</w:instrText>
            </w:r>
            <w:r w:rsidRPr="00BF7E37">
              <w:fldChar w:fldCharType="end"/>
            </w:r>
            <w:r w:rsidRPr="00BF7E37">
              <w:t>Normally,</w:t>
            </w:r>
            <w:r w:rsidR="009037DA">
              <w:t xml:space="preserve"> </w:t>
            </w:r>
            <w:r w:rsidRPr="00BF7E37">
              <w:t>a</w:t>
            </w:r>
            <w:r w:rsidR="009037DA">
              <w:t xml:space="preserve"> </w:t>
            </w:r>
            <w:r w:rsidRPr="00BF7E37">
              <w:t>thread</w:t>
            </w:r>
            <w:r w:rsidR="009037DA">
              <w:t xml:space="preserve"> </w:t>
            </w:r>
            <w:r w:rsidRPr="00BF7E37">
              <w:t>is</w:t>
            </w:r>
            <w:r w:rsidR="009037DA">
              <w:t xml:space="preserve"> </w:t>
            </w:r>
            <w:r w:rsidRPr="00BF7E37">
              <w:t>started</w:t>
            </w:r>
            <w:r w:rsidR="009037DA">
              <w:t xml:space="preserve"> </w:t>
            </w:r>
            <w:r w:rsidRPr="00BF7E37">
              <w:t>at</w:t>
            </w:r>
            <w:r w:rsidR="009037DA">
              <w:t xml:space="preserve"> </w:t>
            </w:r>
            <w:r w:rsidRPr="00BF7E37">
              <w:t>the</w:t>
            </w:r>
            <w:r w:rsidR="009037DA">
              <w:t xml:space="preserve"> </w:t>
            </w:r>
            <w:r w:rsidRPr="00BF7E37">
              <w:t>end</w:t>
            </w:r>
            <w:r w:rsidR="009037DA">
              <w:t xml:space="preserve"> </w:t>
            </w:r>
            <w:r w:rsidRPr="00BF7E37">
              <w:t>of</w:t>
            </w:r>
            <w:r w:rsidR="009037DA">
              <w:t xml:space="preserve"> </w:t>
            </w:r>
            <w:r w:rsidRPr="00BF7E37">
              <w:t>the</w:t>
            </w:r>
            <w:r w:rsidR="009037DA">
              <w:t xml:space="preserve"> </w:t>
            </w:r>
            <w:r w:rsidRPr="00BF7E37">
              <w:t>generation</w:t>
            </w:r>
            <w:r w:rsidR="009037DA">
              <w:t xml:space="preserve"> </w:t>
            </w:r>
            <w:r w:rsidRPr="00BF7E37">
              <w:t>process</w:t>
            </w:r>
            <w:r w:rsidR="009037DA">
              <w:t xml:space="preserve"> </w:t>
            </w:r>
            <w:r w:rsidRPr="00BF7E37">
              <w:t>that</w:t>
            </w:r>
            <w:r w:rsidR="009037DA">
              <w:t xml:space="preserve"> </w:t>
            </w:r>
            <w:r w:rsidRPr="00BF7E37">
              <w:t>asynchronously</w:t>
            </w:r>
            <w:r w:rsidR="009037DA">
              <w:t xml:space="preserve"> </w:t>
            </w:r>
            <w:r w:rsidRPr="00BF7E37">
              <w:t>accesses</w:t>
            </w:r>
            <w:r w:rsidR="009037DA">
              <w:t xml:space="preserve"> </w:t>
            </w:r>
            <w:r w:rsidRPr="00BF7E37">
              <w:t>the</w:t>
            </w:r>
            <w:r w:rsidR="009037DA">
              <w:t xml:space="preserve"> </w:t>
            </w:r>
            <w:r w:rsidRPr="00BF7E37">
              <w:t>application’s</w:t>
            </w:r>
            <w:r w:rsidR="009037DA">
              <w:t xml:space="preserve"> </w:t>
            </w:r>
            <w:r w:rsidRPr="00BF7E37">
              <w:t>pages</w:t>
            </w:r>
            <w:r w:rsidR="009037DA">
              <w:t xml:space="preserve"> </w:t>
            </w:r>
            <w:r w:rsidRPr="00BF7E37">
              <w:t>so</w:t>
            </w:r>
            <w:r w:rsidR="009037DA">
              <w:t xml:space="preserve"> </w:t>
            </w:r>
            <w:r w:rsidRPr="00BF7E37">
              <w:t>that</w:t>
            </w:r>
            <w:r w:rsidR="009037DA">
              <w:t xml:space="preserve"> </w:t>
            </w:r>
            <w:r w:rsidRPr="00BF7E37">
              <w:t>IIS</w:t>
            </w:r>
            <w:r w:rsidR="009037DA">
              <w:t xml:space="preserve"> </w:t>
            </w:r>
            <w:r w:rsidRPr="00BF7E37">
              <w:t>will</w:t>
            </w:r>
            <w:r w:rsidR="009037DA">
              <w:t xml:space="preserve"> </w:t>
            </w:r>
            <w:r w:rsidRPr="00BF7E37">
              <w:t>compile</w:t>
            </w:r>
            <w:r w:rsidR="009037DA">
              <w:t xml:space="preserve"> </w:t>
            </w:r>
            <w:r w:rsidRPr="00BF7E37">
              <w:t>the</w:t>
            </w:r>
            <w:r w:rsidR="009037DA">
              <w:t xml:space="preserve"> </w:t>
            </w:r>
            <w:r w:rsidRPr="00BF7E37">
              <w:t>ASPX</w:t>
            </w:r>
            <w:r w:rsidR="009037DA">
              <w:t xml:space="preserve"> </w:t>
            </w:r>
            <w:r w:rsidRPr="00BF7E37">
              <w:t>and</w:t>
            </w:r>
            <w:r w:rsidR="009037DA">
              <w:t xml:space="preserve"> </w:t>
            </w:r>
            <w:r w:rsidRPr="00BF7E37">
              <w:t>ASCX</w:t>
            </w:r>
            <w:r w:rsidR="009037DA">
              <w:t xml:space="preserve"> </w:t>
            </w:r>
            <w:r w:rsidRPr="00BF7E37">
              <w:t>files.</w:t>
            </w:r>
          </w:p>
          <w:tbl>
            <w:tblPr>
              <w:tblW w:w="0" w:type="auto"/>
              <w:tblLook w:val="0000" w:firstRow="0" w:lastRow="0" w:firstColumn="0" w:lastColumn="0" w:noHBand="0" w:noVBand="0"/>
            </w:tblPr>
            <w:tblGrid>
              <w:gridCol w:w="743"/>
              <w:gridCol w:w="6311"/>
            </w:tblGrid>
            <w:tr w:rsidR="00F90457" w:rsidRPr="00BF7E37">
              <w:tc>
                <w:tcPr>
                  <w:tcW w:w="748" w:type="dxa"/>
                  <w:tcBorders>
                    <w:top w:val="nil"/>
                    <w:left w:val="nil"/>
                    <w:bottom w:val="nil"/>
                    <w:right w:val="nil"/>
                  </w:tcBorders>
                </w:tcPr>
                <w:p w:rsidR="00F90457" w:rsidRPr="00BF7E37" w:rsidRDefault="00F90457" w:rsidP="00BF7E37">
                  <w:r w:rsidRPr="00BF7E37">
                    <w:t>true</w:t>
                  </w:r>
                </w:p>
              </w:tc>
              <w:tc>
                <w:tcPr>
                  <w:tcW w:w="6544" w:type="dxa"/>
                  <w:tcBorders>
                    <w:top w:val="nil"/>
                    <w:left w:val="nil"/>
                    <w:bottom w:val="nil"/>
                    <w:right w:val="nil"/>
                  </w:tcBorders>
                </w:tcPr>
                <w:p w:rsidR="00F90457" w:rsidRPr="00BF7E37" w:rsidRDefault="00F90457" w:rsidP="00BF7E37">
                  <w:r w:rsidRPr="00BF7E37">
                    <w:t>The</w:t>
                  </w:r>
                  <w:r w:rsidR="009037DA">
                    <w:t xml:space="preserve"> </w:t>
                  </w:r>
                  <w:r w:rsidRPr="00BF7E37">
                    <w:t>compilation</w:t>
                  </w:r>
                  <w:r w:rsidR="009037DA">
                    <w:t xml:space="preserve"> </w:t>
                  </w:r>
                  <w:r w:rsidRPr="00BF7E37">
                    <w:t>thread</w:t>
                  </w:r>
                  <w:r w:rsidR="009037DA">
                    <w:t xml:space="preserve"> </w:t>
                  </w:r>
                  <w:r w:rsidRPr="00BF7E37">
                    <w:t>is</w:t>
                  </w:r>
                  <w:r w:rsidR="009037DA">
                    <w:t xml:space="preserve"> </w:t>
                  </w:r>
                  <w:r w:rsidRPr="00BF7E37">
                    <w:t>started.</w:t>
                  </w:r>
                  <w:r w:rsidR="009037DA">
                    <w:t xml:space="preserve">  </w:t>
                  </w:r>
                  <w:r w:rsidRPr="00BF7E37">
                    <w:t>This</w:t>
                  </w:r>
                  <w:r w:rsidR="009037DA">
                    <w:t xml:space="preserve"> </w:t>
                  </w:r>
                  <w:r w:rsidRPr="00BF7E37">
                    <w:t>is</w:t>
                  </w:r>
                  <w:r w:rsidR="009037DA">
                    <w:t xml:space="preserve"> </w:t>
                  </w:r>
                  <w:r w:rsidRPr="00BF7E37">
                    <w:t>the</w:t>
                  </w:r>
                  <w:r w:rsidR="009037DA">
                    <w:t xml:space="preserve"> </w:t>
                  </w:r>
                  <w:r w:rsidRPr="00BF7E37">
                    <w:t>default</w:t>
                  </w:r>
                  <w:r w:rsidR="009037DA">
                    <w:t xml:space="preserve"> </w:t>
                  </w:r>
                  <w:r w:rsidRPr="00BF7E37">
                    <w:t>value.</w:t>
                  </w:r>
                </w:p>
              </w:tc>
            </w:tr>
            <w:tr w:rsidR="00F90457" w:rsidRPr="00BF7E37">
              <w:tc>
                <w:tcPr>
                  <w:tcW w:w="748" w:type="dxa"/>
                  <w:tcBorders>
                    <w:top w:val="nil"/>
                    <w:left w:val="nil"/>
                    <w:bottom w:val="nil"/>
                    <w:right w:val="nil"/>
                  </w:tcBorders>
                </w:tcPr>
                <w:p w:rsidR="00F90457" w:rsidRPr="00BF7E37" w:rsidRDefault="00F90457" w:rsidP="00BF7E37">
                  <w:r w:rsidRPr="00BF7E37">
                    <w:t>false</w:t>
                  </w:r>
                </w:p>
              </w:tc>
              <w:tc>
                <w:tcPr>
                  <w:tcW w:w="6544" w:type="dxa"/>
                  <w:tcBorders>
                    <w:top w:val="nil"/>
                    <w:left w:val="nil"/>
                    <w:bottom w:val="nil"/>
                    <w:right w:val="nil"/>
                  </w:tcBorders>
                </w:tcPr>
                <w:p w:rsidR="00F90457" w:rsidRPr="00BF7E37" w:rsidRDefault="00F90457" w:rsidP="00BF7E37">
                  <w:r w:rsidRPr="00BF7E37">
                    <w:t>The</w:t>
                  </w:r>
                  <w:r w:rsidR="009037DA">
                    <w:t xml:space="preserve"> </w:t>
                  </w:r>
                  <w:r w:rsidRPr="00BF7E37">
                    <w:t>compilation</w:t>
                  </w:r>
                  <w:r w:rsidR="009037DA">
                    <w:t xml:space="preserve"> </w:t>
                  </w:r>
                  <w:r w:rsidRPr="00BF7E37">
                    <w:t>thread</w:t>
                  </w:r>
                  <w:r w:rsidR="009037DA">
                    <w:t xml:space="preserve"> </w:t>
                  </w:r>
                  <w:r w:rsidRPr="00BF7E37">
                    <w:t>is</w:t>
                  </w:r>
                  <w:r w:rsidR="009037DA">
                    <w:t xml:space="preserve"> </w:t>
                  </w:r>
                  <w:r w:rsidRPr="00BF7E37">
                    <w:t>not</w:t>
                  </w:r>
                  <w:r w:rsidR="009037DA">
                    <w:t xml:space="preserve"> </w:t>
                  </w:r>
                  <w:r w:rsidRPr="00BF7E37">
                    <w:t>started.</w:t>
                  </w:r>
                  <w:r w:rsidR="009037DA">
                    <w:t xml:space="preserve">  </w:t>
                  </w:r>
                  <w:r w:rsidRPr="00BF7E37">
                    <w:t>This</w:t>
                  </w:r>
                  <w:r w:rsidR="009037DA">
                    <w:t xml:space="preserve"> </w:t>
                  </w:r>
                  <w:r w:rsidRPr="00BF7E37">
                    <w:t>can</w:t>
                  </w:r>
                  <w:r w:rsidR="009037DA">
                    <w:t xml:space="preserve"> </w:t>
                  </w:r>
                  <w:r w:rsidRPr="00BF7E37">
                    <w:t>be</w:t>
                  </w:r>
                  <w:r w:rsidR="009037DA">
                    <w:t xml:space="preserve"> </w:t>
                  </w:r>
                  <w:r w:rsidRPr="00BF7E37">
                    <w:t>useful</w:t>
                  </w:r>
                  <w:r w:rsidR="009037DA">
                    <w:t xml:space="preserve"> </w:t>
                  </w:r>
                  <w:r w:rsidRPr="00BF7E37">
                    <w:t>in</w:t>
                  </w:r>
                  <w:r w:rsidR="009037DA">
                    <w:t xml:space="preserve"> </w:t>
                  </w:r>
                  <w:r w:rsidRPr="00BF7E37">
                    <w:t>a</w:t>
                  </w:r>
                  <w:r w:rsidR="009037DA">
                    <w:t xml:space="preserve"> </w:t>
                  </w:r>
                  <w:r w:rsidRPr="00BF7E37">
                    <w:t>development</w:t>
                  </w:r>
                  <w:r w:rsidR="009037DA">
                    <w:t xml:space="preserve"> </w:t>
                  </w:r>
                  <w:r w:rsidRPr="00BF7E37">
                    <w:t>environment,</w:t>
                  </w:r>
                  <w:r w:rsidR="009037DA">
                    <w:t xml:space="preserve"> </w:t>
                  </w:r>
                  <w:r w:rsidRPr="00BF7E37">
                    <w:t>since</w:t>
                  </w:r>
                  <w:r w:rsidR="009037DA">
                    <w:t xml:space="preserve"> </w:t>
                  </w:r>
                  <w:r w:rsidRPr="00BF7E37">
                    <w:t>the</w:t>
                  </w:r>
                  <w:r w:rsidR="009037DA">
                    <w:t xml:space="preserve"> </w:t>
                  </w:r>
                  <w:r w:rsidRPr="00BF7E37">
                    <w:t>thread</w:t>
                  </w:r>
                  <w:r w:rsidR="009037DA">
                    <w:t xml:space="preserve"> </w:t>
                  </w:r>
                  <w:r w:rsidRPr="00BF7E37">
                    <w:t>can</w:t>
                  </w:r>
                  <w:r w:rsidR="009037DA">
                    <w:t xml:space="preserve"> </w:t>
                  </w:r>
                  <w:r w:rsidRPr="00BF7E37">
                    <w:t>consume</w:t>
                  </w:r>
                  <w:r w:rsidR="009037DA">
                    <w:t xml:space="preserve"> </w:t>
                  </w:r>
                  <w:r w:rsidRPr="00BF7E37">
                    <w:t>most</w:t>
                  </w:r>
                  <w:r w:rsidR="009037DA">
                    <w:t xml:space="preserve"> </w:t>
                  </w:r>
                  <w:r w:rsidRPr="00BF7E37">
                    <w:t>of</w:t>
                  </w:r>
                  <w:r w:rsidR="009037DA">
                    <w:t xml:space="preserve"> </w:t>
                  </w:r>
                  <w:r w:rsidRPr="00BF7E37">
                    <w:t>the</w:t>
                  </w:r>
                  <w:r w:rsidR="009037DA">
                    <w:t xml:space="preserve"> </w:t>
                  </w:r>
                  <w:r w:rsidRPr="00BF7E37">
                    <w:t>server's</w:t>
                  </w:r>
                  <w:r w:rsidR="009037DA">
                    <w:t xml:space="preserve"> </w:t>
                  </w:r>
                  <w:r w:rsidRPr="00BF7E37">
                    <w:t>CPU</w:t>
                  </w:r>
                  <w:r w:rsidR="009037DA">
                    <w:t xml:space="preserve"> </w:t>
                  </w:r>
                  <w:r w:rsidRPr="00BF7E37">
                    <w:t>cycles</w:t>
                  </w:r>
                  <w:r w:rsidR="009037DA">
                    <w:t xml:space="preserve"> </w:t>
                  </w:r>
                  <w:r w:rsidRPr="00BF7E37">
                    <w:t>for</w:t>
                  </w:r>
                  <w:r w:rsidR="009037DA">
                    <w:t xml:space="preserve"> </w:t>
                  </w:r>
                  <w:r w:rsidRPr="00BF7E37">
                    <w:t>many</w:t>
                  </w:r>
                  <w:r w:rsidR="009037DA">
                    <w:t xml:space="preserve"> </w:t>
                  </w:r>
                  <w:r w:rsidRPr="00BF7E37">
                    <w:t>minutes.</w:t>
                  </w:r>
                </w:p>
              </w:tc>
            </w:tr>
          </w:tbl>
          <w:p w:rsidR="00F90457" w:rsidRDefault="00F90457" w:rsidP="00491955">
            <w:pPr>
              <w:pStyle w:val="BodyText"/>
            </w:pP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SignedOutPageUrl</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"SignedOutPageUrl</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settings:SignedOutPageUrl"</w:instrText>
            </w:r>
            <w:r w:rsidRPr="00BF7E37">
              <w:fldChar w:fldCharType="end"/>
            </w:r>
            <w:r w:rsidRPr="00BF7E37">
              <w:t>Sets</w:t>
            </w:r>
            <w:r w:rsidR="009037DA">
              <w:t xml:space="preserve"> </w:t>
            </w:r>
            <w:r w:rsidRPr="00BF7E37">
              <w:t>the</w:t>
            </w:r>
            <w:r w:rsidR="009037DA">
              <w:t xml:space="preserve"> </w:t>
            </w:r>
            <w:r w:rsidRPr="00BF7E37">
              <w:t>page</w:t>
            </w:r>
            <w:r w:rsidR="009037DA">
              <w:t xml:space="preserve"> </w:t>
            </w:r>
            <w:r w:rsidRPr="00BF7E37">
              <w:t>that</w:t>
            </w:r>
            <w:r w:rsidR="009037DA">
              <w:t xml:space="preserve"> </w:t>
            </w:r>
            <w:r w:rsidRPr="00BF7E37">
              <w:t>is</w:t>
            </w:r>
            <w:r w:rsidR="009037DA">
              <w:t xml:space="preserve"> </w:t>
            </w:r>
            <w:r w:rsidRPr="00BF7E37">
              <w:t>displayed</w:t>
            </w:r>
            <w:r w:rsidR="009037DA">
              <w:t xml:space="preserve"> </w:t>
            </w:r>
            <w:r w:rsidRPr="00BF7E37">
              <w:t>when</w:t>
            </w:r>
            <w:r w:rsidR="009037DA">
              <w:t xml:space="preserve"> </w:t>
            </w:r>
            <w:r w:rsidRPr="00BF7E37">
              <w:t>the</w:t>
            </w:r>
            <w:r w:rsidR="009037DA">
              <w:t xml:space="preserve"> </w:t>
            </w:r>
            <w:r w:rsidRPr="00BF7E37">
              <w:t>application</w:t>
            </w:r>
            <w:r w:rsidR="009037DA">
              <w:t xml:space="preserve"> </w:t>
            </w:r>
            <w:r w:rsidRPr="00BF7E37">
              <w:t>signs</w:t>
            </w:r>
            <w:r w:rsidR="009037DA">
              <w:t xml:space="preserve"> </w:t>
            </w:r>
            <w:r w:rsidRPr="00BF7E37">
              <w:t>out</w:t>
            </w:r>
            <w:r w:rsidR="009037DA">
              <w:t xml:space="preserve"> </w:t>
            </w:r>
            <w:r w:rsidRPr="00BF7E37">
              <w:t>of</w:t>
            </w:r>
            <w:r w:rsidR="009037DA">
              <w:t xml:space="preserve"> </w:t>
            </w:r>
            <w:r w:rsidRPr="00BF7E37">
              <w:t>the</w:t>
            </w:r>
            <w:r w:rsidR="009037DA">
              <w:t xml:space="preserve"> </w:t>
            </w:r>
            <w:r w:rsidRPr="00BF7E37">
              <w:t>application.</w:t>
            </w:r>
            <w:r w:rsidR="009037DA">
              <w:t xml:space="preserve">  </w:t>
            </w:r>
            <w:r w:rsidRPr="00BF7E37">
              <w:t>This</w:t>
            </w:r>
            <w:r w:rsidR="009037DA">
              <w:t xml:space="preserve"> </w:t>
            </w:r>
            <w:r w:rsidRPr="00BF7E37">
              <w:t>setting</w:t>
            </w:r>
            <w:r w:rsidR="009037DA">
              <w:t xml:space="preserve"> </w:t>
            </w:r>
            <w:r w:rsidRPr="00BF7E37">
              <w:t>is</w:t>
            </w:r>
            <w:r w:rsidR="009037DA">
              <w:t xml:space="preserve"> </w:t>
            </w:r>
            <w:r w:rsidRPr="00BF7E37">
              <w:t>not</w:t>
            </w:r>
            <w:r w:rsidR="009037DA">
              <w:t xml:space="preserve"> </w:t>
            </w:r>
            <w:r w:rsidRPr="00BF7E37">
              <w:t>required,</w:t>
            </w:r>
            <w:r w:rsidR="009037DA">
              <w:t xml:space="preserve"> </w:t>
            </w:r>
            <w:r w:rsidRPr="00BF7E37">
              <w:t>and</w:t>
            </w:r>
            <w:r w:rsidR="009037DA">
              <w:t xml:space="preserve"> </w:t>
            </w:r>
            <w:r w:rsidRPr="00BF7E37">
              <w:t>if</w:t>
            </w:r>
            <w:r w:rsidR="009037DA">
              <w:t xml:space="preserve"> </w:t>
            </w:r>
            <w:r w:rsidRPr="00BF7E37">
              <w:t>not</w:t>
            </w:r>
            <w:r w:rsidR="009037DA">
              <w:t xml:space="preserve"> </w:t>
            </w:r>
            <w:r w:rsidRPr="00BF7E37">
              <w:t>present</w:t>
            </w:r>
            <w:r w:rsidR="009037DA">
              <w:t xml:space="preserve"> </w:t>
            </w:r>
            <w:r w:rsidRPr="00BF7E37">
              <w:t>in</w:t>
            </w:r>
            <w:r w:rsidR="009037DA">
              <w:t xml:space="preserve"> </w:t>
            </w:r>
            <w:r w:rsidR="008F38C6">
              <w:t xml:space="preserve">your application’s </w:t>
            </w:r>
            <w:proofErr w:type="spellStart"/>
            <w:r w:rsidR="008F38C6">
              <w:t>Web.config</w:t>
            </w:r>
            <w:proofErr w:type="spellEnd"/>
            <w:r w:rsidR="009037DA">
              <w:t xml:space="preserve"> </w:t>
            </w:r>
            <w:r w:rsidRPr="00BF7E37">
              <w:t>file,</w:t>
            </w:r>
            <w:r w:rsidR="009037DA">
              <w:t xml:space="preserve"> </w:t>
            </w:r>
            <w:r w:rsidRPr="00BF7E37">
              <w:t>a</w:t>
            </w:r>
            <w:r w:rsidR="009037DA">
              <w:t xml:space="preserve"> </w:t>
            </w:r>
            <w:r w:rsidRPr="00BF7E37">
              <w:t>default</w:t>
            </w:r>
            <w:r w:rsidR="009037DA">
              <w:t xml:space="preserve"> </w:t>
            </w:r>
            <w:r w:rsidRPr="00BF7E37">
              <w:t>will</w:t>
            </w:r>
            <w:r w:rsidR="009037DA">
              <w:t xml:space="preserve"> </w:t>
            </w:r>
            <w:r w:rsidRPr="00BF7E37">
              <w:t>be</w:t>
            </w:r>
            <w:r w:rsidR="009037DA">
              <w:t xml:space="preserve"> </w:t>
            </w:r>
            <w:r w:rsidRPr="00BF7E37">
              <w:t>assumed.</w:t>
            </w:r>
            <w:r w:rsidR="009037DA">
              <w:t xml:space="preserve">  </w:t>
            </w:r>
            <w:r w:rsidRPr="00BF7E37">
              <w:t>You</w:t>
            </w:r>
            <w:r w:rsidR="009037DA">
              <w:t xml:space="preserve"> </w:t>
            </w:r>
            <w:r w:rsidRPr="00BF7E37">
              <w:t>may</w:t>
            </w:r>
            <w:r w:rsidR="009037DA">
              <w:t xml:space="preserve"> </w:t>
            </w:r>
            <w:r w:rsidRPr="00BF7E37">
              <w:t>add/edit</w:t>
            </w:r>
            <w:r w:rsidR="009037DA">
              <w:t xml:space="preserve"> </w:t>
            </w:r>
            <w:r w:rsidRPr="00BF7E37">
              <w:t>these</w:t>
            </w:r>
            <w:r w:rsidR="009037DA">
              <w:t xml:space="preserve"> </w:t>
            </w:r>
            <w:r w:rsidRPr="00BF7E37">
              <w:t>settings</w:t>
            </w:r>
            <w:r w:rsidR="009037DA">
              <w:t xml:space="preserve"> </w:t>
            </w:r>
            <w:r w:rsidRPr="00BF7E37">
              <w:t>to</w:t>
            </w:r>
            <w:r w:rsidR="009037DA">
              <w:t xml:space="preserve"> </w:t>
            </w:r>
            <w:r w:rsidRPr="00BF7E37">
              <w:t>change</w:t>
            </w:r>
            <w:r w:rsidR="009037DA">
              <w:t xml:space="preserve"> </w:t>
            </w:r>
            <w:r w:rsidRPr="00BF7E37">
              <w:t>the</w:t>
            </w:r>
            <w:r w:rsidR="009037DA">
              <w:t xml:space="preserve"> </w:t>
            </w:r>
            <w:r w:rsidRPr="00BF7E37">
              <w:t>locations</w:t>
            </w:r>
            <w:r w:rsidR="009037DA">
              <w:t xml:space="preserve"> </w:t>
            </w:r>
            <w:r w:rsidRPr="00BF7E37">
              <w:t>of</w:t>
            </w:r>
            <w:r w:rsidR="009037DA">
              <w:t xml:space="preserve"> </w:t>
            </w:r>
            <w:r w:rsidRPr="00BF7E37">
              <w:t>the</w:t>
            </w:r>
            <w:r w:rsidR="009037DA">
              <w:t xml:space="preserve"> </w:t>
            </w:r>
            <w:r w:rsidRPr="00BF7E37">
              <w:t>various</w:t>
            </w:r>
            <w:r w:rsidR="009037DA">
              <w:t xml:space="preserve"> </w:t>
            </w:r>
            <w:r w:rsidRPr="00BF7E37">
              <w:t>pages.</w:t>
            </w:r>
          </w:p>
          <w:p w:rsidR="00F90457" w:rsidRPr="00BF7E37" w:rsidRDefault="00F90457" w:rsidP="00BF7E37">
            <w:r w:rsidRPr="00BF7E37">
              <w:t>Usage:</w:t>
            </w:r>
          </w:p>
          <w:p w:rsidR="00F90457" w:rsidRDefault="00F90457" w:rsidP="00A72269">
            <w:pPr>
              <w:pStyle w:val="Example-Code"/>
              <w:tabs>
                <w:tab w:val="clear" w:pos="216"/>
                <w:tab w:val="left" w:pos="208"/>
                <w:tab w:val="left" w:pos="388"/>
              </w:tabs>
            </w:pPr>
            <w:r>
              <w:t>&lt;configuration&gt;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p>
          <w:p w:rsidR="00F90457" w:rsidRPr="00433D63" w:rsidRDefault="00F90457" w:rsidP="00A72269">
            <w:pPr>
              <w:pStyle w:val="Example-Code"/>
              <w:tabs>
                <w:tab w:val="clear" w:pos="216"/>
                <w:tab w:val="left" w:pos="208"/>
                <w:tab w:val="left" w:pos="388"/>
                <w:tab w:val="left" w:pos="838"/>
              </w:tabs>
            </w:pPr>
            <w:r>
              <w:tab/>
            </w:r>
            <w:r>
              <w:tab/>
              <w:t>&lt;</w:t>
            </w:r>
            <w:r w:rsidR="004D5D8F">
              <w:t>add key</w:t>
            </w:r>
            <w:r>
              <w:t>=”</w:t>
            </w:r>
            <w:proofErr w:type="spellStart"/>
            <w:r>
              <w:t>SignedOutPageUrl</w:t>
            </w:r>
            <w:proofErr w:type="spellEnd"/>
            <w:r>
              <w:t>”</w:t>
            </w:r>
            <w:r w:rsidR="009037DA">
              <w:t xml:space="preserve">  </w:t>
            </w:r>
            <w:r w:rsidRPr="00433D63">
              <w:t>value="Shared/SignedOutPage.aspx”</w:t>
            </w:r>
            <w:r w:rsidR="009037DA" w:rsidRPr="00433D63">
              <w:t xml:space="preserve"> </w:t>
            </w:r>
            <w:r w:rsidRPr="00433D63">
              <w:t>/&gt;</w:t>
            </w:r>
          </w:p>
          <w:p w:rsidR="00F90457" w:rsidRDefault="00F90457" w:rsidP="00A72269">
            <w:pPr>
              <w:pStyle w:val="Example-Code"/>
              <w:tabs>
                <w:tab w:val="clear" w:pos="216"/>
                <w:tab w:val="left" w:pos="208"/>
                <w:tab w:val="left" w:pos="388"/>
              </w:tabs>
            </w:pPr>
            <w:r w:rsidRPr="00433D63">
              <w:tab/>
            </w:r>
            <w:r>
              <w:t>&lt;/</w:t>
            </w:r>
            <w:proofErr w:type="spellStart"/>
            <w:r>
              <w:t>appSettings</w:t>
            </w:r>
            <w:proofErr w:type="spellEnd"/>
            <w:r>
              <w:t>&gt;</w:t>
            </w:r>
            <w:r w:rsidR="009037DA">
              <w:t xml:space="preserve"> </w:t>
            </w:r>
          </w:p>
          <w:p w:rsidR="00F90457" w:rsidRDefault="00F90457" w:rsidP="00A72269">
            <w:pPr>
              <w:pStyle w:val="Example-Code"/>
              <w:tabs>
                <w:tab w:val="clear" w:pos="216"/>
                <w:tab w:val="left" w:pos="208"/>
                <w:tab w:val="left" w:pos="388"/>
              </w:tabs>
            </w:pPr>
            <w:r>
              <w:t>&lt;/configuration&gt;</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SignInPageUrl</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"SignInPageUrl</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settings:SignInPageUrl"</w:instrText>
            </w:r>
            <w:r w:rsidRPr="00BF7E37">
              <w:fldChar w:fldCharType="end"/>
            </w:r>
            <w:r w:rsidRPr="00BF7E37">
              <w:t>Sets</w:t>
            </w:r>
            <w:r w:rsidR="009037DA">
              <w:t xml:space="preserve"> </w:t>
            </w:r>
            <w:r w:rsidRPr="00BF7E37">
              <w:t>the</w:t>
            </w:r>
            <w:r w:rsidR="009037DA">
              <w:t xml:space="preserve"> </w:t>
            </w:r>
            <w:r w:rsidRPr="00BF7E37">
              <w:t>page</w:t>
            </w:r>
            <w:r w:rsidR="009037DA">
              <w:t xml:space="preserve"> </w:t>
            </w:r>
            <w:r w:rsidRPr="00BF7E37">
              <w:t>that</w:t>
            </w:r>
            <w:r w:rsidR="009037DA">
              <w:t xml:space="preserve"> </w:t>
            </w:r>
            <w:r w:rsidRPr="00BF7E37">
              <w:t>is</w:t>
            </w:r>
            <w:r w:rsidR="009037DA">
              <w:t xml:space="preserve"> </w:t>
            </w:r>
            <w:r w:rsidRPr="00BF7E37">
              <w:t>displayed</w:t>
            </w:r>
            <w:r w:rsidR="009037DA">
              <w:t xml:space="preserve"> </w:t>
            </w:r>
            <w:r w:rsidRPr="00BF7E37">
              <w:t>when</w:t>
            </w:r>
            <w:r w:rsidR="009037DA">
              <w:t xml:space="preserve"> </w:t>
            </w:r>
            <w:r w:rsidRPr="00BF7E37">
              <w:t>the</w:t>
            </w:r>
            <w:r w:rsidR="009037DA">
              <w:t xml:space="preserve"> </w:t>
            </w:r>
            <w:r w:rsidRPr="00BF7E37">
              <w:t>application</w:t>
            </w:r>
            <w:r w:rsidR="009037DA">
              <w:t xml:space="preserve"> </w:t>
            </w:r>
            <w:r w:rsidRPr="00BF7E37">
              <w:t>user</w:t>
            </w:r>
            <w:r w:rsidR="009037DA">
              <w:t xml:space="preserve"> </w:t>
            </w:r>
            <w:r w:rsidRPr="00BF7E37">
              <w:t>is</w:t>
            </w:r>
            <w:r w:rsidR="009037DA">
              <w:t xml:space="preserve"> </w:t>
            </w:r>
            <w:r w:rsidRPr="00BF7E37">
              <w:t>prompted</w:t>
            </w:r>
            <w:r w:rsidR="009037DA">
              <w:t xml:space="preserve"> </w:t>
            </w:r>
            <w:r w:rsidRPr="00BF7E37">
              <w:t>to</w:t>
            </w:r>
            <w:r w:rsidR="009037DA">
              <w:t xml:space="preserve"> </w:t>
            </w:r>
            <w:r w:rsidRPr="00BF7E37">
              <w:t>sign</w:t>
            </w:r>
            <w:r w:rsidR="009037DA">
              <w:t xml:space="preserve"> </w:t>
            </w:r>
            <w:r w:rsidRPr="00BF7E37">
              <w:t>in</w:t>
            </w:r>
            <w:r w:rsidR="009037DA">
              <w:t xml:space="preserve"> </w:t>
            </w:r>
            <w:r w:rsidRPr="00BF7E37">
              <w:t>to</w:t>
            </w:r>
            <w:r w:rsidR="009037DA">
              <w:t xml:space="preserve"> </w:t>
            </w:r>
            <w:r w:rsidRPr="00BF7E37">
              <w:t>the</w:t>
            </w:r>
            <w:r w:rsidR="009037DA">
              <w:t xml:space="preserve"> </w:t>
            </w:r>
            <w:r w:rsidRPr="00BF7E37">
              <w:t>application.</w:t>
            </w:r>
            <w:r w:rsidR="009037DA">
              <w:t xml:space="preserve">  </w:t>
            </w:r>
            <w:r w:rsidRPr="00BF7E37">
              <w:t>This</w:t>
            </w:r>
            <w:r w:rsidR="009037DA">
              <w:t xml:space="preserve"> </w:t>
            </w:r>
            <w:r w:rsidRPr="00BF7E37">
              <w:t>setting</w:t>
            </w:r>
            <w:r w:rsidR="009037DA">
              <w:t xml:space="preserve"> </w:t>
            </w:r>
            <w:r w:rsidRPr="00BF7E37">
              <w:t>is</w:t>
            </w:r>
            <w:r w:rsidR="009037DA">
              <w:t xml:space="preserve"> </w:t>
            </w:r>
            <w:r w:rsidRPr="00BF7E37">
              <w:t>not</w:t>
            </w:r>
            <w:r w:rsidR="009037DA">
              <w:t xml:space="preserve"> </w:t>
            </w:r>
            <w:r w:rsidRPr="00BF7E37">
              <w:t>required,</w:t>
            </w:r>
            <w:r w:rsidR="009037DA">
              <w:t xml:space="preserve"> </w:t>
            </w:r>
            <w:r w:rsidRPr="00BF7E37">
              <w:t>and</w:t>
            </w:r>
            <w:r w:rsidR="009037DA">
              <w:t xml:space="preserve"> </w:t>
            </w:r>
            <w:r w:rsidRPr="00BF7E37">
              <w:t>if</w:t>
            </w:r>
            <w:r w:rsidR="009037DA">
              <w:t xml:space="preserve"> </w:t>
            </w:r>
            <w:r w:rsidRPr="00BF7E37">
              <w:t>not</w:t>
            </w:r>
            <w:r w:rsidR="009037DA">
              <w:t xml:space="preserve"> </w:t>
            </w:r>
            <w:r w:rsidRPr="00BF7E37">
              <w:t>present</w:t>
            </w:r>
            <w:r w:rsidR="009037DA">
              <w:t xml:space="preserve"> </w:t>
            </w:r>
            <w:r w:rsidRPr="00BF7E37">
              <w:t>in</w:t>
            </w:r>
            <w:r w:rsidR="009037DA">
              <w:t xml:space="preserve"> </w:t>
            </w:r>
            <w:r w:rsidR="008F38C6">
              <w:t xml:space="preserve">your application’s </w:t>
            </w:r>
            <w:proofErr w:type="spellStart"/>
            <w:r w:rsidR="008F38C6">
              <w:t>Web.config</w:t>
            </w:r>
            <w:proofErr w:type="spellEnd"/>
            <w:r w:rsidR="009037DA">
              <w:t xml:space="preserve"> </w:t>
            </w:r>
            <w:r w:rsidRPr="00BF7E37">
              <w:t>file,</w:t>
            </w:r>
            <w:r w:rsidR="009037DA">
              <w:t xml:space="preserve"> </w:t>
            </w:r>
            <w:r w:rsidRPr="00BF7E37">
              <w:t>a</w:t>
            </w:r>
            <w:r w:rsidR="009037DA">
              <w:t xml:space="preserve"> </w:t>
            </w:r>
            <w:r w:rsidRPr="00BF7E37">
              <w:t>default</w:t>
            </w:r>
            <w:r w:rsidR="009037DA">
              <w:t xml:space="preserve"> </w:t>
            </w:r>
            <w:r w:rsidRPr="00BF7E37">
              <w:t>will</w:t>
            </w:r>
            <w:r w:rsidR="009037DA">
              <w:t xml:space="preserve"> </w:t>
            </w:r>
            <w:r w:rsidRPr="00BF7E37">
              <w:t>be</w:t>
            </w:r>
            <w:r w:rsidR="009037DA">
              <w:t xml:space="preserve"> </w:t>
            </w:r>
            <w:r w:rsidRPr="00BF7E37">
              <w:t>assumed.</w:t>
            </w:r>
            <w:r w:rsidR="009037DA">
              <w:t xml:space="preserve">  </w:t>
            </w:r>
            <w:r w:rsidRPr="00BF7E37">
              <w:t>You</w:t>
            </w:r>
            <w:r w:rsidR="009037DA">
              <w:t xml:space="preserve"> </w:t>
            </w:r>
            <w:r w:rsidRPr="00BF7E37">
              <w:t>may</w:t>
            </w:r>
            <w:r w:rsidR="009037DA">
              <w:t xml:space="preserve"> </w:t>
            </w:r>
            <w:r w:rsidRPr="00BF7E37">
              <w:t>add/edit</w:t>
            </w:r>
            <w:r w:rsidR="009037DA">
              <w:t xml:space="preserve"> </w:t>
            </w:r>
            <w:r w:rsidRPr="00BF7E37">
              <w:t>these</w:t>
            </w:r>
            <w:r w:rsidR="009037DA">
              <w:t xml:space="preserve"> </w:t>
            </w:r>
            <w:r w:rsidRPr="00BF7E37">
              <w:t>settings</w:t>
            </w:r>
            <w:r w:rsidR="009037DA">
              <w:t xml:space="preserve"> </w:t>
            </w:r>
            <w:r w:rsidRPr="00BF7E37">
              <w:t>to</w:t>
            </w:r>
            <w:r w:rsidR="009037DA">
              <w:t xml:space="preserve"> </w:t>
            </w:r>
            <w:r w:rsidRPr="00BF7E37">
              <w:t>change</w:t>
            </w:r>
            <w:r w:rsidR="009037DA">
              <w:t xml:space="preserve"> </w:t>
            </w:r>
            <w:r w:rsidRPr="00BF7E37">
              <w:t>the</w:t>
            </w:r>
            <w:r w:rsidR="009037DA">
              <w:t xml:space="preserve"> </w:t>
            </w:r>
            <w:r w:rsidRPr="00BF7E37">
              <w:t>locations</w:t>
            </w:r>
            <w:r w:rsidR="009037DA">
              <w:t xml:space="preserve"> </w:t>
            </w:r>
            <w:r w:rsidRPr="00BF7E37">
              <w:t>of</w:t>
            </w:r>
            <w:r w:rsidR="009037DA">
              <w:t xml:space="preserve"> </w:t>
            </w:r>
            <w:r w:rsidRPr="00BF7E37">
              <w:t>the</w:t>
            </w:r>
            <w:r w:rsidR="009037DA">
              <w:t xml:space="preserve"> </w:t>
            </w:r>
            <w:r w:rsidRPr="00BF7E37">
              <w:t>various</w:t>
            </w:r>
            <w:r w:rsidR="009037DA">
              <w:t xml:space="preserve"> </w:t>
            </w:r>
            <w:r w:rsidRPr="00BF7E37">
              <w:t>pages.</w:t>
            </w:r>
          </w:p>
          <w:p w:rsidR="00F90457" w:rsidRPr="00BF7E37" w:rsidRDefault="00F90457" w:rsidP="00BF7E37">
            <w:r w:rsidRPr="00BF7E37">
              <w:t>Usage:</w:t>
            </w:r>
          </w:p>
          <w:p w:rsidR="00F90457" w:rsidRDefault="00F90457" w:rsidP="00A72269">
            <w:pPr>
              <w:pStyle w:val="Example-Code"/>
              <w:tabs>
                <w:tab w:val="clear" w:pos="216"/>
                <w:tab w:val="left" w:pos="208"/>
                <w:tab w:val="left" w:pos="388"/>
              </w:tabs>
            </w:pPr>
            <w:r>
              <w:t>&lt;configuration&gt;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p>
          <w:p w:rsidR="00F90457" w:rsidRDefault="00F90457" w:rsidP="00A72269">
            <w:pPr>
              <w:pStyle w:val="Example-Code"/>
              <w:tabs>
                <w:tab w:val="clear" w:pos="216"/>
                <w:tab w:val="left" w:pos="208"/>
                <w:tab w:val="left" w:pos="388"/>
                <w:tab w:val="left" w:pos="838"/>
              </w:tabs>
            </w:pPr>
            <w:r>
              <w:tab/>
            </w:r>
            <w:r>
              <w:tab/>
              <w:t>&lt;</w:t>
            </w:r>
            <w:r w:rsidR="004D5D8F">
              <w:t>add key</w:t>
            </w:r>
            <w:r>
              <w:t>=”</w:t>
            </w:r>
            <w:r w:rsidR="009037DA">
              <w:t xml:space="preserve"> </w:t>
            </w:r>
            <w:proofErr w:type="spellStart"/>
            <w:r>
              <w:t>SignInPageUrl</w:t>
            </w:r>
            <w:proofErr w:type="spellEnd"/>
            <w:r>
              <w:t>”</w:t>
            </w:r>
            <w:r w:rsidR="009037DA">
              <w:t xml:space="preserve"> </w:t>
            </w:r>
            <w:r>
              <w:t>value="Shared/Sign_in_Page.aspx”</w:t>
            </w:r>
            <w:r w:rsidR="009037DA">
              <w:t xml:space="preserve"> </w:t>
            </w:r>
            <w:r>
              <w:t>/&gt;</w:t>
            </w:r>
          </w:p>
          <w:p w:rsidR="00F90457" w:rsidRDefault="00F90457" w:rsidP="00A72269">
            <w:pPr>
              <w:pStyle w:val="Example-Code"/>
              <w:tabs>
                <w:tab w:val="clear" w:pos="216"/>
                <w:tab w:val="left" w:pos="208"/>
                <w:tab w:val="left" w:pos="388"/>
              </w:tabs>
            </w:pPr>
            <w:r>
              <w:tab/>
              <w:t>&lt;/</w:t>
            </w:r>
            <w:proofErr w:type="spellStart"/>
            <w:r>
              <w:t>appSettings</w:t>
            </w:r>
            <w:proofErr w:type="spellEnd"/>
            <w:r>
              <w:t>&gt;</w:t>
            </w:r>
            <w:r w:rsidR="009037DA">
              <w:t xml:space="preserve"> </w:t>
            </w:r>
          </w:p>
          <w:p w:rsidR="00F90457" w:rsidRDefault="00F90457" w:rsidP="00A72269">
            <w:pPr>
              <w:pStyle w:val="Example-Code"/>
              <w:tabs>
                <w:tab w:val="clear" w:pos="216"/>
                <w:tab w:val="left" w:pos="208"/>
                <w:tab w:val="left" w:pos="388"/>
              </w:tabs>
            </w:pPr>
            <w:r>
              <w:t>&lt;/configuration&gt;</w:t>
            </w:r>
          </w:p>
        </w:tc>
      </w:tr>
      <w:tr w:rsidR="00F90457" w:rsidRPr="00BF7E3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TraceDataAccessMethods</w:t>
            </w:r>
            <w:proofErr w:type="spellEnd"/>
            <w:r w:rsidRPr="007070AB">
              <w:br/>
            </w:r>
            <w:proofErr w:type="spellStart"/>
            <w:r w:rsidRPr="007070AB">
              <w:t>TraceDatabaseCommands</w:t>
            </w:r>
            <w:proofErr w:type="spellEnd"/>
            <w:r w:rsidRPr="007070AB">
              <w:br/>
            </w:r>
            <w:proofErr w:type="spellStart"/>
            <w:r w:rsidRPr="007070AB">
              <w:t>TraceTransactionCache</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"TraceDatabaseCommands</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settings:TraceDatabaseCommands"</w:instrText>
            </w:r>
            <w:r w:rsidRPr="00BF7E37">
              <w:fldChar w:fldCharType="end"/>
            </w:r>
            <w:r w:rsidRPr="00BF7E37">
              <w:fldChar w:fldCharType="begin"/>
            </w:r>
            <w:r w:rsidRPr="00BF7E37">
              <w:instrText>xe</w:instrText>
            </w:r>
            <w:r w:rsidR="009037DA">
              <w:instrText xml:space="preserve"> </w:instrText>
            </w:r>
            <w:r w:rsidRPr="00BF7E37">
              <w:instrText>"TraceDataAccessMethods</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settings:TraceDataAccessMethods"</w:instrText>
            </w:r>
            <w:r w:rsidRPr="00BF7E37">
              <w:fldChar w:fldCharType="end"/>
            </w:r>
            <w:r w:rsidRPr="00BF7E37">
              <w:fldChar w:fldCharType="begin"/>
            </w:r>
            <w:r w:rsidRPr="00BF7E37">
              <w:instrText>xe</w:instrText>
            </w:r>
            <w:r w:rsidR="009037DA">
              <w:instrText xml:space="preserve"> </w:instrText>
            </w:r>
            <w:r w:rsidRPr="00BF7E37">
              <w:instrText>"TraceTransactionCache</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settings:TraceTransactionCache"</w:instrText>
            </w:r>
            <w:r w:rsidRPr="00BF7E37">
              <w:fldChar w:fldCharType="end"/>
            </w:r>
            <w:r w:rsidRPr="00BF7E37">
              <w:t>To</w:t>
            </w:r>
            <w:r w:rsidR="009037DA">
              <w:t xml:space="preserve"> </w:t>
            </w:r>
            <w:r w:rsidRPr="00BF7E37">
              <w:t>get</w:t>
            </w:r>
            <w:r w:rsidR="009037DA">
              <w:t xml:space="preserve"> </w:t>
            </w:r>
            <w:r w:rsidRPr="00BF7E37">
              <w:t>detailed</w:t>
            </w:r>
            <w:r w:rsidR="009037DA">
              <w:t xml:space="preserve"> </w:t>
            </w:r>
            <w:r w:rsidRPr="00BF7E37">
              <w:t>page-level</w:t>
            </w:r>
            <w:r w:rsidR="009037DA">
              <w:t xml:space="preserve"> </w:t>
            </w:r>
            <w:r w:rsidRPr="00BF7E37">
              <w:t>tracing,</w:t>
            </w:r>
            <w:r w:rsidR="009037DA">
              <w:t xml:space="preserve"> </w:t>
            </w:r>
            <w:r w:rsidRPr="00BF7E37">
              <w:t>set</w:t>
            </w:r>
            <w:r w:rsidR="009037DA">
              <w:t xml:space="preserve"> </w:t>
            </w:r>
            <w:r w:rsidRPr="00BF7E37">
              <w:t>these</w:t>
            </w:r>
            <w:r w:rsidR="009037DA">
              <w:t xml:space="preserve"> </w:t>
            </w:r>
            <w:r w:rsidRPr="00BF7E37">
              <w:t>keys</w:t>
            </w:r>
            <w:r w:rsidR="009037DA">
              <w:t xml:space="preserve"> </w:t>
            </w:r>
            <w:r w:rsidRPr="00BF7E37">
              <w:t>to</w:t>
            </w:r>
            <w:r w:rsidR="009037DA">
              <w:t xml:space="preserve"> </w:t>
            </w:r>
            <w:r w:rsidRPr="00BF7E37">
              <w:t>"true".</w:t>
            </w:r>
          </w:p>
        </w:tc>
      </w:tr>
      <w:tr w:rsidR="00F90457">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7070AB" w:rsidRDefault="00F90457" w:rsidP="007070AB">
            <w:proofErr w:type="spellStart"/>
            <w:r w:rsidRPr="007070AB">
              <w:t>WebServer</w:t>
            </w:r>
            <w:proofErr w:type="spellEnd"/>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F90457" w:rsidRPr="00BF7E37" w:rsidRDefault="00F90457" w:rsidP="00BF7E37">
            <w:r w:rsidRPr="00BF7E37">
              <w:fldChar w:fldCharType="begin"/>
            </w:r>
            <w:r w:rsidRPr="00BF7E37">
              <w:instrText>xe</w:instrText>
            </w:r>
            <w:r w:rsidR="009037DA">
              <w:instrText xml:space="preserve"> </w:instrText>
            </w:r>
            <w:r w:rsidRPr="00BF7E37">
              <w:instrText>"WebServer</w:instrText>
            </w:r>
            <w:r w:rsidR="009037DA">
              <w:instrText xml:space="preserve"> </w:instrText>
            </w:r>
            <w:r w:rsidRPr="00BF7E37">
              <w:instrText>configuration</w:instrText>
            </w:r>
            <w:r w:rsidR="009037DA">
              <w:instrText xml:space="preserve"> </w:instrText>
            </w:r>
            <w:r w:rsidRPr="00BF7E37">
              <w:instrText>setting"</w:instrText>
            </w:r>
            <w:r w:rsidRPr="00BF7E37">
              <w:fldChar w:fldCharType="end"/>
            </w:r>
            <w:r w:rsidRPr="00BF7E37">
              <w:fldChar w:fldCharType="begin"/>
            </w:r>
            <w:r w:rsidRPr="00BF7E37">
              <w:instrText>xe</w:instrText>
            </w:r>
            <w:r w:rsidR="009037DA">
              <w:instrText xml:space="preserve"> </w:instrText>
            </w:r>
            <w:r w:rsidRPr="00BF7E37">
              <w:instrText>"Configuration</w:instrText>
            </w:r>
            <w:r w:rsidR="009037DA">
              <w:instrText xml:space="preserve"> </w:instrText>
            </w:r>
            <w:r w:rsidRPr="00BF7E37">
              <w:instrText>settings:WebServer"</w:instrText>
            </w:r>
            <w:r w:rsidRPr="00BF7E37">
              <w:fldChar w:fldCharType="end"/>
            </w:r>
            <w:r w:rsidRPr="00BF7E37">
              <w:t>The</w:t>
            </w:r>
            <w:r w:rsidR="009037DA">
              <w:t xml:space="preserve"> </w:t>
            </w:r>
            <w:proofErr w:type="spellStart"/>
            <w:r w:rsidRPr="00BF7E37">
              <w:t>WebServer</w:t>
            </w:r>
            <w:proofErr w:type="spellEnd"/>
            <w:r w:rsidR="009037DA">
              <w:t xml:space="preserve"> </w:t>
            </w:r>
            <w:r w:rsidRPr="00BF7E37">
              <w:t>parameter</w:t>
            </w:r>
            <w:r w:rsidR="009037DA">
              <w:t xml:space="preserve"> </w:t>
            </w:r>
            <w:r w:rsidRPr="00BF7E37">
              <w:t>instructs</w:t>
            </w:r>
            <w:r w:rsidR="009037DA">
              <w:t xml:space="preserve"> </w:t>
            </w:r>
            <w:r w:rsidRPr="00BF7E37">
              <w:t>Iron</w:t>
            </w:r>
            <w:r w:rsidR="009037DA">
              <w:t xml:space="preserve"> </w:t>
            </w:r>
            <w:r w:rsidRPr="00BF7E37">
              <w:t>Speed</w:t>
            </w:r>
            <w:r w:rsidR="009037DA">
              <w:t xml:space="preserve"> </w:t>
            </w:r>
            <w:r w:rsidRPr="00BF7E37">
              <w:t>Designer</w:t>
            </w:r>
            <w:r w:rsidR="009037DA">
              <w:t xml:space="preserve"> </w:t>
            </w:r>
            <w:r w:rsidRPr="00BF7E37">
              <w:t>to</w:t>
            </w:r>
            <w:r w:rsidR="009037DA">
              <w:t xml:space="preserve"> </w:t>
            </w:r>
            <w:r w:rsidRPr="00BF7E37">
              <w:t>redirect</w:t>
            </w:r>
            <w:r w:rsidR="009037DA">
              <w:t xml:space="preserve"> </w:t>
            </w:r>
            <w:r w:rsidRPr="00BF7E37">
              <w:t>from</w:t>
            </w:r>
            <w:r w:rsidR="009037DA">
              <w:t xml:space="preserve"> </w:t>
            </w:r>
            <w:r w:rsidRPr="00BF7E37">
              <w:t>http</w:t>
            </w:r>
            <w:r w:rsidR="009037DA">
              <w:t xml:space="preserve"> </w:t>
            </w:r>
            <w:r w:rsidRPr="00BF7E37">
              <w:t>(non-secure</w:t>
            </w:r>
            <w:r w:rsidR="009037DA">
              <w:t xml:space="preserve"> </w:t>
            </w:r>
            <w:r w:rsidRPr="00BF7E37">
              <w:t>mode)</w:t>
            </w:r>
            <w:r w:rsidR="009037DA">
              <w:t xml:space="preserve"> </w:t>
            </w:r>
            <w:r w:rsidRPr="00BF7E37">
              <w:t>to</w:t>
            </w:r>
            <w:r w:rsidR="009037DA">
              <w:t xml:space="preserve"> </w:t>
            </w:r>
            <w:r w:rsidRPr="00BF7E37">
              <w:t>https</w:t>
            </w:r>
            <w:r w:rsidR="009037DA">
              <w:t xml:space="preserve"> </w:t>
            </w:r>
            <w:r w:rsidRPr="00BF7E37">
              <w:t>(secure</w:t>
            </w:r>
            <w:r w:rsidR="009037DA">
              <w:t xml:space="preserve"> </w:t>
            </w:r>
            <w:r w:rsidRPr="00BF7E37">
              <w:t>mode).</w:t>
            </w:r>
            <w:r w:rsidR="009037DA">
              <w:t xml:space="preserve">  </w:t>
            </w:r>
            <w:r w:rsidRPr="00BF7E37">
              <w:t>It</w:t>
            </w:r>
            <w:r w:rsidR="009037DA">
              <w:t xml:space="preserve"> </w:t>
            </w:r>
            <w:r w:rsidRPr="00BF7E37">
              <w:t>is</w:t>
            </w:r>
            <w:r w:rsidR="009037DA">
              <w:t xml:space="preserve"> </w:t>
            </w:r>
            <w:r w:rsidRPr="00BF7E37">
              <w:t>also</w:t>
            </w:r>
            <w:r w:rsidR="009037DA">
              <w:t xml:space="preserve"> </w:t>
            </w:r>
            <w:r w:rsidRPr="00BF7E37">
              <w:t>used</w:t>
            </w:r>
            <w:r w:rsidR="009037DA">
              <w:t xml:space="preserve"> </w:t>
            </w:r>
            <w:r w:rsidRPr="00BF7E37">
              <w:t>for</w:t>
            </w:r>
            <w:r w:rsidR="009037DA">
              <w:t xml:space="preserve"> </w:t>
            </w:r>
            <w:r w:rsidRPr="00BF7E37">
              <w:t>workflow</w:t>
            </w:r>
            <w:r w:rsidR="009037DA">
              <w:t xml:space="preserve"> </w:t>
            </w:r>
            <w:r w:rsidRPr="00BF7E37">
              <w:t>state</w:t>
            </w:r>
            <w:r w:rsidR="009037DA">
              <w:t xml:space="preserve"> </w:t>
            </w:r>
            <w:r w:rsidRPr="00BF7E37">
              <w:t>email</w:t>
            </w:r>
            <w:r w:rsidR="009037DA">
              <w:t xml:space="preserve"> </w:t>
            </w:r>
            <w:r w:rsidRPr="00BF7E37">
              <w:t>notifications</w:t>
            </w:r>
            <w:r w:rsidR="009037DA">
              <w:t xml:space="preserve"> </w:t>
            </w:r>
            <w:r w:rsidRPr="00BF7E37">
              <w:t>to</w:t>
            </w:r>
            <w:r w:rsidR="009037DA">
              <w:t xml:space="preserve"> </w:t>
            </w:r>
            <w:r w:rsidRPr="00BF7E37">
              <w:t>set</w:t>
            </w:r>
            <w:r w:rsidR="009037DA">
              <w:t xml:space="preserve"> </w:t>
            </w:r>
            <w:r w:rsidRPr="00BF7E37">
              <w:t>the</w:t>
            </w:r>
            <w:r w:rsidR="009037DA">
              <w:t xml:space="preserve"> </w:t>
            </w:r>
            <w:r w:rsidRPr="00BF7E37">
              <w:t>application’s</w:t>
            </w:r>
            <w:r w:rsidR="009037DA">
              <w:t xml:space="preserve"> </w:t>
            </w:r>
            <w:r w:rsidRPr="00BF7E37">
              <w:t>URL,</w:t>
            </w:r>
            <w:r w:rsidR="009037DA">
              <w:t xml:space="preserve"> </w:t>
            </w:r>
            <w:r w:rsidRPr="00BF7E37">
              <w:t>e.g.,</w:t>
            </w:r>
            <w:r w:rsidR="009037DA">
              <w:t xml:space="preserve"> </w:t>
            </w:r>
            <w:r w:rsidRPr="00BF7E37">
              <w:t>“Click</w:t>
            </w:r>
            <w:r w:rsidR="009037DA">
              <w:t xml:space="preserve"> </w:t>
            </w:r>
            <w:r w:rsidRPr="00BF7E37">
              <w:t>here</w:t>
            </w:r>
            <w:r w:rsidR="009037DA">
              <w:t xml:space="preserve"> </w:t>
            </w:r>
            <w:r w:rsidRPr="00BF7E37">
              <w:t>to</w:t>
            </w:r>
            <w:r w:rsidR="009037DA">
              <w:t xml:space="preserve"> </w:t>
            </w:r>
            <w:r w:rsidRPr="00BF7E37">
              <w:t>access</w:t>
            </w:r>
            <w:r w:rsidR="00E606A5">
              <w:t>...</w:t>
            </w:r>
            <w:r w:rsidRPr="00BF7E37">
              <w:t>”</w:t>
            </w:r>
          </w:p>
          <w:p w:rsidR="00F90457" w:rsidRPr="00BF7E37" w:rsidRDefault="00F90457" w:rsidP="00BF7E37">
            <w:r w:rsidRPr="00BF7E37">
              <w:t>Usage:</w:t>
            </w:r>
          </w:p>
          <w:p w:rsidR="00F90457" w:rsidRPr="002D7205" w:rsidRDefault="00F90457" w:rsidP="002D7205">
            <w:pPr>
              <w:pStyle w:val="Example-Code"/>
            </w:pPr>
            <w:r w:rsidRPr="002D7205">
              <w:t>&lt;configuration&gt;</w:t>
            </w:r>
            <w:r w:rsidR="009037DA">
              <w:t xml:space="preserve"> </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WebServer</w:t>
            </w:r>
            <w:proofErr w:type="spellEnd"/>
            <w:r w:rsidRPr="002D7205">
              <w:t>”</w:t>
            </w:r>
            <w:r w:rsidR="009037DA">
              <w:t xml:space="preserve"> </w:t>
            </w:r>
            <w:r w:rsidRPr="002D7205">
              <w:t>value=”base</w:t>
            </w:r>
            <w:r w:rsidR="009037DA">
              <w:t xml:space="preserve"> </w:t>
            </w:r>
            <w:r w:rsidRPr="002D7205">
              <w:t>URL</w:t>
            </w:r>
            <w:r w:rsidR="009037DA">
              <w:t xml:space="preserve"> </w:t>
            </w:r>
            <w:r w:rsidRPr="002D7205">
              <w:t>of</w:t>
            </w:r>
            <w:r w:rsidR="009037DA">
              <w:t xml:space="preserve"> </w:t>
            </w:r>
            <w:r w:rsidRPr="002D7205">
              <w:t>web</w:t>
            </w:r>
            <w:r w:rsidR="009037DA">
              <w:t xml:space="preserve"> </w:t>
            </w:r>
            <w:r w:rsidRPr="002D7205">
              <w:t>server”</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&lt;/configuration&gt;</w:t>
            </w:r>
          </w:p>
          <w:p w:rsidR="00F90457" w:rsidRPr="00BF7E37" w:rsidRDefault="00F90457" w:rsidP="00BF7E37">
            <w:r w:rsidRPr="00BF7E37">
              <w:t>Examples:</w:t>
            </w:r>
          </w:p>
          <w:p w:rsidR="00F90457" w:rsidRPr="002D7205" w:rsidRDefault="00F90457" w:rsidP="002D7205">
            <w:pPr>
              <w:pStyle w:val="Example-Code"/>
            </w:pPr>
            <w:r w:rsidRPr="002D7205">
              <w:t>&lt;configuration&gt;</w:t>
            </w:r>
            <w:r w:rsidR="009037DA">
              <w:t xml:space="preserve"> </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WebServer</w:t>
            </w:r>
            <w:proofErr w:type="spellEnd"/>
            <w:r w:rsidRPr="002D7205">
              <w:t>”</w:t>
            </w:r>
            <w:r w:rsidR="009037DA">
              <w:t xml:space="preserve"> </w:t>
            </w:r>
            <w:r w:rsidRPr="002D7205">
              <w:t>value=”</w:t>
            </w:r>
            <w:hyperlink r:id="rId87" w:history="1">
              <w:r w:rsidRPr="002D7205">
                <w:rPr>
                  <w:rStyle w:val="Hyperlink"/>
                  <w:color w:val="5F5F5F"/>
                  <w:u w:val="none"/>
                </w:rPr>
                <w:t>http://machinename</w:t>
              </w:r>
            </w:hyperlink>
            <w:r w:rsidRPr="002D7205">
              <w:t>”</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&lt;/configuration&gt;</w:t>
            </w:r>
          </w:p>
          <w:p w:rsidR="00F90457" w:rsidRPr="002D7205" w:rsidRDefault="00F90457" w:rsidP="002D7205">
            <w:pPr>
              <w:pStyle w:val="Example-Code"/>
            </w:pPr>
          </w:p>
          <w:p w:rsidR="00F90457" w:rsidRPr="002D7205" w:rsidRDefault="00F90457" w:rsidP="002D7205">
            <w:pPr>
              <w:pStyle w:val="Example-Code"/>
            </w:pPr>
            <w:r w:rsidRPr="002D7205">
              <w:t>&lt;configuration&gt;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WebServer</w:t>
            </w:r>
            <w:proofErr w:type="spellEnd"/>
            <w:r w:rsidRPr="002D7205">
              <w:t>”</w:t>
            </w:r>
            <w:r w:rsidR="009037DA">
              <w:t xml:space="preserve"> </w:t>
            </w:r>
            <w:r w:rsidRPr="002D7205">
              <w:t>value=”</w:t>
            </w:r>
            <w:hyperlink r:id="rId88" w:history="1">
              <w:r w:rsidRPr="002D7205">
                <w:rPr>
                  <w:rStyle w:val="Hyperlink"/>
                  <w:color w:val="5F5F5F"/>
                  <w:u w:val="none"/>
                </w:rPr>
                <w:t>http://www.mycompany.com</w:t>
              </w:r>
            </w:hyperlink>
            <w:r w:rsidRPr="002D7205">
              <w:t>”</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&lt;/configuration&gt;</w:t>
            </w:r>
          </w:p>
          <w:p w:rsidR="00F90457" w:rsidRPr="002D7205" w:rsidRDefault="00F90457" w:rsidP="002D7205">
            <w:pPr>
              <w:pStyle w:val="Example-Code"/>
            </w:pPr>
          </w:p>
          <w:p w:rsidR="00F90457" w:rsidRPr="002D7205" w:rsidRDefault="00F90457" w:rsidP="002D7205">
            <w:pPr>
              <w:pStyle w:val="Example-Code"/>
            </w:pPr>
            <w:r w:rsidRPr="002D7205">
              <w:t>&lt;configuration&gt;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ab/>
            </w:r>
            <w:r w:rsidRPr="002D7205">
              <w:tab/>
              <w:t>&lt;</w:t>
            </w:r>
            <w:r w:rsidR="004D5D8F">
              <w:t>add key</w:t>
            </w:r>
            <w:r w:rsidRPr="002D7205">
              <w:t>=”</w:t>
            </w:r>
            <w:proofErr w:type="spellStart"/>
            <w:r w:rsidRPr="002D7205">
              <w:t>WebServer</w:t>
            </w:r>
            <w:proofErr w:type="spellEnd"/>
            <w:r w:rsidRPr="002D7205">
              <w:t>”</w:t>
            </w:r>
            <w:r w:rsidR="009037DA">
              <w:t xml:space="preserve"> </w:t>
            </w:r>
            <w:r w:rsidRPr="002D7205">
              <w:t>value=”</w:t>
            </w:r>
            <w:hyperlink r:id="rId89" w:history="1">
              <w:r w:rsidRPr="002D7205">
                <w:rPr>
                  <w:rStyle w:val="Hyperlink"/>
                  <w:color w:val="5F5F5F"/>
                  <w:u w:val="none"/>
                </w:rPr>
                <w:t>http://202.168.17.26</w:t>
              </w:r>
            </w:hyperlink>
            <w:r w:rsidRPr="002D7205">
              <w:t>”</w:t>
            </w:r>
            <w:r w:rsidR="009037DA">
              <w:t xml:space="preserve"> </w:t>
            </w:r>
            <w:r w:rsidRPr="002D7205">
              <w:t>/&gt;</w:t>
            </w:r>
          </w:p>
          <w:p w:rsidR="00F90457" w:rsidRPr="002D7205" w:rsidRDefault="00F90457" w:rsidP="002D7205">
            <w:pPr>
              <w:pStyle w:val="Example-Code"/>
            </w:pPr>
            <w:r w:rsidRPr="002D7205">
              <w:tab/>
              <w:t>&lt;/</w:t>
            </w:r>
            <w:proofErr w:type="spellStart"/>
            <w:r w:rsidRPr="002D7205">
              <w:t>appSettings</w:t>
            </w:r>
            <w:proofErr w:type="spellEnd"/>
            <w:r w:rsidRPr="002D7205">
              <w:t>&gt;</w:t>
            </w:r>
          </w:p>
          <w:p w:rsidR="00F90457" w:rsidRPr="002D7205" w:rsidRDefault="00F90457" w:rsidP="002D7205">
            <w:pPr>
              <w:pStyle w:val="Example-Code"/>
            </w:pPr>
            <w:r w:rsidRPr="002D7205">
              <w:t>&lt;/configuration&gt;</w:t>
            </w:r>
          </w:p>
          <w:p w:rsidR="00F90457" w:rsidRPr="00BF7E37" w:rsidRDefault="00F90457" w:rsidP="00BF7E37">
            <w:r w:rsidRPr="00BF7E37">
              <w:t>To</w:t>
            </w:r>
            <w:r w:rsidR="009037DA">
              <w:t xml:space="preserve"> </w:t>
            </w:r>
            <w:r w:rsidRPr="00BF7E37">
              <w:t>specify</w:t>
            </w:r>
            <w:r w:rsidR="009037DA">
              <w:t xml:space="preserve"> </w:t>
            </w:r>
            <w:r w:rsidRPr="00BF7E37">
              <w:t>a</w:t>
            </w:r>
            <w:r w:rsidR="009037DA">
              <w:t xml:space="preserve"> </w:t>
            </w:r>
            <w:r w:rsidRPr="00BF7E37">
              <w:t>different</w:t>
            </w:r>
            <w:r w:rsidR="009037DA">
              <w:t xml:space="preserve"> </w:t>
            </w:r>
            <w:r w:rsidRPr="00BF7E37">
              <w:t>server/host</w:t>
            </w:r>
            <w:r w:rsidR="009037DA">
              <w:t xml:space="preserve"> </w:t>
            </w:r>
            <w:r w:rsidRPr="00BF7E37">
              <w:t>name</w:t>
            </w:r>
            <w:r w:rsidR="009037DA">
              <w:t xml:space="preserve"> </w:t>
            </w:r>
            <w:r w:rsidRPr="00BF7E37">
              <w:t>or</w:t>
            </w:r>
            <w:r w:rsidR="009037DA">
              <w:t xml:space="preserve"> </w:t>
            </w:r>
            <w:r w:rsidRPr="00BF7E37">
              <w:t>to</w:t>
            </w:r>
            <w:r w:rsidR="009037DA">
              <w:t xml:space="preserve"> </w:t>
            </w:r>
            <w:r w:rsidRPr="00BF7E37">
              <w:t>include</w:t>
            </w:r>
            <w:r w:rsidR="009037DA">
              <w:t xml:space="preserve"> </w:t>
            </w:r>
            <w:r w:rsidRPr="00BF7E37">
              <w:t>a</w:t>
            </w:r>
            <w:r w:rsidR="009037DA">
              <w:t xml:space="preserve"> </w:t>
            </w:r>
            <w:r w:rsidRPr="00BF7E37">
              <w:t>port</w:t>
            </w:r>
            <w:r w:rsidR="009037DA">
              <w:t xml:space="preserve"> </w:t>
            </w:r>
            <w:r w:rsidRPr="00BF7E37">
              <w:t>number,</w:t>
            </w:r>
            <w:r w:rsidR="009037DA">
              <w:t xml:space="preserve"> </w:t>
            </w:r>
            <w:r w:rsidRPr="00BF7E37">
              <w:t>you</w:t>
            </w:r>
            <w:r w:rsidR="009037DA">
              <w:t xml:space="preserve"> </w:t>
            </w:r>
            <w:r w:rsidRPr="00BF7E37">
              <w:t>may</w:t>
            </w:r>
            <w:r w:rsidR="009037DA">
              <w:t xml:space="preserve"> </w:t>
            </w:r>
            <w:r w:rsidRPr="00BF7E37">
              <w:t>change</w:t>
            </w:r>
            <w:r w:rsidR="009037DA">
              <w:t xml:space="preserve"> </w:t>
            </w:r>
            <w:r w:rsidRPr="00BF7E37">
              <w:t>this</w:t>
            </w:r>
            <w:r w:rsidR="009037DA">
              <w:t xml:space="preserve"> </w:t>
            </w:r>
            <w:r w:rsidRPr="00BF7E37">
              <w:t>to:</w:t>
            </w:r>
          </w:p>
          <w:p w:rsidR="00F90457" w:rsidRPr="00BF7E37" w:rsidRDefault="00F90457" w:rsidP="002D7205">
            <w:pPr>
              <w:pStyle w:val="Example-Code"/>
            </w:pPr>
            <w:r w:rsidRPr="00BF7E37">
              <w:t>&lt;</w:t>
            </w:r>
            <w:r w:rsidR="004D5D8F">
              <w:t>add key</w:t>
            </w:r>
            <w:r w:rsidRPr="00BF7E37">
              <w:t>="</w:t>
            </w:r>
            <w:proofErr w:type="spellStart"/>
            <w:r w:rsidRPr="00BF7E37">
              <w:t>WebServer</w:t>
            </w:r>
            <w:proofErr w:type="spellEnd"/>
            <w:r w:rsidRPr="00BF7E37">
              <w:t>"</w:t>
            </w:r>
            <w:r w:rsidR="009037DA">
              <w:t xml:space="preserve"> </w:t>
            </w:r>
            <w:r w:rsidRPr="00BF7E37">
              <w:t>value="http://yourServerName:yourPortNumber"</w:t>
            </w:r>
            <w:r w:rsidR="009037DA">
              <w:t xml:space="preserve"> </w:t>
            </w:r>
            <w:r w:rsidRPr="00BF7E37">
              <w:t>/&gt;</w:t>
            </w:r>
          </w:p>
          <w:p w:rsidR="00F90457" w:rsidRPr="00A8437C" w:rsidRDefault="00F90457" w:rsidP="00BF7E37">
            <w:pPr>
              <w:rPr>
                <w:rStyle w:val="BodyTextChar"/>
              </w:rPr>
            </w:pPr>
            <w:r w:rsidRPr="00BF7E37">
              <w:t>You</w:t>
            </w:r>
            <w:r w:rsidR="009037DA">
              <w:t xml:space="preserve"> </w:t>
            </w:r>
            <w:r w:rsidRPr="00BF7E37">
              <w:t>may</w:t>
            </w:r>
            <w:r w:rsidR="009037DA">
              <w:t xml:space="preserve"> </w:t>
            </w:r>
            <w:r w:rsidRPr="00BF7E37">
              <w:t>also</w:t>
            </w:r>
            <w:r w:rsidR="009037DA">
              <w:t xml:space="preserve"> </w:t>
            </w:r>
            <w:r w:rsidRPr="00BF7E37">
              <w:t>change</w:t>
            </w:r>
            <w:r w:rsidR="009037DA">
              <w:t xml:space="preserve"> </w:t>
            </w:r>
            <w:r w:rsidRPr="00BF7E37">
              <w:t>"</w:t>
            </w:r>
            <w:hyperlink w:history="1">
              <w:r w:rsidRPr="00BF7E37">
                <w:rPr>
                  <w:rStyle w:val="Hyperlink"/>
                </w:rPr>
                <w:t>http://</w:t>
              </w:r>
            </w:hyperlink>
            <w:r w:rsidRPr="00BF7E37">
              <w:t>"</w:t>
            </w:r>
            <w:r w:rsidR="009037DA">
              <w:t xml:space="preserve"> </w:t>
            </w:r>
            <w:r w:rsidRPr="00BF7E37">
              <w:t>to</w:t>
            </w:r>
            <w:r w:rsidR="009037DA">
              <w:t xml:space="preserve"> </w:t>
            </w:r>
            <w:r w:rsidRPr="00BF7E37">
              <w:t>"</w:t>
            </w:r>
            <w:hyperlink w:history="1">
              <w:r w:rsidRPr="00BF7E37">
                <w:rPr>
                  <w:rStyle w:val="Hyperlink"/>
                </w:rPr>
                <w:t>https://</w:t>
              </w:r>
            </w:hyperlink>
            <w:r w:rsidRPr="00BF7E37">
              <w:t>"</w:t>
            </w:r>
            <w:r w:rsidR="009037DA">
              <w:t xml:space="preserve"> </w:t>
            </w:r>
            <w:r w:rsidRPr="00BF7E37">
              <w:t>if</w:t>
            </w:r>
            <w:r w:rsidR="009037DA">
              <w:t xml:space="preserve"> </w:t>
            </w:r>
            <w:r w:rsidRPr="00BF7E37">
              <w:t>secure</w:t>
            </w:r>
            <w:r w:rsidR="009037DA">
              <w:t xml:space="preserve"> </w:t>
            </w:r>
            <w:r w:rsidRPr="00BF7E37">
              <w:t>http</w:t>
            </w:r>
            <w:r w:rsidR="009037DA">
              <w:t xml:space="preserve"> </w:t>
            </w:r>
            <w:r w:rsidRPr="00BF7E37">
              <w:t>is</w:t>
            </w:r>
            <w:r w:rsidR="009037DA">
              <w:t xml:space="preserve"> </w:t>
            </w:r>
            <w:r w:rsidRPr="00BF7E37">
              <w:t>required</w:t>
            </w:r>
            <w:r w:rsidR="009037DA">
              <w:t xml:space="preserve"> </w:t>
            </w:r>
            <w:r w:rsidRPr="00BF7E37">
              <w:t>for</w:t>
            </w:r>
            <w:r w:rsidR="009037DA">
              <w:t xml:space="preserve"> </w:t>
            </w:r>
            <w:r w:rsidRPr="00BF7E37">
              <w:t>your</w:t>
            </w:r>
            <w:r w:rsidR="009037DA">
              <w:t xml:space="preserve"> </w:t>
            </w:r>
            <w:r w:rsidRPr="00BF7E37">
              <w:t>application.</w:t>
            </w:r>
            <w:r w:rsidR="009037DA">
              <w:t xml:space="preserve">  </w:t>
            </w:r>
            <w:r w:rsidRPr="00BF7E37">
              <w:t>If</w:t>
            </w:r>
            <w:r w:rsidR="009037DA">
              <w:t xml:space="preserve"> </w:t>
            </w:r>
            <w:r w:rsidRPr="00BF7E37">
              <w:t>the</w:t>
            </w:r>
            <w:r w:rsidR="009037DA">
              <w:t xml:space="preserve"> </w:t>
            </w:r>
            <w:r w:rsidRPr="00BF7E37">
              <w:t>value</w:t>
            </w:r>
            <w:r w:rsidR="009037DA">
              <w:t xml:space="preserve"> </w:t>
            </w:r>
            <w:r w:rsidRPr="00BF7E37">
              <w:t>does</w:t>
            </w:r>
            <w:r w:rsidR="009037DA">
              <w:t xml:space="preserve"> </w:t>
            </w:r>
            <w:r w:rsidRPr="00BF7E37">
              <w:t>not</w:t>
            </w:r>
            <w:r w:rsidR="009037DA">
              <w:t xml:space="preserve"> </w:t>
            </w:r>
            <w:r w:rsidRPr="00BF7E37">
              <w:t>start</w:t>
            </w:r>
            <w:r w:rsidR="009037DA">
              <w:t xml:space="preserve"> </w:t>
            </w:r>
            <w:r w:rsidRPr="00BF7E37">
              <w:t>with</w:t>
            </w:r>
            <w:r w:rsidR="009037DA">
              <w:t xml:space="preserve"> </w:t>
            </w:r>
            <w:r w:rsidRPr="00BF7E37">
              <w:t>either</w:t>
            </w:r>
            <w:r w:rsidR="009037DA">
              <w:t xml:space="preserve"> </w:t>
            </w:r>
            <w:r w:rsidRPr="00BF7E37">
              <w:t>"</w:t>
            </w:r>
            <w:hyperlink w:history="1">
              <w:r w:rsidRPr="00BF7E37">
                <w:rPr>
                  <w:rStyle w:val="Hyperlink"/>
                </w:rPr>
                <w:t>http://</w:t>
              </w:r>
            </w:hyperlink>
            <w:r w:rsidRPr="00BF7E37">
              <w:t>"</w:t>
            </w:r>
            <w:r w:rsidR="009037DA">
              <w:t xml:space="preserve"> </w:t>
            </w:r>
            <w:r w:rsidRPr="00BF7E37">
              <w:t>or</w:t>
            </w:r>
            <w:r w:rsidR="009037DA">
              <w:t xml:space="preserve"> </w:t>
            </w:r>
            <w:r w:rsidRPr="00BF7E37">
              <w:t>"</w:t>
            </w:r>
            <w:hyperlink w:history="1">
              <w:r w:rsidRPr="00BF7E37">
                <w:rPr>
                  <w:rStyle w:val="Hyperlink"/>
                </w:rPr>
                <w:t>https://</w:t>
              </w:r>
            </w:hyperlink>
            <w:r w:rsidR="009037DA">
              <w:t xml:space="preserve"> </w:t>
            </w:r>
            <w:r w:rsidRPr="00BF7E37">
              <w:t>it</w:t>
            </w:r>
            <w:r w:rsidR="009037DA">
              <w:t xml:space="preserve"> </w:t>
            </w:r>
            <w:r w:rsidRPr="00BF7E37">
              <w:t>is</w:t>
            </w:r>
            <w:r w:rsidR="009037DA">
              <w:t xml:space="preserve"> </w:t>
            </w:r>
            <w:r w:rsidRPr="00BF7E37">
              <w:t>ignored</w:t>
            </w:r>
            <w:r w:rsidR="009037DA">
              <w:t xml:space="preserve"> </w:t>
            </w:r>
            <w:r w:rsidRPr="00BF7E37">
              <w:t>and</w:t>
            </w:r>
            <w:r w:rsidR="009037DA">
              <w:t xml:space="preserve"> </w:t>
            </w:r>
            <w:r w:rsidRPr="00BF7E37">
              <w:t>the</w:t>
            </w:r>
            <w:r w:rsidR="009037DA">
              <w:t xml:space="preserve"> </w:t>
            </w:r>
            <w:r w:rsidRPr="00BF7E37">
              <w:t>default</w:t>
            </w:r>
            <w:r w:rsidR="009037DA">
              <w:t xml:space="preserve"> </w:t>
            </w:r>
            <w:r w:rsidRPr="00BF7E37">
              <w:t>prefix</w:t>
            </w:r>
            <w:r w:rsidR="009037DA">
              <w:t xml:space="preserve"> </w:t>
            </w:r>
            <w:hyperlink r:id="rId90" w:history="1">
              <w:r w:rsidRPr="00BF7E37">
                <w:rPr>
                  <w:rStyle w:val="Hyperlink"/>
                </w:rPr>
                <w:t>http://localhost</w:t>
              </w:r>
            </w:hyperlink>
            <w:r w:rsidR="009037DA">
              <w:t xml:space="preserve"> </w:t>
            </w:r>
            <w:r w:rsidRPr="00BF7E37">
              <w:t>is</w:t>
            </w:r>
            <w:r w:rsidR="009037DA">
              <w:t xml:space="preserve"> </w:t>
            </w:r>
            <w:r w:rsidRPr="00BF7E37">
              <w:t>used.</w:t>
            </w:r>
          </w:p>
        </w:tc>
      </w:tr>
    </w:tbl>
    <w:p w:rsidR="004D5D8F" w:rsidRDefault="00280CCA" w:rsidP="00280CCA">
      <w:pPr>
        <w:pStyle w:val="Heading5"/>
      </w:pPr>
      <w:r>
        <w:t>Security settings</w:t>
      </w:r>
    </w:p>
    <w:tbl>
      <w:tblPr>
        <w:tblW w:w="1008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262"/>
        <w:gridCol w:w="7818"/>
      </w:tblGrid>
      <w:tr w:rsidR="004D5D8F">
        <w:trPr>
          <w:tblHeader/>
        </w:trPr>
        <w:tc>
          <w:tcPr>
            <w:tcW w:w="2262" w:type="dxa"/>
            <w:tcBorders>
              <w:top w:val="single" w:sz="12" w:space="0" w:color="FFFFFF"/>
              <w:left w:val="single" w:sz="12" w:space="0" w:color="FFFFFF"/>
              <w:bottom w:val="single" w:sz="12" w:space="0" w:color="FFFFFF"/>
              <w:right w:val="single" w:sz="12" w:space="0" w:color="FFFFFF"/>
            </w:tcBorders>
            <w:shd w:val="clear" w:color="auto" w:fill="808080"/>
          </w:tcPr>
          <w:p w:rsidR="004D5D8F" w:rsidRDefault="004D5D8F" w:rsidP="00746755">
            <w:pPr>
              <w:pStyle w:val="TableHeading"/>
            </w:pPr>
            <w:r>
              <w:t>Key</w:t>
            </w:r>
          </w:p>
        </w:tc>
        <w:tc>
          <w:tcPr>
            <w:tcW w:w="7818" w:type="dxa"/>
            <w:tcBorders>
              <w:top w:val="single" w:sz="12" w:space="0" w:color="FFFFFF"/>
              <w:left w:val="single" w:sz="12" w:space="0" w:color="FFFFFF"/>
              <w:bottom w:val="single" w:sz="12" w:space="0" w:color="FFFFFF"/>
              <w:right w:val="single" w:sz="12" w:space="0" w:color="FFFFFF"/>
            </w:tcBorders>
            <w:shd w:val="clear" w:color="auto" w:fill="808080"/>
          </w:tcPr>
          <w:p w:rsidR="004D5D8F" w:rsidRDefault="004D5D8F" w:rsidP="00746755">
            <w:pPr>
              <w:pStyle w:val="TableHeading"/>
            </w:pPr>
            <w:r>
              <w:t>Description</w:t>
            </w:r>
          </w:p>
        </w:tc>
      </w:tr>
      <w:tr w:rsidR="004D5D8F" w:rsidRPr="00BF7E37">
        <w:tc>
          <w:tcPr>
            <w:tcW w:w="2262"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7070AB" w:rsidRDefault="004D5D8F" w:rsidP="00746755">
            <w:proofErr w:type="spellStart"/>
            <w:r w:rsidRPr="004D5D8F">
              <w:t>UserIdentityTable</w:t>
            </w:r>
            <w:proofErr w:type="spellEnd"/>
          </w:p>
        </w:tc>
        <w:tc>
          <w:tcPr>
            <w:tcW w:w="7818"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4D5D8F">
            <w:r w:rsidRPr="004D5D8F">
              <w:t>Sets the table used to authenticate user at sign in. Usage:</w:t>
            </w:r>
          </w:p>
          <w:p w:rsidR="004D5D8F" w:rsidRPr="004D5D8F" w:rsidRDefault="004D5D8F" w:rsidP="004D5D8F">
            <w:pPr>
              <w:pStyle w:val="Example-Code"/>
            </w:pPr>
            <w:r w:rsidRPr="004D5D8F">
              <w:t>&lt;configuration&gt;</w:t>
            </w:r>
          </w:p>
          <w:p w:rsidR="004D5D8F" w:rsidRPr="004D5D8F" w:rsidRDefault="004D5D8F" w:rsidP="004D5D8F">
            <w:pPr>
              <w:pStyle w:val="Example-Code"/>
            </w:pPr>
            <w:r>
              <w:tab/>
            </w:r>
            <w:r w:rsidRPr="004D5D8F">
              <w:t>&lt;</w:t>
            </w:r>
            <w:proofErr w:type="spellStart"/>
            <w:r w:rsidRPr="004D5D8F">
              <w:t>appSettings</w:t>
            </w:r>
            <w:proofErr w:type="spellEnd"/>
            <w:r w:rsidRPr="004D5D8F">
              <w:t>&gt;</w:t>
            </w:r>
          </w:p>
          <w:p w:rsidR="00280CCA" w:rsidRDefault="004D5D8F" w:rsidP="004D5D8F">
            <w:pPr>
              <w:pStyle w:val="Example-Code"/>
            </w:pPr>
            <w:r>
              <w:tab/>
            </w:r>
            <w:r>
              <w:tab/>
            </w:r>
            <w:r w:rsidRPr="004D5D8F">
              <w:t>&lt;</w:t>
            </w:r>
            <w:r>
              <w:t>add key</w:t>
            </w:r>
            <w:r w:rsidRPr="004D5D8F">
              <w:t>="</w:t>
            </w:r>
            <w:proofErr w:type="spellStart"/>
            <w:r w:rsidRPr="004D5D8F">
              <w:t>UserIdentityTable</w:t>
            </w:r>
            <w:proofErr w:type="spellEnd"/>
            <w:r w:rsidRPr="004D5D8F">
              <w:t>"</w:t>
            </w:r>
            <w:r w:rsidR="00280CCA">
              <w:t xml:space="preserve"> </w:t>
            </w:r>
          </w:p>
          <w:p w:rsidR="004D5D8F" w:rsidRPr="004D5D8F" w:rsidRDefault="00280CCA" w:rsidP="004D5D8F">
            <w:pPr>
              <w:pStyle w:val="Example-Code"/>
            </w:pPr>
            <w:r>
              <w:tab/>
            </w:r>
            <w:r>
              <w:tab/>
            </w:r>
            <w:r>
              <w:tab/>
              <w:t>value</w:t>
            </w:r>
            <w:r w:rsidR="004D5D8F" w:rsidRPr="004D5D8F">
              <w:t>="MyApp25.Table_Please_Select_A_Table_Access,MyApp25" /&gt;</w:t>
            </w:r>
          </w:p>
          <w:p w:rsidR="004D5D8F" w:rsidRPr="004D5D8F" w:rsidRDefault="004D5D8F" w:rsidP="004D5D8F">
            <w:pPr>
              <w:pStyle w:val="Example-Code"/>
            </w:pPr>
            <w:r>
              <w:tab/>
            </w:r>
            <w:r w:rsidRPr="004D5D8F">
              <w:t>&lt;/</w:t>
            </w:r>
            <w:proofErr w:type="spellStart"/>
            <w:r w:rsidRPr="004D5D8F">
              <w:t>appSettings</w:t>
            </w:r>
            <w:proofErr w:type="spellEnd"/>
            <w:r w:rsidRPr="004D5D8F">
              <w:t xml:space="preserve">&gt; </w:t>
            </w:r>
          </w:p>
          <w:p w:rsidR="004D5D8F" w:rsidRPr="00BF7E37" w:rsidRDefault="004D5D8F" w:rsidP="004D5D8F">
            <w:pPr>
              <w:pStyle w:val="Example-Code"/>
            </w:pPr>
            <w:r w:rsidRPr="004D5D8F">
              <w:t>&lt;/configuration&gt;</w:t>
            </w:r>
          </w:p>
        </w:tc>
      </w:tr>
      <w:tr w:rsidR="004D5D8F" w:rsidRPr="00BF7E37">
        <w:tc>
          <w:tcPr>
            <w:tcW w:w="2262"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746755">
            <w:proofErr w:type="spellStart"/>
            <w:r w:rsidRPr="004D5D8F">
              <w:t>AuthenticationType</w:t>
            </w:r>
            <w:proofErr w:type="spellEnd"/>
          </w:p>
        </w:tc>
        <w:tc>
          <w:tcPr>
            <w:tcW w:w="7818" w:type="dxa"/>
            <w:tcBorders>
              <w:top w:val="single" w:sz="12" w:space="0" w:color="FFFFFF"/>
              <w:left w:val="single" w:sz="12" w:space="0" w:color="FFFFFF"/>
              <w:bottom w:val="single" w:sz="12" w:space="0" w:color="FFFFFF"/>
              <w:right w:val="single" w:sz="12" w:space="0" w:color="FFFFFF"/>
            </w:tcBorders>
            <w:shd w:val="clear" w:color="auto" w:fill="E0E0E0"/>
          </w:tcPr>
          <w:p w:rsidR="004D5D8F" w:rsidRDefault="004D5D8F" w:rsidP="004D5D8F">
            <w:r w:rsidRPr="004D5D8F">
              <w:t>Sets the security type used for authentication at runtime. Usage:</w:t>
            </w:r>
          </w:p>
          <w:p w:rsidR="004D5D8F" w:rsidRDefault="004D5D8F" w:rsidP="004D5D8F">
            <w:pPr>
              <w:pStyle w:val="Example-Code"/>
            </w:pPr>
            <w:r w:rsidRPr="004D5D8F">
              <w:t>&lt;configuration&gt;</w:t>
            </w:r>
          </w:p>
          <w:p w:rsidR="004D5D8F" w:rsidRDefault="004D5D8F" w:rsidP="004D5D8F">
            <w:pPr>
              <w:pStyle w:val="Example-Code"/>
            </w:pPr>
            <w:r>
              <w:tab/>
            </w:r>
            <w:r w:rsidRPr="004D5D8F">
              <w:t>&lt;</w:t>
            </w:r>
            <w:proofErr w:type="spellStart"/>
            <w:r w:rsidRPr="004D5D8F">
              <w:t>appSettings</w:t>
            </w:r>
            <w:proofErr w:type="spellEnd"/>
            <w:r w:rsidRPr="004D5D8F">
              <w:t>&gt;</w:t>
            </w:r>
          </w:p>
          <w:p w:rsidR="004D5D8F" w:rsidRDefault="004D5D8F" w:rsidP="004D5D8F">
            <w:pPr>
              <w:pStyle w:val="Example-Code"/>
            </w:pPr>
            <w:r>
              <w:tab/>
            </w:r>
            <w:r>
              <w:tab/>
            </w:r>
            <w:r w:rsidRPr="004D5D8F">
              <w:t>&lt;</w:t>
            </w:r>
            <w:r>
              <w:t>add key</w:t>
            </w:r>
            <w:r w:rsidRPr="004D5D8F">
              <w:t>="</w:t>
            </w:r>
            <w:proofErr w:type="spellStart"/>
            <w:r w:rsidRPr="004D5D8F">
              <w:t>AuthenticationType</w:t>
            </w:r>
            <w:proofErr w:type="spellEnd"/>
            <w:r w:rsidRPr="004D5D8F">
              <w:t>"</w:t>
            </w:r>
            <w:r w:rsidR="00280CCA">
              <w:t xml:space="preserve"> value</w:t>
            </w:r>
            <w:r w:rsidRPr="004D5D8F">
              <w:t>="</w:t>
            </w:r>
            <w:proofErr w:type="spellStart"/>
            <w:r w:rsidRPr="004D5D8F">
              <w:t>ActiveDirectory</w:t>
            </w:r>
            <w:proofErr w:type="spellEnd"/>
            <w:r w:rsidRPr="004D5D8F">
              <w:t>" /&gt;</w:t>
            </w:r>
          </w:p>
          <w:p w:rsidR="004D5D8F" w:rsidRDefault="004D5D8F" w:rsidP="004D5D8F">
            <w:pPr>
              <w:pStyle w:val="Example-Code"/>
            </w:pPr>
            <w:r>
              <w:tab/>
            </w:r>
            <w:r w:rsidRPr="004D5D8F">
              <w:t>&lt;/</w:t>
            </w:r>
            <w:proofErr w:type="spellStart"/>
            <w:r w:rsidRPr="004D5D8F">
              <w:t>appSettings</w:t>
            </w:r>
            <w:proofErr w:type="spellEnd"/>
            <w:r w:rsidRPr="004D5D8F">
              <w:t xml:space="preserve">&gt; </w:t>
            </w:r>
          </w:p>
          <w:p w:rsidR="004D5D8F" w:rsidRPr="004D5D8F" w:rsidRDefault="004D5D8F" w:rsidP="004D5D8F">
            <w:pPr>
              <w:pStyle w:val="Example-Code"/>
            </w:pPr>
            <w:r w:rsidRPr="004D5D8F">
              <w:t>&lt;/configuration&gt;</w:t>
            </w:r>
          </w:p>
        </w:tc>
      </w:tr>
      <w:tr w:rsidR="004D5D8F" w:rsidRPr="00BF7E37">
        <w:tc>
          <w:tcPr>
            <w:tcW w:w="2262"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746755">
            <w:proofErr w:type="spellStart"/>
            <w:r w:rsidRPr="004D5D8F">
              <w:t>RoleManagement</w:t>
            </w:r>
            <w:proofErr w:type="spellEnd"/>
          </w:p>
        </w:tc>
        <w:tc>
          <w:tcPr>
            <w:tcW w:w="7818"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4D5D8F">
            <w:r w:rsidRPr="004D5D8F">
              <w:t>Sets the role management type used to authorize user at sign in. Usage:</w:t>
            </w:r>
          </w:p>
          <w:p w:rsidR="004D5D8F" w:rsidRDefault="004D5D8F" w:rsidP="004D5D8F">
            <w:pPr>
              <w:pStyle w:val="Example-Code"/>
            </w:pPr>
            <w:r w:rsidRPr="004D5D8F">
              <w:t>&lt;configuration&gt;</w:t>
            </w:r>
          </w:p>
          <w:p w:rsidR="004D5D8F" w:rsidRDefault="004D5D8F" w:rsidP="004D5D8F">
            <w:pPr>
              <w:pStyle w:val="Example-Code"/>
            </w:pPr>
            <w:r>
              <w:tab/>
            </w:r>
            <w:r w:rsidRPr="004D5D8F">
              <w:t>&lt;</w:t>
            </w:r>
            <w:proofErr w:type="spellStart"/>
            <w:r w:rsidRPr="004D5D8F">
              <w:t>appSettings</w:t>
            </w:r>
            <w:proofErr w:type="spellEnd"/>
            <w:r w:rsidRPr="004D5D8F">
              <w:t>&gt;</w:t>
            </w:r>
          </w:p>
          <w:p w:rsidR="004D5D8F" w:rsidRDefault="004D5D8F" w:rsidP="004D5D8F">
            <w:pPr>
              <w:pStyle w:val="Example-Code"/>
            </w:pPr>
            <w:r>
              <w:tab/>
            </w:r>
            <w:r>
              <w:tab/>
            </w:r>
            <w:r w:rsidRPr="004D5D8F">
              <w:t>&lt;</w:t>
            </w:r>
            <w:r>
              <w:t>add key</w:t>
            </w:r>
            <w:r w:rsidRPr="004D5D8F">
              <w:t>="</w:t>
            </w:r>
            <w:proofErr w:type="spellStart"/>
            <w:r w:rsidRPr="004D5D8F">
              <w:t>RoleManagement</w:t>
            </w:r>
            <w:proofErr w:type="spellEnd"/>
            <w:r w:rsidRPr="004D5D8F">
              <w:t>"</w:t>
            </w:r>
            <w:r w:rsidR="00280CCA">
              <w:t xml:space="preserve"> value</w:t>
            </w:r>
            <w:r w:rsidRPr="004D5D8F">
              <w:t>="</w:t>
            </w:r>
            <w:proofErr w:type="spellStart"/>
            <w:r w:rsidRPr="004D5D8F">
              <w:t>WindowsUsersGroups</w:t>
            </w:r>
            <w:proofErr w:type="spellEnd"/>
            <w:r w:rsidRPr="004D5D8F">
              <w:t>" /&gt;</w:t>
            </w:r>
          </w:p>
          <w:p w:rsidR="004D5D8F" w:rsidRDefault="004D5D8F" w:rsidP="004D5D8F">
            <w:pPr>
              <w:pStyle w:val="Example-Code"/>
            </w:pPr>
            <w:r>
              <w:tab/>
            </w:r>
            <w:r w:rsidRPr="004D5D8F">
              <w:t>&lt;/</w:t>
            </w:r>
            <w:proofErr w:type="spellStart"/>
            <w:r w:rsidRPr="004D5D8F">
              <w:t>appSettings</w:t>
            </w:r>
            <w:proofErr w:type="spellEnd"/>
            <w:r w:rsidRPr="004D5D8F">
              <w:t xml:space="preserve">&gt; </w:t>
            </w:r>
          </w:p>
          <w:p w:rsidR="004D5D8F" w:rsidRPr="004D5D8F" w:rsidRDefault="004D5D8F" w:rsidP="004D5D8F">
            <w:pPr>
              <w:pStyle w:val="Example-Code"/>
            </w:pPr>
            <w:r w:rsidRPr="004D5D8F">
              <w:t>&lt;/configuration&gt;</w:t>
            </w:r>
          </w:p>
        </w:tc>
      </w:tr>
      <w:tr w:rsidR="004D5D8F" w:rsidRPr="00BF7E37">
        <w:tc>
          <w:tcPr>
            <w:tcW w:w="2262"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746755">
            <w:proofErr w:type="spellStart"/>
            <w:r w:rsidRPr="004D5D8F">
              <w:t>SecurityDisabled</w:t>
            </w:r>
            <w:proofErr w:type="spellEnd"/>
          </w:p>
        </w:tc>
        <w:tc>
          <w:tcPr>
            <w:tcW w:w="7818"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4D5D8F">
            <w:r w:rsidRPr="004D5D8F">
              <w:t>Disables security when set to ‘True’. Usage:</w:t>
            </w:r>
          </w:p>
          <w:p w:rsidR="004D5D8F" w:rsidRDefault="004D5D8F" w:rsidP="004D5D8F">
            <w:pPr>
              <w:pStyle w:val="Example-Code"/>
            </w:pPr>
            <w:r w:rsidRPr="004D5D8F">
              <w:t>&lt;configuration&gt;</w:t>
            </w:r>
          </w:p>
          <w:p w:rsidR="004D5D8F" w:rsidRDefault="004D5D8F" w:rsidP="004D5D8F">
            <w:pPr>
              <w:pStyle w:val="Example-Code"/>
            </w:pPr>
            <w:r>
              <w:tab/>
            </w:r>
            <w:r w:rsidRPr="004D5D8F">
              <w:t>&lt;</w:t>
            </w:r>
            <w:proofErr w:type="spellStart"/>
            <w:r w:rsidRPr="004D5D8F">
              <w:t>appSettings</w:t>
            </w:r>
            <w:proofErr w:type="spellEnd"/>
            <w:r w:rsidRPr="004D5D8F">
              <w:t>&gt;</w:t>
            </w:r>
          </w:p>
          <w:p w:rsidR="004D5D8F" w:rsidRDefault="004D5D8F" w:rsidP="004D5D8F">
            <w:pPr>
              <w:pStyle w:val="Example-Code"/>
            </w:pPr>
            <w:r>
              <w:tab/>
            </w:r>
            <w:r>
              <w:tab/>
            </w:r>
            <w:r w:rsidRPr="004D5D8F">
              <w:t>&lt;</w:t>
            </w:r>
            <w:r>
              <w:t>add key</w:t>
            </w:r>
            <w:r w:rsidRPr="004D5D8F">
              <w:t>="</w:t>
            </w:r>
            <w:proofErr w:type="spellStart"/>
            <w:r w:rsidRPr="004D5D8F">
              <w:t>SecurityDisabled</w:t>
            </w:r>
            <w:proofErr w:type="spellEnd"/>
            <w:r w:rsidRPr="004D5D8F">
              <w:t>"</w:t>
            </w:r>
            <w:r w:rsidR="00280CCA">
              <w:t xml:space="preserve"> value</w:t>
            </w:r>
            <w:r w:rsidRPr="004D5D8F">
              <w:t>="False" /&gt;</w:t>
            </w:r>
          </w:p>
          <w:p w:rsidR="004D5D8F" w:rsidRDefault="004D5D8F" w:rsidP="004D5D8F">
            <w:pPr>
              <w:pStyle w:val="Example-Code"/>
            </w:pPr>
            <w:r>
              <w:tab/>
            </w:r>
            <w:r w:rsidRPr="004D5D8F">
              <w:t>&lt;/</w:t>
            </w:r>
            <w:proofErr w:type="spellStart"/>
            <w:r w:rsidRPr="004D5D8F">
              <w:t>appSettings</w:t>
            </w:r>
            <w:proofErr w:type="spellEnd"/>
            <w:r w:rsidRPr="004D5D8F">
              <w:t xml:space="preserve">&gt; </w:t>
            </w:r>
          </w:p>
          <w:p w:rsidR="004D5D8F" w:rsidRPr="004D5D8F" w:rsidRDefault="004D5D8F" w:rsidP="004D5D8F">
            <w:pPr>
              <w:pStyle w:val="Example-Code"/>
            </w:pPr>
            <w:r w:rsidRPr="004D5D8F">
              <w:t>&lt;/configuration&gt;</w:t>
            </w:r>
          </w:p>
        </w:tc>
      </w:tr>
      <w:tr w:rsidR="004D5D8F" w:rsidRPr="00BF7E37">
        <w:tc>
          <w:tcPr>
            <w:tcW w:w="2262"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746755">
            <w:proofErr w:type="spellStart"/>
            <w:r w:rsidRPr="004D5D8F">
              <w:t>ADDomainControllers</w:t>
            </w:r>
            <w:proofErr w:type="spellEnd"/>
          </w:p>
        </w:tc>
        <w:tc>
          <w:tcPr>
            <w:tcW w:w="7818"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4D5D8F">
            <w:r w:rsidRPr="004D5D8F">
              <w:t xml:space="preserve">This </w:t>
            </w:r>
            <w:r w:rsidR="00280CCA" w:rsidRPr="004D5D8F">
              <w:t xml:space="preserve">Active Directory </w:t>
            </w:r>
            <w:r w:rsidR="00280CCA">
              <w:t xml:space="preserve">security </w:t>
            </w:r>
            <w:r w:rsidRPr="004D5D8F">
              <w:t xml:space="preserve">setting </w:t>
            </w:r>
            <w:r w:rsidR="00280CCA">
              <w:t>specifies</w:t>
            </w:r>
            <w:r w:rsidRPr="004D5D8F">
              <w:t xml:space="preserve"> </w:t>
            </w:r>
            <w:r w:rsidR="00280CCA">
              <w:t xml:space="preserve">the </w:t>
            </w:r>
            <w:r w:rsidRPr="004D5D8F">
              <w:t xml:space="preserve">domain controllers where </w:t>
            </w:r>
            <w:r w:rsidR="00280CCA">
              <w:t xml:space="preserve">your </w:t>
            </w:r>
            <w:r w:rsidRPr="004D5D8F">
              <w:t xml:space="preserve">application will </w:t>
            </w:r>
            <w:r w:rsidR="00280CCA">
              <w:t xml:space="preserve">look </w:t>
            </w:r>
            <w:r w:rsidRPr="004D5D8F">
              <w:t xml:space="preserve">for </w:t>
            </w:r>
            <w:r w:rsidR="00280CCA">
              <w:t xml:space="preserve">the </w:t>
            </w:r>
            <w:r w:rsidRPr="004D5D8F">
              <w:t xml:space="preserve">user’s information </w:t>
            </w:r>
            <w:r w:rsidR="00280CCA">
              <w:t xml:space="preserve">for </w:t>
            </w:r>
            <w:proofErr w:type="spellStart"/>
            <w:r w:rsidR="00280CCA">
              <w:t>authenticatication</w:t>
            </w:r>
            <w:proofErr w:type="spellEnd"/>
            <w:r w:rsidRPr="004D5D8F">
              <w:t>. Usage:</w:t>
            </w:r>
          </w:p>
          <w:p w:rsidR="004D5D8F" w:rsidRDefault="004D5D8F" w:rsidP="004D5D8F">
            <w:pPr>
              <w:pStyle w:val="Example-Code"/>
            </w:pPr>
            <w:r w:rsidRPr="004D5D8F">
              <w:t xml:space="preserve">&lt;configuration&gt; </w:t>
            </w:r>
          </w:p>
          <w:p w:rsidR="004D5D8F" w:rsidRDefault="004D5D8F" w:rsidP="004D5D8F">
            <w:pPr>
              <w:pStyle w:val="Example-Code"/>
            </w:pPr>
            <w:r>
              <w:tab/>
            </w:r>
            <w:r w:rsidRPr="004D5D8F">
              <w:t>&lt;</w:t>
            </w:r>
            <w:proofErr w:type="spellStart"/>
            <w:r w:rsidRPr="004D5D8F">
              <w:t>appSettings</w:t>
            </w:r>
            <w:proofErr w:type="spellEnd"/>
            <w:r w:rsidRPr="004D5D8F">
              <w:t>&gt;</w:t>
            </w:r>
            <w:r w:rsidRPr="004D5D8F">
              <w:br/>
            </w:r>
            <w:r>
              <w:tab/>
            </w:r>
            <w:r>
              <w:tab/>
            </w:r>
            <w:r w:rsidRPr="004D5D8F">
              <w:t>&lt;</w:t>
            </w:r>
            <w:r>
              <w:t>add key</w:t>
            </w:r>
            <w:r w:rsidRPr="004D5D8F">
              <w:t>="</w:t>
            </w:r>
            <w:proofErr w:type="spellStart"/>
            <w:r w:rsidRPr="004D5D8F">
              <w:t>ADDomainControllers</w:t>
            </w:r>
            <w:proofErr w:type="spellEnd"/>
            <w:r w:rsidRPr="004D5D8F">
              <w:t>"</w:t>
            </w:r>
            <w:r w:rsidR="00280CCA">
              <w:t xml:space="preserve"> value</w:t>
            </w:r>
            <w:r w:rsidRPr="004D5D8F">
              <w:t>="LDAP://ironspeed.com;" /&gt;</w:t>
            </w:r>
          </w:p>
          <w:p w:rsidR="004D5D8F" w:rsidRDefault="004D5D8F" w:rsidP="004D5D8F">
            <w:pPr>
              <w:pStyle w:val="Example-Code"/>
            </w:pPr>
            <w:r>
              <w:tab/>
            </w:r>
            <w:r w:rsidRPr="004D5D8F">
              <w:t>&lt;/</w:t>
            </w:r>
            <w:proofErr w:type="spellStart"/>
            <w:r w:rsidRPr="004D5D8F">
              <w:t>appSettings</w:t>
            </w:r>
            <w:proofErr w:type="spellEnd"/>
            <w:r w:rsidRPr="004D5D8F">
              <w:t xml:space="preserve">&gt; </w:t>
            </w:r>
          </w:p>
          <w:p w:rsidR="004D5D8F" w:rsidRPr="004D5D8F" w:rsidRDefault="004D5D8F" w:rsidP="004D5D8F">
            <w:pPr>
              <w:pStyle w:val="Example-Code"/>
            </w:pPr>
            <w:r w:rsidRPr="004D5D8F">
              <w:t>&lt;/configuration&gt;</w:t>
            </w:r>
          </w:p>
        </w:tc>
      </w:tr>
      <w:tr w:rsidR="004D5D8F" w:rsidRPr="00BF7E37">
        <w:tc>
          <w:tcPr>
            <w:tcW w:w="2262"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746755">
            <w:proofErr w:type="spellStart"/>
            <w:r w:rsidRPr="004D5D8F">
              <w:t>SearchNestedGroups</w:t>
            </w:r>
            <w:proofErr w:type="spellEnd"/>
          </w:p>
        </w:tc>
        <w:tc>
          <w:tcPr>
            <w:tcW w:w="7818" w:type="dxa"/>
            <w:tcBorders>
              <w:top w:val="single" w:sz="12" w:space="0" w:color="FFFFFF"/>
              <w:left w:val="single" w:sz="12" w:space="0" w:color="FFFFFF"/>
              <w:bottom w:val="single" w:sz="12" w:space="0" w:color="FFFFFF"/>
              <w:right w:val="single" w:sz="12" w:space="0" w:color="FFFFFF"/>
            </w:tcBorders>
            <w:shd w:val="clear" w:color="auto" w:fill="E0E0E0"/>
          </w:tcPr>
          <w:p w:rsidR="004D5D8F" w:rsidRPr="004D5D8F" w:rsidRDefault="004D5D8F" w:rsidP="004D5D8F">
            <w:r w:rsidRPr="004D5D8F">
              <w:t>This setting is related to Active Directory Security type. When set to true application will look not only in top level groups but also in the all nested groups. Usage:</w:t>
            </w:r>
          </w:p>
          <w:p w:rsidR="004D5D8F" w:rsidRDefault="004D5D8F" w:rsidP="004D5D8F">
            <w:pPr>
              <w:pStyle w:val="Example-Code"/>
            </w:pPr>
            <w:r w:rsidRPr="004D5D8F">
              <w:t>&lt;configuration&gt;</w:t>
            </w:r>
          </w:p>
          <w:p w:rsidR="004D5D8F" w:rsidRDefault="004D5D8F" w:rsidP="004D5D8F">
            <w:pPr>
              <w:pStyle w:val="Example-Code"/>
            </w:pPr>
            <w:r>
              <w:tab/>
            </w:r>
            <w:r w:rsidRPr="004D5D8F">
              <w:t>&lt;</w:t>
            </w:r>
            <w:proofErr w:type="spellStart"/>
            <w:r w:rsidRPr="004D5D8F">
              <w:t>appSettings</w:t>
            </w:r>
            <w:proofErr w:type="spellEnd"/>
            <w:r w:rsidRPr="004D5D8F">
              <w:t>&gt;</w:t>
            </w:r>
          </w:p>
          <w:p w:rsidR="004D5D8F" w:rsidRDefault="004D5D8F" w:rsidP="004D5D8F">
            <w:pPr>
              <w:pStyle w:val="Example-Code"/>
            </w:pPr>
            <w:r>
              <w:tab/>
            </w:r>
            <w:r>
              <w:tab/>
            </w:r>
            <w:r w:rsidRPr="004D5D8F">
              <w:t>&lt;</w:t>
            </w:r>
            <w:r>
              <w:t>add key</w:t>
            </w:r>
            <w:r w:rsidRPr="004D5D8F">
              <w:t>="</w:t>
            </w:r>
            <w:proofErr w:type="spellStart"/>
            <w:r w:rsidRPr="004D5D8F">
              <w:t>SearchNestedGroups</w:t>
            </w:r>
            <w:proofErr w:type="spellEnd"/>
            <w:r w:rsidRPr="004D5D8F">
              <w:t>"</w:t>
            </w:r>
            <w:r w:rsidR="00280CCA">
              <w:t xml:space="preserve"> value</w:t>
            </w:r>
            <w:r w:rsidRPr="004D5D8F">
              <w:t>="False" /&gt;</w:t>
            </w:r>
          </w:p>
          <w:p w:rsidR="004D5D8F" w:rsidRDefault="004D5D8F" w:rsidP="004D5D8F">
            <w:pPr>
              <w:pStyle w:val="Example-Code"/>
            </w:pPr>
            <w:r>
              <w:tab/>
            </w:r>
            <w:r w:rsidRPr="004D5D8F">
              <w:t>&lt;/</w:t>
            </w:r>
            <w:proofErr w:type="spellStart"/>
            <w:r w:rsidRPr="004D5D8F">
              <w:t>appSettings</w:t>
            </w:r>
            <w:proofErr w:type="spellEnd"/>
            <w:r w:rsidRPr="004D5D8F">
              <w:t xml:space="preserve">&gt; </w:t>
            </w:r>
          </w:p>
          <w:p w:rsidR="004D5D8F" w:rsidRPr="004D5D8F" w:rsidRDefault="004D5D8F" w:rsidP="004D5D8F">
            <w:pPr>
              <w:pStyle w:val="Example-Code"/>
            </w:pPr>
            <w:r w:rsidRPr="004D5D8F">
              <w:t>&lt;/configuration&gt;</w:t>
            </w:r>
          </w:p>
        </w:tc>
      </w:tr>
    </w:tbl>
    <w:p w:rsidR="00BE2ABB" w:rsidRDefault="00BE2ABB" w:rsidP="0068617C">
      <w:pPr>
        <w:pStyle w:val="Heading5"/>
      </w:pPr>
      <w:r>
        <w:t>Oracle SYS user</w:t>
      </w:r>
    </w:p>
    <w:p w:rsidR="00BE2ABB" w:rsidRPr="00BE2ABB" w:rsidRDefault="00BE2ABB" w:rsidP="00BE2ABB">
      <w:r w:rsidRPr="00BE2ABB">
        <w:t>IronSpeed Designer does not currently support connections to Orac</w:t>
      </w:r>
      <w:r>
        <w:t xml:space="preserve">le databases as the “SYS” user. </w:t>
      </w:r>
      <w:r w:rsidRPr="00BE2ABB">
        <w:t xml:space="preserve"> This is due to a limitation in the .NET data provider in the </w:t>
      </w:r>
      <w:proofErr w:type="spellStart"/>
      <w:r w:rsidRPr="00BE2ABB">
        <w:t>System.Data.OracleClient</w:t>
      </w:r>
      <w:proofErr w:type="spellEnd"/>
      <w:r w:rsidRPr="00BE2ABB">
        <w:t xml:space="preserve"> namespace.</w:t>
      </w:r>
    </w:p>
    <w:p w:rsidR="00E32728" w:rsidRDefault="00E32728"/>
    <w:p w:rsidR="00E32728" w:rsidRDefault="00E32728" w:rsidP="00E32728">
      <w:pPr>
        <w:pStyle w:val="Heading3"/>
      </w:pPr>
      <w:bookmarkStart w:id="694" w:name="_Ref240357125"/>
      <w:bookmarkStart w:id="695" w:name="_Toc414885802"/>
      <w:proofErr w:type="spellStart"/>
      <w:proofErr w:type="gramStart"/>
      <w:r>
        <w:t>connectionStrings</w:t>
      </w:r>
      <w:proofErr w:type="spellEnd"/>
      <w:proofErr w:type="gramEnd"/>
      <w:r>
        <w:t xml:space="preserve"> Element</w:t>
      </w:r>
      <w:bookmarkEnd w:id="694"/>
      <w:bookmarkEnd w:id="695"/>
    </w:p>
    <w:p w:rsidR="00E32728" w:rsidRDefault="00E32728">
      <w:r w:rsidRPr="00A3613B">
        <w:fldChar w:fldCharType="begin"/>
      </w:r>
      <w:r w:rsidRPr="00A3613B">
        <w:instrText>xe</w:instrText>
      </w:r>
      <w:r>
        <w:instrText xml:space="preserve"> </w:instrText>
      </w:r>
      <w:r w:rsidRPr="00A3613B">
        <w:instrText>"</w:instrText>
      </w:r>
      <w:r>
        <w:instrText xml:space="preserve">connectionStrings </w:instrText>
      </w:r>
      <w:r w:rsidRPr="00A3613B">
        <w:instrText>Element"</w:instrText>
      </w:r>
      <w:r w:rsidRPr="00A3613B">
        <w:fldChar w:fldCharType="end"/>
      </w:r>
      <w:r w:rsidRPr="00A3613B">
        <w:fldChar w:fldCharType="begin"/>
      </w:r>
      <w:r w:rsidRPr="00A3613B">
        <w:instrText>xe</w:instrText>
      </w:r>
      <w:r>
        <w:instrText xml:space="preserve"> </w:instrText>
      </w:r>
      <w:r w:rsidRPr="00A3613B">
        <w:instrText>"</w:instrText>
      </w:r>
      <w:r>
        <w:instrText xml:space="preserve">Web.config file:connectionStrings </w:instrText>
      </w:r>
      <w:r w:rsidRPr="00A3613B">
        <w:instrText>Element"</w:instrText>
      </w:r>
      <w:r w:rsidRPr="00A3613B">
        <w:fldChar w:fldCharType="end"/>
      </w:r>
      <w:r w:rsidRPr="00A3613B">
        <w:t>The</w:t>
      </w:r>
      <w:r>
        <w:t xml:space="preserve"> &lt;</w:t>
      </w:r>
      <w:proofErr w:type="spellStart"/>
      <w:r>
        <w:t>connectionStrings</w:t>
      </w:r>
      <w:proofErr w:type="spellEnd"/>
      <w:r>
        <w:t xml:space="preserve">&gt; </w:t>
      </w:r>
      <w:r w:rsidRPr="00A3613B">
        <w:t>element</w:t>
      </w:r>
      <w:r>
        <w:t xml:space="preserve"> </w:t>
      </w:r>
      <w:r w:rsidRPr="00A3613B">
        <w:t>holds</w:t>
      </w:r>
      <w:r>
        <w:t xml:space="preserve"> </w:t>
      </w:r>
      <w:r w:rsidRPr="00A3613B">
        <w:t>a</w:t>
      </w:r>
      <w:r>
        <w:t xml:space="preserve"> </w:t>
      </w:r>
      <w:r w:rsidRPr="00A3613B">
        <w:t>variety</w:t>
      </w:r>
      <w:r>
        <w:t xml:space="preserve"> </w:t>
      </w:r>
      <w:r w:rsidRPr="00A3613B">
        <w:t>of</w:t>
      </w:r>
      <w:r>
        <w:t xml:space="preserve"> </w:t>
      </w:r>
      <w:r w:rsidRPr="00A3613B">
        <w:t>key-value</w:t>
      </w:r>
      <w:r>
        <w:t xml:space="preserve"> </w:t>
      </w:r>
      <w:r w:rsidRPr="00A3613B">
        <w:t>pairs</w:t>
      </w:r>
      <w:r>
        <w:t xml:space="preserve"> </w:t>
      </w:r>
      <w:r w:rsidRPr="00A3613B">
        <w:t>for</w:t>
      </w:r>
      <w:r>
        <w:t xml:space="preserve"> </w:t>
      </w:r>
      <w:r w:rsidRPr="00A3613B">
        <w:t>various</w:t>
      </w:r>
      <w:r>
        <w:t xml:space="preserve"> </w:t>
      </w:r>
      <w:r w:rsidRPr="00A3613B">
        <w:t>settings,</w:t>
      </w:r>
      <w:r>
        <w:t xml:space="preserve"> </w:t>
      </w:r>
      <w:r w:rsidRPr="00A3613B">
        <w:t>including</w:t>
      </w:r>
      <w:r>
        <w:t xml:space="preserve"> </w:t>
      </w:r>
      <w:r w:rsidRPr="00A3613B">
        <w:t>the</w:t>
      </w:r>
      <w:r>
        <w:t xml:space="preserve"> database connection strings.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807"/>
        <w:gridCol w:w="7270"/>
      </w:tblGrid>
      <w:tr w:rsidR="00E32728">
        <w:trPr>
          <w:tblHeader/>
        </w:trPr>
        <w:tc>
          <w:tcPr>
            <w:tcW w:w="2807" w:type="dxa"/>
            <w:tcBorders>
              <w:top w:val="single" w:sz="12" w:space="0" w:color="FFFFFF"/>
              <w:left w:val="single" w:sz="12" w:space="0" w:color="FFFFFF"/>
              <w:bottom w:val="single" w:sz="12" w:space="0" w:color="FFFFFF"/>
              <w:right w:val="single" w:sz="12" w:space="0" w:color="FFFFFF"/>
            </w:tcBorders>
            <w:shd w:val="clear" w:color="auto" w:fill="808080"/>
          </w:tcPr>
          <w:p w:rsidR="00E32728" w:rsidRDefault="00E32728" w:rsidP="00E32728">
            <w:pPr>
              <w:pStyle w:val="TableHeading"/>
            </w:pPr>
            <w:r>
              <w:t>Key</w:t>
            </w:r>
          </w:p>
        </w:tc>
        <w:tc>
          <w:tcPr>
            <w:tcW w:w="7270" w:type="dxa"/>
            <w:tcBorders>
              <w:top w:val="single" w:sz="12" w:space="0" w:color="FFFFFF"/>
              <w:left w:val="single" w:sz="12" w:space="0" w:color="FFFFFF"/>
              <w:bottom w:val="single" w:sz="12" w:space="0" w:color="FFFFFF"/>
              <w:right w:val="single" w:sz="12" w:space="0" w:color="FFFFFF"/>
            </w:tcBorders>
            <w:shd w:val="clear" w:color="auto" w:fill="808080"/>
          </w:tcPr>
          <w:p w:rsidR="00E32728" w:rsidRDefault="00E32728" w:rsidP="00E32728">
            <w:pPr>
              <w:pStyle w:val="TableHeading"/>
            </w:pPr>
            <w:r>
              <w:t>Description</w:t>
            </w:r>
          </w:p>
        </w:tc>
      </w:tr>
      <w:tr w:rsidR="00E32728">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E32728" w:rsidRPr="002D7205" w:rsidRDefault="00E32728" w:rsidP="00E32728">
            <w:r>
              <w:t>Database&lt;</w:t>
            </w:r>
            <w:proofErr w:type="spellStart"/>
            <w:r>
              <w:t>DatabaseName</w:t>
            </w:r>
            <w:proofErr w:type="spellEnd"/>
            <w:r>
              <w:t>&gt;</w:t>
            </w:r>
          </w:p>
        </w:tc>
        <w:tc>
          <w:tcPr>
            <w:tcW w:w="7270" w:type="dxa"/>
            <w:tcBorders>
              <w:top w:val="single" w:sz="12" w:space="0" w:color="FFFFFF"/>
              <w:left w:val="single" w:sz="12" w:space="0" w:color="FFFFFF"/>
              <w:bottom w:val="single" w:sz="12" w:space="0" w:color="FFFFFF"/>
              <w:right w:val="single" w:sz="12" w:space="0" w:color="FFFFFF"/>
            </w:tcBorders>
            <w:shd w:val="clear" w:color="auto" w:fill="E0E0E0"/>
          </w:tcPr>
          <w:p w:rsidR="00E32728" w:rsidRPr="002D7205" w:rsidRDefault="00E32728" w:rsidP="00E32728">
            <w:r w:rsidRPr="002D7205">
              <w:fldChar w:fldCharType="begin"/>
            </w:r>
            <w:r w:rsidRPr="002D7205">
              <w:instrText>xe</w:instrText>
            </w:r>
            <w:r>
              <w:instrText xml:space="preserve"> </w:instrText>
            </w:r>
            <w:r w:rsidRPr="002D7205">
              <w:instrText>"DatabaseX</w:instrText>
            </w:r>
            <w:r>
              <w:instrText xml:space="preserve"> </w:instrText>
            </w:r>
            <w:r w:rsidRPr="002D7205">
              <w:instrText>database</w:instrText>
            </w:r>
            <w:r>
              <w:instrText xml:space="preserve"> </w:instrText>
            </w:r>
            <w:r w:rsidRPr="002D7205">
              <w:instrText>connection</w:instrText>
            </w:r>
            <w:r>
              <w:instrText xml:space="preserve"> </w:instrText>
            </w:r>
            <w:r w:rsidRPr="002D7205">
              <w:instrText>string"</w:instrText>
            </w:r>
            <w:r w:rsidRPr="002D7205">
              <w:fldChar w:fldCharType="end"/>
            </w:r>
            <w:r w:rsidRPr="002D7205">
              <w:fldChar w:fldCharType="begin"/>
            </w:r>
            <w:r w:rsidRPr="002D7205">
              <w:instrText>xe</w:instrText>
            </w:r>
            <w:r>
              <w:instrText xml:space="preserve"> </w:instrText>
            </w:r>
            <w:r w:rsidRPr="002D7205">
              <w:instrText>"Configuration</w:instrText>
            </w:r>
            <w:r>
              <w:instrText xml:space="preserve"> </w:instrText>
            </w:r>
            <w:r w:rsidRPr="002D7205">
              <w:instrText>settings:DatabaseX"</w:instrText>
            </w:r>
            <w:r w:rsidRPr="002D7205">
              <w:fldChar w:fldCharType="end"/>
            </w:r>
            <w:r w:rsidRPr="002D7205">
              <w:fldChar w:fldCharType="begin"/>
            </w:r>
            <w:r w:rsidRPr="002D7205">
              <w:instrText>xe</w:instrText>
            </w:r>
            <w:r>
              <w:instrText xml:space="preserve"> </w:instrText>
            </w:r>
            <w:r w:rsidRPr="002D7205">
              <w:instrText>"Web.config</w:instrText>
            </w:r>
            <w:r>
              <w:instrText xml:space="preserve"> </w:instrText>
            </w:r>
            <w:r w:rsidRPr="002D7205">
              <w:instrText>file:Database</w:instrText>
            </w:r>
            <w:r>
              <w:instrText xml:space="preserve"> </w:instrText>
            </w:r>
            <w:r w:rsidRPr="002D7205">
              <w:instrText>connection</w:instrText>
            </w:r>
            <w:r>
              <w:instrText xml:space="preserve"> </w:instrText>
            </w:r>
            <w:r w:rsidRPr="002D7205">
              <w:instrText>string"</w:instrText>
            </w:r>
            <w:r w:rsidRPr="002D7205">
              <w:fldChar w:fldCharType="end"/>
            </w:r>
            <w:r w:rsidRPr="002D7205">
              <w:t>Database</w:t>
            </w:r>
            <w:r>
              <w:t xml:space="preserve"> </w:t>
            </w:r>
            <w:r w:rsidRPr="002D7205">
              <w:t>connection</w:t>
            </w:r>
            <w:r>
              <w:t xml:space="preserve"> </w:t>
            </w:r>
            <w:r w:rsidRPr="002D7205">
              <w:t>strings</w:t>
            </w:r>
            <w:r>
              <w:t xml:space="preserve"> </w:t>
            </w:r>
            <w:r w:rsidRPr="002D7205">
              <w:t>hold</w:t>
            </w:r>
            <w:r>
              <w:t xml:space="preserve"> </w:t>
            </w:r>
            <w:r w:rsidRPr="002D7205">
              <w:t>the</w:t>
            </w:r>
            <w:r>
              <w:t xml:space="preserve"> </w:t>
            </w:r>
            <w:r w:rsidRPr="002D7205">
              <w:t>information</w:t>
            </w:r>
            <w:r>
              <w:t xml:space="preserve"> </w:t>
            </w:r>
            <w:r w:rsidRPr="002D7205">
              <w:t>related</w:t>
            </w:r>
            <w:r>
              <w:t xml:space="preserve"> </w:t>
            </w:r>
            <w:r w:rsidRPr="002D7205">
              <w:t>to</w:t>
            </w:r>
            <w:r>
              <w:t xml:space="preserve"> </w:t>
            </w:r>
            <w:r w:rsidRPr="002D7205">
              <w:t>the</w:t>
            </w:r>
            <w:r>
              <w:t xml:space="preserve"> </w:t>
            </w:r>
            <w:r w:rsidRPr="002D7205">
              <w:t>databases</w:t>
            </w:r>
            <w:r>
              <w:t xml:space="preserve"> </w:t>
            </w:r>
            <w:r w:rsidRPr="002D7205">
              <w:t>connected</w:t>
            </w:r>
            <w:r>
              <w:t xml:space="preserve"> </w:t>
            </w:r>
            <w:r w:rsidRPr="002D7205">
              <w:t>to</w:t>
            </w:r>
            <w:r>
              <w:t xml:space="preserve"> </w:t>
            </w:r>
            <w:r w:rsidRPr="002D7205">
              <w:t>the</w:t>
            </w:r>
            <w:r>
              <w:t xml:space="preserve"> </w:t>
            </w:r>
            <w:r w:rsidRPr="002D7205">
              <w:t>application.</w:t>
            </w:r>
          </w:p>
          <w:tbl>
            <w:tblPr>
              <w:tblW w:w="0" w:type="auto"/>
              <w:tblInd w:w="23" w:type="dxa"/>
              <w:tblBorders>
                <w:top w:val="single" w:sz="4" w:space="0" w:color="808080"/>
                <w:left w:val="single" w:sz="4" w:space="0" w:color="808080"/>
                <w:bottom w:val="single" w:sz="4" w:space="0" w:color="808080"/>
                <w:right w:val="single" w:sz="4" w:space="0" w:color="808080"/>
              </w:tblBorders>
              <w:tblLook w:val="00A0" w:firstRow="1" w:lastRow="0" w:firstColumn="1" w:lastColumn="0" w:noHBand="0" w:noVBand="0"/>
            </w:tblPr>
            <w:tblGrid>
              <w:gridCol w:w="2018"/>
              <w:gridCol w:w="5003"/>
            </w:tblGrid>
            <w:tr w:rsidR="00E32728" w:rsidRPr="00836C4F">
              <w:trPr>
                <w:tblHeader/>
              </w:trPr>
              <w:tc>
                <w:tcPr>
                  <w:tcW w:w="2017" w:type="dxa"/>
                  <w:tcBorders>
                    <w:top w:val="single" w:sz="4" w:space="0" w:color="808080"/>
                    <w:left w:val="single" w:sz="4" w:space="0" w:color="808080"/>
                  </w:tcBorders>
                  <w:shd w:val="clear" w:color="auto" w:fill="B3B3B3"/>
                </w:tcPr>
                <w:p w:rsidR="00E32728" w:rsidRPr="00836C4F" w:rsidRDefault="00E32728" w:rsidP="00E32728">
                  <w:pPr>
                    <w:pStyle w:val="TableHeading"/>
                  </w:pPr>
                  <w:r w:rsidRPr="00836C4F">
                    <w:t>Parameter</w:t>
                  </w:r>
                </w:p>
              </w:tc>
              <w:tc>
                <w:tcPr>
                  <w:tcW w:w="5183" w:type="dxa"/>
                  <w:tcBorders>
                    <w:top w:val="single" w:sz="4" w:space="0" w:color="808080"/>
                    <w:right w:val="single" w:sz="4" w:space="0" w:color="808080"/>
                  </w:tcBorders>
                  <w:shd w:val="clear" w:color="auto" w:fill="B3B3B3"/>
                </w:tcPr>
                <w:p w:rsidR="00E32728" w:rsidRPr="00836C4F" w:rsidRDefault="00E32728" w:rsidP="00E32728">
                  <w:pPr>
                    <w:pStyle w:val="TableHeading"/>
                  </w:pPr>
                  <w:r w:rsidRPr="00836C4F">
                    <w:t>Description</w:t>
                  </w:r>
                </w:p>
              </w:tc>
            </w:tr>
            <w:tr w:rsidR="00E32728">
              <w:tc>
                <w:tcPr>
                  <w:tcW w:w="2017" w:type="dxa"/>
                  <w:tcBorders>
                    <w:left w:val="single" w:sz="4" w:space="0" w:color="808080"/>
                  </w:tcBorders>
                </w:tcPr>
                <w:p w:rsidR="00E32728" w:rsidRPr="00BF7E37" w:rsidRDefault="00E32728" w:rsidP="00E32728">
                  <w:r w:rsidRPr="00BF7E37">
                    <w:t>Provider</w:t>
                  </w:r>
                </w:p>
              </w:tc>
              <w:tc>
                <w:tcPr>
                  <w:tcW w:w="5183" w:type="dxa"/>
                  <w:tcBorders>
                    <w:right w:val="single" w:sz="4" w:space="0" w:color="808080"/>
                  </w:tcBorders>
                </w:tcPr>
                <w:p w:rsidR="00E32728" w:rsidRDefault="00E32728" w:rsidP="00E32728">
                  <w:r w:rsidRPr="00BF7E37">
                    <w:fldChar w:fldCharType="begin"/>
                  </w:r>
                  <w:r w:rsidRPr="00BF7E37">
                    <w:instrText>xe</w:instrText>
                  </w:r>
                  <w:r>
                    <w:instrText xml:space="preserve"> </w:instrText>
                  </w:r>
                  <w:r w:rsidRPr="00BF7E37">
                    <w:instrText>"Web.config</w:instrText>
                  </w:r>
                  <w:r>
                    <w:instrText xml:space="preserve"> </w:instrText>
                  </w:r>
                  <w:r w:rsidRPr="00BF7E37">
                    <w:instrText>file:Provider</w:instrText>
                  </w:r>
                  <w:r>
                    <w:instrText xml:space="preserve"> </w:instrText>
                  </w:r>
                  <w:r w:rsidRPr="00BF7E37">
                    <w:instrText>parameter"</w:instrText>
                  </w:r>
                  <w:r w:rsidRPr="00BF7E37">
                    <w:fldChar w:fldCharType="end"/>
                  </w:r>
                  <w:r w:rsidRPr="00BF7E37">
                    <w:fldChar w:fldCharType="begin"/>
                  </w:r>
                  <w:r w:rsidRPr="00BF7E37">
                    <w:instrText>xe</w:instrText>
                  </w:r>
                  <w:r>
                    <w:instrText xml:space="preserve"> </w:instrText>
                  </w:r>
                  <w:r w:rsidRPr="00BF7E37">
                    <w:instrText>"Provider</w:instrText>
                  </w:r>
                  <w:r>
                    <w:instrText xml:space="preserve"> </w:instrText>
                  </w:r>
                  <w:r w:rsidRPr="00BF7E37">
                    <w:instrText>parameter"</w:instrText>
                  </w:r>
                  <w:r w:rsidRPr="00BF7E37">
                    <w:fldChar w:fldCharType="end"/>
                  </w:r>
                  <w:r w:rsidRPr="00BF7E37">
                    <w:t>Set</w:t>
                  </w:r>
                  <w:r>
                    <w:t xml:space="preserve"> </w:t>
                  </w:r>
                  <w:r w:rsidRPr="00BF7E37">
                    <w:t>to</w:t>
                  </w:r>
                  <w:r>
                    <w:t xml:space="preserve"> </w:t>
                  </w:r>
                  <w:r w:rsidRPr="00BF7E37">
                    <w:t>Microsoft.Jet.OLEDB.4.0</w:t>
                  </w:r>
                  <w:r>
                    <w:t xml:space="preserve"> </w:t>
                  </w:r>
                  <w:r w:rsidRPr="00BF7E37">
                    <w:t>for</w:t>
                  </w:r>
                  <w:r>
                    <w:t xml:space="preserve"> </w:t>
                  </w:r>
                  <w:r w:rsidRPr="00BF7E37">
                    <w:t>Microsoft</w:t>
                  </w:r>
                  <w:r>
                    <w:t xml:space="preserve"> </w:t>
                  </w:r>
                  <w:r w:rsidRPr="00BF7E37">
                    <w:t>Access</w:t>
                  </w:r>
                  <w:r>
                    <w:t>.</w:t>
                  </w:r>
                </w:p>
                <w:p w:rsidR="00E32728" w:rsidRPr="00BF7E37" w:rsidRDefault="00E32728" w:rsidP="00E32728">
                  <w:r>
                    <w:t>Unspecified (and not used) for other databases.</w:t>
                  </w:r>
                </w:p>
              </w:tc>
            </w:tr>
            <w:tr w:rsidR="00E32728">
              <w:tc>
                <w:tcPr>
                  <w:tcW w:w="2017" w:type="dxa"/>
                  <w:tcBorders>
                    <w:left w:val="single" w:sz="4" w:space="0" w:color="808080"/>
                  </w:tcBorders>
                </w:tcPr>
                <w:p w:rsidR="00E32728" w:rsidRPr="00BF7E37" w:rsidRDefault="00E32728" w:rsidP="00E32728">
                  <w:r w:rsidRPr="00BF7E37">
                    <w:t>Data</w:t>
                  </w:r>
                  <w:r>
                    <w:t xml:space="preserve"> </w:t>
                  </w:r>
                  <w:r w:rsidRPr="00BF7E37">
                    <w:t>Source</w:t>
                  </w:r>
                </w:p>
              </w:tc>
              <w:tc>
                <w:tcPr>
                  <w:tcW w:w="5183" w:type="dxa"/>
                  <w:tcBorders>
                    <w:right w:val="single" w:sz="4" w:space="0" w:color="808080"/>
                  </w:tcBorders>
                </w:tcPr>
                <w:tbl>
                  <w:tblPr>
                    <w:tblW w:w="0" w:type="auto"/>
                    <w:tblLook w:val="0000" w:firstRow="0" w:lastRow="0" w:firstColumn="0" w:lastColumn="0" w:noHBand="0" w:noVBand="0"/>
                  </w:tblPr>
                  <w:tblGrid>
                    <w:gridCol w:w="1587"/>
                    <w:gridCol w:w="3200"/>
                  </w:tblGrid>
                  <w:tr w:rsidR="00E32728" w:rsidRPr="00BF7E37">
                    <w:trPr>
                      <w:cantSplit/>
                    </w:trPr>
                    <w:tc>
                      <w:tcPr>
                        <w:tcW w:w="1587" w:type="dxa"/>
                      </w:tcPr>
                      <w:p w:rsidR="00E32728" w:rsidRPr="00BF7E37" w:rsidRDefault="00E32728" w:rsidP="00E32728">
                        <w:r>
                          <w:t>Microsoft Access</w:t>
                        </w:r>
                      </w:p>
                    </w:tc>
                    <w:tc>
                      <w:tcPr>
                        <w:tcW w:w="3200" w:type="dxa"/>
                      </w:tcPr>
                      <w:p w:rsidR="00E32728" w:rsidRPr="00BF7E37" w:rsidRDefault="00E32728" w:rsidP="00E32728">
                        <w:r w:rsidRPr="00BF7E37">
                          <w:t>The</w:t>
                        </w:r>
                        <w:r>
                          <w:t xml:space="preserve"> </w:t>
                        </w:r>
                        <w:proofErr w:type="gramStart"/>
                        <w:r w:rsidRPr="00BF7E37">
                          <w:t>path</w:t>
                        </w:r>
                        <w:r>
                          <w:t xml:space="preserve"> </w:t>
                        </w:r>
                        <w:r w:rsidRPr="00BF7E37">
                          <w:t>to</w:t>
                        </w:r>
                        <w:r>
                          <w:t xml:space="preserve"> </w:t>
                        </w:r>
                        <w:r w:rsidRPr="00BF7E37">
                          <w:t>the</w:t>
                        </w:r>
                        <w:r>
                          <w:t xml:space="preserve"> </w:t>
                        </w:r>
                        <w:r w:rsidRPr="00BF7E37">
                          <w:t>database</w:t>
                        </w:r>
                        <w:r>
                          <w:t xml:space="preserve"> </w:t>
                        </w:r>
                        <w:r w:rsidRPr="00BF7E37">
                          <w:t>file</w:t>
                        </w:r>
                        <w:proofErr w:type="gramEnd"/>
                        <w:r>
                          <w:t xml:space="preserve"> </w:t>
                        </w:r>
                        <w:r w:rsidRPr="00BF7E37">
                          <w:t>(.MDB).</w:t>
                        </w:r>
                      </w:p>
                    </w:tc>
                  </w:tr>
                  <w:tr w:rsidR="00E32728" w:rsidRPr="00BF7E37">
                    <w:trPr>
                      <w:cantSplit/>
                    </w:trPr>
                    <w:tc>
                      <w:tcPr>
                        <w:tcW w:w="1587" w:type="dxa"/>
                      </w:tcPr>
                      <w:p w:rsidR="00E32728" w:rsidRPr="00BF7E37" w:rsidRDefault="00E32728" w:rsidP="00E32728">
                        <w:r w:rsidRPr="00BF7E37">
                          <w:t>Microsoft</w:t>
                        </w:r>
                        <w:r>
                          <w:t xml:space="preserve"> </w:t>
                        </w:r>
                        <w:r w:rsidRPr="00BF7E37">
                          <w:t>SQL</w:t>
                        </w:r>
                        <w:r>
                          <w:t xml:space="preserve"> </w:t>
                        </w:r>
                        <w:r w:rsidRPr="00BF7E37">
                          <w:t>Server</w:t>
                        </w:r>
                      </w:p>
                    </w:tc>
                    <w:tc>
                      <w:tcPr>
                        <w:tcW w:w="3200" w:type="dxa"/>
                      </w:tcPr>
                      <w:p w:rsidR="00E32728" w:rsidRPr="00BF7E37" w:rsidRDefault="00E32728" w:rsidP="00E32728">
                        <w:r w:rsidRPr="00BF7E37">
                          <w:t>The</w:t>
                        </w:r>
                        <w:r>
                          <w:t xml:space="preserve"> </w:t>
                        </w:r>
                        <w:r w:rsidRPr="00BF7E37">
                          <w:t>name</w:t>
                        </w:r>
                        <w:r>
                          <w:t xml:space="preserve"> </w:t>
                        </w:r>
                        <w:r w:rsidRPr="00BF7E37">
                          <w:t>or</w:t>
                        </w:r>
                        <w:r>
                          <w:t xml:space="preserve"> </w:t>
                        </w:r>
                        <w:r w:rsidRPr="00BF7E37">
                          <w:t>network</w:t>
                        </w:r>
                        <w:r>
                          <w:t xml:space="preserve"> </w:t>
                        </w:r>
                        <w:r w:rsidRPr="00BF7E37">
                          <w:t>address</w:t>
                        </w:r>
                        <w:r>
                          <w:t xml:space="preserve"> </w:t>
                        </w:r>
                        <w:r w:rsidRPr="00BF7E37">
                          <w:t>of</w:t>
                        </w:r>
                        <w:r>
                          <w:t xml:space="preserve"> </w:t>
                        </w:r>
                        <w:r w:rsidRPr="00BF7E37">
                          <w:t>the</w:t>
                        </w:r>
                        <w:r>
                          <w:t xml:space="preserve"> </w:t>
                        </w:r>
                        <w:r w:rsidRPr="00BF7E37">
                          <w:t>instance</w:t>
                        </w:r>
                        <w:r>
                          <w:t xml:space="preserve"> </w:t>
                        </w:r>
                        <w:r w:rsidRPr="00BF7E37">
                          <w:t>of</w:t>
                        </w:r>
                        <w:r>
                          <w:t xml:space="preserve"> </w:t>
                        </w:r>
                        <w:r w:rsidRPr="00BF7E37">
                          <w:t>Microsoft</w:t>
                        </w:r>
                        <w:r>
                          <w:t xml:space="preserve"> </w:t>
                        </w:r>
                        <w:r w:rsidRPr="00BF7E37">
                          <w:t>SQL</w:t>
                        </w:r>
                        <w:r>
                          <w:t xml:space="preserve"> </w:t>
                        </w:r>
                        <w:r w:rsidRPr="00BF7E37">
                          <w:t>Server</w:t>
                        </w:r>
                        <w:r>
                          <w:t xml:space="preserve"> </w:t>
                        </w:r>
                        <w:r w:rsidRPr="00BF7E37">
                          <w:t>to</w:t>
                        </w:r>
                        <w:r>
                          <w:t xml:space="preserve"> </w:t>
                        </w:r>
                        <w:r w:rsidRPr="00BF7E37">
                          <w:t>which</w:t>
                        </w:r>
                        <w:r>
                          <w:t xml:space="preserve"> </w:t>
                        </w:r>
                        <w:r w:rsidRPr="00BF7E37">
                          <w:t>to</w:t>
                        </w:r>
                        <w:r>
                          <w:t xml:space="preserve"> </w:t>
                        </w:r>
                        <w:r w:rsidRPr="00BF7E37">
                          <w:t>connect.</w:t>
                        </w:r>
                      </w:p>
                    </w:tc>
                  </w:tr>
                  <w:tr w:rsidR="00E32728" w:rsidRPr="00BF7E37">
                    <w:trPr>
                      <w:cantSplit/>
                    </w:trPr>
                    <w:tc>
                      <w:tcPr>
                        <w:tcW w:w="1587" w:type="dxa"/>
                      </w:tcPr>
                      <w:p w:rsidR="00E32728" w:rsidRPr="00BF7E37" w:rsidRDefault="00E32728" w:rsidP="00E32728">
                        <w:r>
                          <w:t>MySQL</w:t>
                        </w:r>
                      </w:p>
                    </w:tc>
                    <w:tc>
                      <w:tcPr>
                        <w:tcW w:w="3200" w:type="dxa"/>
                      </w:tcPr>
                      <w:p w:rsidR="00E32728" w:rsidRPr="00BF7E37" w:rsidRDefault="00E32728" w:rsidP="00E32728">
                        <w:r>
                          <w:t xml:space="preserve">The </w:t>
                        </w:r>
                        <w:r w:rsidRPr="008961EA">
                          <w:t>server/host</w:t>
                        </w:r>
                        <w:r>
                          <w:t xml:space="preserve"> </w:t>
                        </w:r>
                        <w:r w:rsidRPr="008961EA">
                          <w:t>where</w:t>
                        </w:r>
                        <w:r>
                          <w:t xml:space="preserve"> </w:t>
                        </w:r>
                        <w:r w:rsidRPr="008961EA">
                          <w:t>MySQL</w:t>
                        </w:r>
                        <w:r>
                          <w:t xml:space="preserve"> </w:t>
                        </w:r>
                        <w:r w:rsidRPr="008961EA">
                          <w:t>is</w:t>
                        </w:r>
                        <w:r>
                          <w:t xml:space="preserve"> </w:t>
                        </w:r>
                        <w:r w:rsidRPr="008961EA">
                          <w:t>running</w:t>
                        </w:r>
                        <w:r>
                          <w:t>.</w:t>
                        </w:r>
                      </w:p>
                    </w:tc>
                  </w:tr>
                  <w:tr w:rsidR="00E32728" w:rsidRPr="00BF7E37">
                    <w:trPr>
                      <w:cantSplit/>
                    </w:trPr>
                    <w:tc>
                      <w:tcPr>
                        <w:tcW w:w="1587" w:type="dxa"/>
                      </w:tcPr>
                      <w:p w:rsidR="00E32728" w:rsidRDefault="00E32728" w:rsidP="00E32728">
                        <w:r>
                          <w:t>Oracle</w:t>
                        </w:r>
                      </w:p>
                    </w:tc>
                    <w:tc>
                      <w:tcPr>
                        <w:tcW w:w="3200" w:type="dxa"/>
                      </w:tcPr>
                      <w:p w:rsidR="00E32728" w:rsidRDefault="00E32728" w:rsidP="00E32728">
                        <w:r>
                          <w:t>The Oracle instance name.</w:t>
                        </w:r>
                      </w:p>
                    </w:tc>
                  </w:tr>
                </w:tbl>
                <w:p w:rsidR="00E32728" w:rsidRPr="00BF7E37" w:rsidRDefault="00E32728" w:rsidP="00E32728"/>
              </w:tc>
            </w:tr>
            <w:tr w:rsidR="00E32728">
              <w:tc>
                <w:tcPr>
                  <w:tcW w:w="2017" w:type="dxa"/>
                  <w:tcBorders>
                    <w:left w:val="single" w:sz="4" w:space="0" w:color="808080"/>
                  </w:tcBorders>
                </w:tcPr>
                <w:p w:rsidR="00E32728" w:rsidRPr="00BF7E37" w:rsidRDefault="00E32728" w:rsidP="00E32728">
                  <w:r w:rsidRPr="00BF7E37">
                    <w:t>Database</w:t>
                  </w:r>
                </w:p>
              </w:tc>
              <w:tc>
                <w:tcPr>
                  <w:tcW w:w="5183" w:type="dxa"/>
                  <w:tcBorders>
                    <w:right w:val="single" w:sz="4" w:space="0" w:color="808080"/>
                  </w:tcBorders>
                </w:tcPr>
                <w:tbl>
                  <w:tblPr>
                    <w:tblW w:w="0" w:type="auto"/>
                    <w:tblLook w:val="0000" w:firstRow="0" w:lastRow="0" w:firstColumn="0" w:lastColumn="0" w:noHBand="0" w:noVBand="0"/>
                  </w:tblPr>
                  <w:tblGrid>
                    <w:gridCol w:w="1587"/>
                    <w:gridCol w:w="3200"/>
                  </w:tblGrid>
                  <w:tr w:rsidR="00E32728" w:rsidRPr="00BF7E37">
                    <w:trPr>
                      <w:cantSplit/>
                    </w:trPr>
                    <w:tc>
                      <w:tcPr>
                        <w:tcW w:w="1587" w:type="dxa"/>
                      </w:tcPr>
                      <w:p w:rsidR="00E32728" w:rsidRPr="00BF7E37" w:rsidRDefault="00E32728" w:rsidP="00E32728">
                        <w:r>
                          <w:t>Microsoft Access</w:t>
                        </w:r>
                      </w:p>
                    </w:tc>
                    <w:tc>
                      <w:tcPr>
                        <w:tcW w:w="3200" w:type="dxa"/>
                      </w:tcPr>
                      <w:p w:rsidR="00E32728" w:rsidRPr="00BF7E37" w:rsidRDefault="00E32728" w:rsidP="00E32728">
                        <w:r>
                          <w:t>The name of the database.</w:t>
                        </w:r>
                      </w:p>
                    </w:tc>
                  </w:tr>
                  <w:tr w:rsidR="00E32728" w:rsidRPr="00BF7E37">
                    <w:trPr>
                      <w:cantSplit/>
                    </w:trPr>
                    <w:tc>
                      <w:tcPr>
                        <w:tcW w:w="1587" w:type="dxa"/>
                      </w:tcPr>
                      <w:p w:rsidR="00E32728" w:rsidRPr="00BF7E37" w:rsidRDefault="00E32728" w:rsidP="00E32728">
                        <w:r w:rsidRPr="00BF7E37">
                          <w:t>Microsoft</w:t>
                        </w:r>
                        <w:r>
                          <w:t xml:space="preserve"> </w:t>
                        </w:r>
                        <w:r w:rsidRPr="00BF7E37">
                          <w:t>SQL</w:t>
                        </w:r>
                        <w:r>
                          <w:t xml:space="preserve"> </w:t>
                        </w:r>
                        <w:r w:rsidRPr="00BF7E37">
                          <w:t>Server</w:t>
                        </w:r>
                      </w:p>
                    </w:tc>
                    <w:tc>
                      <w:tcPr>
                        <w:tcW w:w="3200" w:type="dxa"/>
                      </w:tcPr>
                      <w:p w:rsidR="00E32728" w:rsidRPr="00BF7E37" w:rsidRDefault="00E32728" w:rsidP="00E32728">
                        <w:r>
                          <w:t>The name of the database.</w:t>
                        </w:r>
                      </w:p>
                    </w:tc>
                  </w:tr>
                  <w:tr w:rsidR="00E32728" w:rsidRPr="00BF7E37">
                    <w:trPr>
                      <w:cantSplit/>
                    </w:trPr>
                    <w:tc>
                      <w:tcPr>
                        <w:tcW w:w="1587" w:type="dxa"/>
                      </w:tcPr>
                      <w:p w:rsidR="00E32728" w:rsidRPr="00BF7E37" w:rsidRDefault="00E32728" w:rsidP="00E32728">
                        <w:r>
                          <w:t>MySQL</w:t>
                        </w:r>
                      </w:p>
                    </w:tc>
                    <w:tc>
                      <w:tcPr>
                        <w:tcW w:w="3200" w:type="dxa"/>
                      </w:tcPr>
                      <w:p w:rsidR="00E32728" w:rsidRPr="00BF7E37" w:rsidRDefault="00E32728" w:rsidP="00E32728">
                        <w:r>
                          <w:t>The name of the database.</w:t>
                        </w:r>
                      </w:p>
                    </w:tc>
                  </w:tr>
                  <w:tr w:rsidR="00E32728">
                    <w:trPr>
                      <w:cantSplit/>
                    </w:trPr>
                    <w:tc>
                      <w:tcPr>
                        <w:tcW w:w="1587" w:type="dxa"/>
                      </w:tcPr>
                      <w:p w:rsidR="00E32728" w:rsidRDefault="00E32728" w:rsidP="00E32728">
                        <w:r>
                          <w:t>Oracle</w:t>
                        </w:r>
                      </w:p>
                    </w:tc>
                    <w:tc>
                      <w:tcPr>
                        <w:tcW w:w="3200" w:type="dxa"/>
                      </w:tcPr>
                      <w:p w:rsidR="00E32728" w:rsidRDefault="00E32728" w:rsidP="00E32728">
                        <w:r w:rsidRPr="00364AF4">
                          <w:t>The</w:t>
                        </w:r>
                        <w:r>
                          <w:t xml:space="preserve"> </w:t>
                        </w:r>
                        <w:r w:rsidRPr="00364AF4">
                          <w:t>Oracle</w:t>
                        </w:r>
                        <w:r>
                          <w:t xml:space="preserve"> </w:t>
                        </w:r>
                        <w:r w:rsidRPr="00364AF4">
                          <w:t>schema</w:t>
                        </w:r>
                        <w:r>
                          <w:t xml:space="preserve"> </w:t>
                        </w:r>
                        <w:r w:rsidRPr="00364AF4">
                          <w:t>name.</w:t>
                        </w:r>
                      </w:p>
                      <w:p w:rsidR="00E32728" w:rsidRPr="00364AF4" w:rsidRDefault="00E32728" w:rsidP="00E32728">
                        <w:r>
                          <w:t xml:space="preserve">Note: </w:t>
                        </w:r>
                        <w:r w:rsidRPr="00364AF4">
                          <w:t>the</w:t>
                        </w:r>
                        <w:r>
                          <w:t xml:space="preserve"> </w:t>
                        </w:r>
                        <w:r w:rsidRPr="00364AF4">
                          <w:t>Database</w:t>
                        </w:r>
                        <w:r>
                          <w:t xml:space="preserve"> </w:t>
                        </w:r>
                        <w:r w:rsidRPr="00364AF4">
                          <w:t>element</w:t>
                        </w:r>
                        <w:r>
                          <w:t xml:space="preserve"> </w:t>
                        </w:r>
                        <w:r w:rsidRPr="00364AF4">
                          <w:t>in</w:t>
                        </w:r>
                        <w:r>
                          <w:t xml:space="preserve"> </w:t>
                        </w:r>
                        <w:r w:rsidRPr="00364AF4">
                          <w:t>an</w:t>
                        </w:r>
                        <w:r>
                          <w:t xml:space="preserve"> </w:t>
                        </w:r>
                        <w:r w:rsidRPr="00364AF4">
                          <w:t>Oracle</w:t>
                        </w:r>
                        <w:r>
                          <w:t xml:space="preserve"> </w:t>
                        </w:r>
                        <w:r w:rsidRPr="00364AF4">
                          <w:t>connection</w:t>
                        </w:r>
                        <w:r>
                          <w:t xml:space="preserve"> </w:t>
                        </w:r>
                        <w:r w:rsidRPr="00364AF4">
                          <w:t>string</w:t>
                        </w:r>
                        <w:r>
                          <w:t xml:space="preserve"> </w:t>
                        </w:r>
                        <w:r w:rsidRPr="00364AF4">
                          <w:t>is</w:t>
                        </w:r>
                        <w:r>
                          <w:t xml:space="preserve"> used by Iron Speed Designer at </w:t>
                        </w:r>
                        <w:r w:rsidRPr="00364AF4">
                          <w:t>design-time.</w:t>
                        </w:r>
                        <w:r>
                          <w:t xml:space="preserve">  </w:t>
                        </w:r>
                        <w:r w:rsidRPr="00364AF4">
                          <w:t>At</w:t>
                        </w:r>
                        <w:r>
                          <w:t xml:space="preserve"> run-time, </w:t>
                        </w:r>
                        <w:r w:rsidRPr="00364AF4">
                          <w:t>the</w:t>
                        </w:r>
                        <w:r>
                          <w:t xml:space="preserve"> </w:t>
                        </w:r>
                        <w:r w:rsidRPr="00364AF4">
                          <w:t>Database</w:t>
                        </w:r>
                        <w:r>
                          <w:t xml:space="preserve"> </w:t>
                        </w:r>
                        <w:r w:rsidRPr="00364AF4">
                          <w:t>element</w:t>
                        </w:r>
                        <w:r>
                          <w:t xml:space="preserve"> </w:t>
                        </w:r>
                        <w:r w:rsidRPr="00364AF4">
                          <w:t>is</w:t>
                        </w:r>
                        <w:r>
                          <w:t xml:space="preserve"> not used by </w:t>
                        </w:r>
                        <w:r w:rsidR="005E6439">
                          <w:t>application</w:t>
                        </w:r>
                        <w:r>
                          <w:t>s</w:t>
                        </w:r>
                        <w:r w:rsidRPr="00364AF4">
                          <w:t>.</w:t>
                        </w:r>
                      </w:p>
                    </w:tc>
                  </w:tr>
                </w:tbl>
                <w:p w:rsidR="00E32728" w:rsidRPr="008961EA" w:rsidRDefault="00E32728" w:rsidP="00E32728"/>
              </w:tc>
            </w:tr>
            <w:tr w:rsidR="00E32728">
              <w:tc>
                <w:tcPr>
                  <w:tcW w:w="2017" w:type="dxa"/>
                  <w:tcBorders>
                    <w:left w:val="single" w:sz="4" w:space="0" w:color="808080"/>
                  </w:tcBorders>
                </w:tcPr>
                <w:p w:rsidR="00E32728" w:rsidRPr="00BF7E37" w:rsidRDefault="00E32728" w:rsidP="00E32728">
                  <w:proofErr w:type="spellStart"/>
                  <w:r w:rsidRPr="00BF7E37">
                    <w:t>Trusted_Connection</w:t>
                  </w:r>
                  <w:proofErr w:type="spellEnd"/>
                </w:p>
              </w:tc>
              <w:tc>
                <w:tcPr>
                  <w:tcW w:w="5183" w:type="dxa"/>
                  <w:tcBorders>
                    <w:right w:val="single" w:sz="4" w:space="0" w:color="808080"/>
                  </w:tcBorders>
                </w:tcPr>
                <w:p w:rsidR="00E32728" w:rsidRPr="00BF7E37" w:rsidRDefault="00E32728" w:rsidP="00E32728">
                  <w:r w:rsidRPr="00BF7E37">
                    <w:fldChar w:fldCharType="begin"/>
                  </w:r>
                  <w:r w:rsidRPr="00BF7E37">
                    <w:instrText>xe</w:instrText>
                  </w:r>
                  <w:r>
                    <w:instrText xml:space="preserve"> </w:instrText>
                  </w:r>
                  <w:r w:rsidRPr="00BF7E37">
                    <w:instrText>"Web.config</w:instrText>
                  </w:r>
                  <w:r>
                    <w:instrText xml:space="preserve"> </w:instrText>
                  </w:r>
                  <w:r w:rsidRPr="00BF7E37">
                    <w:instrText>file:Trusted_Connection</w:instrText>
                  </w:r>
                  <w:r>
                    <w:instrText xml:space="preserve"> </w:instrText>
                  </w:r>
                  <w:r w:rsidRPr="00BF7E37">
                    <w:instrText>parameter"</w:instrText>
                  </w:r>
                  <w:r w:rsidRPr="00BF7E37">
                    <w:fldChar w:fldCharType="end"/>
                  </w:r>
                  <w:r w:rsidRPr="00BF7E37">
                    <w:fldChar w:fldCharType="begin"/>
                  </w:r>
                  <w:r w:rsidRPr="00BF7E37">
                    <w:instrText>xe</w:instrText>
                  </w:r>
                  <w:r>
                    <w:instrText xml:space="preserve"> </w:instrText>
                  </w:r>
                  <w:r w:rsidRPr="00BF7E37">
                    <w:instrText>"Trusted_Connection</w:instrText>
                  </w:r>
                  <w:r>
                    <w:instrText xml:space="preserve"> </w:instrText>
                  </w:r>
                  <w:r w:rsidRPr="00BF7E37">
                    <w:instrText>parameter"</w:instrText>
                  </w:r>
                  <w:r w:rsidRPr="00BF7E37">
                    <w:fldChar w:fldCharType="end"/>
                  </w:r>
                </w:p>
                <w:tbl>
                  <w:tblPr>
                    <w:tblW w:w="0" w:type="auto"/>
                    <w:tblLook w:val="0000" w:firstRow="0" w:lastRow="0" w:firstColumn="0" w:lastColumn="0" w:noHBand="0" w:noVBand="0"/>
                  </w:tblPr>
                  <w:tblGrid>
                    <w:gridCol w:w="742"/>
                    <w:gridCol w:w="4045"/>
                  </w:tblGrid>
                  <w:tr w:rsidR="00E32728" w:rsidRPr="00BF7E37">
                    <w:trPr>
                      <w:cantSplit/>
                    </w:trPr>
                    <w:tc>
                      <w:tcPr>
                        <w:tcW w:w="746" w:type="dxa"/>
                      </w:tcPr>
                      <w:p w:rsidR="00E32728" w:rsidRPr="00BF7E37" w:rsidRDefault="00E32728" w:rsidP="00E32728">
                        <w:r w:rsidRPr="00BF7E37">
                          <w:t>true</w:t>
                        </w:r>
                        <w:r w:rsidRPr="00BF7E37">
                          <w:br/>
                          <w:t>yes</w:t>
                        </w:r>
                      </w:p>
                    </w:tc>
                    <w:tc>
                      <w:tcPr>
                        <w:tcW w:w="4140" w:type="dxa"/>
                      </w:tcPr>
                      <w:p w:rsidR="00E32728" w:rsidRPr="00BF7E37" w:rsidRDefault="00E32728" w:rsidP="00E32728">
                        <w:r w:rsidRPr="00BF7E37">
                          <w:t>The</w:t>
                        </w:r>
                        <w:r>
                          <w:t xml:space="preserve"> </w:t>
                        </w:r>
                        <w:r w:rsidRPr="00BF7E37">
                          <w:t>current</w:t>
                        </w:r>
                        <w:r>
                          <w:t xml:space="preserve"> </w:t>
                        </w:r>
                        <w:r w:rsidRPr="00BF7E37">
                          <w:t>Windows</w:t>
                        </w:r>
                        <w:r>
                          <w:t xml:space="preserve"> </w:t>
                        </w:r>
                        <w:r w:rsidRPr="00BF7E37">
                          <w:t>account</w:t>
                        </w:r>
                        <w:r>
                          <w:t xml:space="preserve"> </w:t>
                        </w:r>
                        <w:r w:rsidRPr="00BF7E37">
                          <w:t>credentials</w:t>
                        </w:r>
                        <w:r>
                          <w:t xml:space="preserve"> </w:t>
                        </w:r>
                        <w:r w:rsidRPr="00BF7E37">
                          <w:t>are</w:t>
                        </w:r>
                        <w:r>
                          <w:t xml:space="preserve"> </w:t>
                        </w:r>
                        <w:r w:rsidRPr="00BF7E37">
                          <w:t>used</w:t>
                        </w:r>
                        <w:r>
                          <w:t xml:space="preserve"> </w:t>
                        </w:r>
                        <w:r w:rsidRPr="00BF7E37">
                          <w:t>for</w:t>
                        </w:r>
                        <w:r>
                          <w:t xml:space="preserve"> </w:t>
                        </w:r>
                        <w:r w:rsidRPr="00BF7E37">
                          <w:t>authentication.</w:t>
                        </w:r>
                      </w:p>
                    </w:tc>
                  </w:tr>
                  <w:tr w:rsidR="00E32728" w:rsidRPr="00BF7E37">
                    <w:trPr>
                      <w:cantSplit/>
                    </w:trPr>
                    <w:tc>
                      <w:tcPr>
                        <w:tcW w:w="746" w:type="dxa"/>
                      </w:tcPr>
                      <w:p w:rsidR="00E32728" w:rsidRPr="00BF7E37" w:rsidRDefault="00E32728" w:rsidP="00E32728">
                        <w:r w:rsidRPr="00BF7E37">
                          <w:t>false</w:t>
                        </w:r>
                        <w:r w:rsidRPr="00BF7E37">
                          <w:br/>
                          <w:t>no</w:t>
                        </w:r>
                      </w:p>
                    </w:tc>
                    <w:tc>
                      <w:tcPr>
                        <w:tcW w:w="4140" w:type="dxa"/>
                      </w:tcPr>
                      <w:p w:rsidR="00E32728" w:rsidRPr="00BF7E37" w:rsidRDefault="00E32728" w:rsidP="00E32728">
                        <w:r w:rsidRPr="00BF7E37">
                          <w:t>User</w:t>
                        </w:r>
                        <w:r>
                          <w:t xml:space="preserve"> </w:t>
                        </w:r>
                        <w:r w:rsidRPr="00BF7E37">
                          <w:t>ID</w:t>
                        </w:r>
                        <w:r>
                          <w:t xml:space="preserve"> </w:t>
                        </w:r>
                        <w:r w:rsidRPr="00BF7E37">
                          <w:t>and</w:t>
                        </w:r>
                        <w:r>
                          <w:t xml:space="preserve"> </w:t>
                        </w:r>
                        <w:r w:rsidRPr="00BF7E37">
                          <w:t>Password</w:t>
                        </w:r>
                        <w:r>
                          <w:t xml:space="preserve"> </w:t>
                        </w:r>
                        <w:r w:rsidRPr="00BF7E37">
                          <w:t>are</w:t>
                        </w:r>
                        <w:r>
                          <w:t xml:space="preserve"> </w:t>
                        </w:r>
                        <w:r w:rsidRPr="00BF7E37">
                          <w:t>specified</w:t>
                        </w:r>
                        <w:r>
                          <w:t xml:space="preserve"> </w:t>
                        </w:r>
                        <w:r w:rsidRPr="00BF7E37">
                          <w:t>in</w:t>
                        </w:r>
                        <w:r>
                          <w:t xml:space="preserve"> </w:t>
                        </w:r>
                        <w:r w:rsidRPr="00BF7E37">
                          <w:t>the</w:t>
                        </w:r>
                        <w:r>
                          <w:t xml:space="preserve"> </w:t>
                        </w:r>
                        <w:r w:rsidRPr="00BF7E37">
                          <w:t>connection.</w:t>
                        </w:r>
                      </w:p>
                    </w:tc>
                  </w:tr>
                </w:tbl>
                <w:p w:rsidR="00E32728" w:rsidRPr="00BF7E37" w:rsidRDefault="00E32728" w:rsidP="00E32728"/>
              </w:tc>
            </w:tr>
            <w:tr w:rsidR="00E32728">
              <w:tc>
                <w:tcPr>
                  <w:tcW w:w="2017" w:type="dxa"/>
                  <w:tcBorders>
                    <w:left w:val="single" w:sz="4" w:space="0" w:color="808080"/>
                  </w:tcBorders>
                </w:tcPr>
                <w:p w:rsidR="00E32728" w:rsidRPr="00BF7E37" w:rsidRDefault="00E32728" w:rsidP="00E32728">
                  <w:r w:rsidRPr="00BF7E37">
                    <w:t>Password</w:t>
                  </w:r>
                </w:p>
              </w:tc>
              <w:tc>
                <w:tcPr>
                  <w:tcW w:w="5183" w:type="dxa"/>
                  <w:tcBorders>
                    <w:right w:val="single" w:sz="4" w:space="0" w:color="808080"/>
                  </w:tcBorders>
                </w:tcPr>
                <w:tbl>
                  <w:tblPr>
                    <w:tblW w:w="0" w:type="auto"/>
                    <w:tblLook w:val="0000" w:firstRow="0" w:lastRow="0" w:firstColumn="0" w:lastColumn="0" w:noHBand="0" w:noVBand="0"/>
                  </w:tblPr>
                  <w:tblGrid>
                    <w:gridCol w:w="1587"/>
                    <w:gridCol w:w="3200"/>
                  </w:tblGrid>
                  <w:tr w:rsidR="00E32728" w:rsidRPr="00BF7E37">
                    <w:trPr>
                      <w:cantSplit/>
                    </w:trPr>
                    <w:tc>
                      <w:tcPr>
                        <w:tcW w:w="1587" w:type="dxa"/>
                      </w:tcPr>
                      <w:p w:rsidR="00E32728" w:rsidRPr="00BF7E37" w:rsidRDefault="00E32728" w:rsidP="00E32728">
                        <w:r>
                          <w:t>Microsoft Access</w:t>
                        </w:r>
                      </w:p>
                    </w:tc>
                    <w:tc>
                      <w:tcPr>
                        <w:tcW w:w="3200" w:type="dxa"/>
                      </w:tcPr>
                      <w:p w:rsidR="00E32728" w:rsidRPr="00BF7E37" w:rsidRDefault="00E32728" w:rsidP="00E32728">
                        <w:r w:rsidRPr="00BF7E37">
                          <w:t>The</w:t>
                        </w:r>
                        <w:r>
                          <w:t xml:space="preserve"> </w:t>
                        </w:r>
                        <w:r w:rsidRPr="00BF7E37">
                          <w:t>password</w:t>
                        </w:r>
                        <w:r>
                          <w:t xml:space="preserve"> </w:t>
                        </w:r>
                        <w:r w:rsidRPr="00BF7E37">
                          <w:t>setup</w:t>
                        </w:r>
                        <w:r>
                          <w:t xml:space="preserve"> </w:t>
                        </w:r>
                        <w:r w:rsidRPr="00BF7E37">
                          <w:t>in</w:t>
                        </w:r>
                        <w:r>
                          <w:t xml:space="preserve"> </w:t>
                        </w:r>
                        <w:r w:rsidRPr="00BF7E37">
                          <w:t>the</w:t>
                        </w:r>
                        <w:r>
                          <w:t xml:space="preserve"> </w:t>
                        </w:r>
                        <w:r w:rsidRPr="00BF7E37">
                          <w:t>database</w:t>
                        </w:r>
                        <w:r>
                          <w:t xml:space="preserve"> </w:t>
                        </w:r>
                        <w:r w:rsidRPr="00BF7E37">
                          <w:t>or</w:t>
                        </w:r>
                        <w:r>
                          <w:t xml:space="preserve"> </w:t>
                        </w:r>
                        <w:r w:rsidRPr="00BF7E37">
                          <w:t>""</w:t>
                        </w:r>
                        <w:r>
                          <w:t xml:space="preserve"> </w:t>
                        </w:r>
                        <w:r w:rsidRPr="00BF7E37">
                          <w:t>for</w:t>
                        </w:r>
                        <w:r>
                          <w:t xml:space="preserve"> </w:t>
                        </w:r>
                        <w:r w:rsidRPr="00BF7E37">
                          <w:t>no</w:t>
                        </w:r>
                        <w:r>
                          <w:t xml:space="preserve"> </w:t>
                        </w:r>
                        <w:r w:rsidRPr="00BF7E37">
                          <w:t>password.</w:t>
                        </w:r>
                      </w:p>
                    </w:tc>
                  </w:tr>
                  <w:tr w:rsidR="00E32728" w:rsidRPr="00BF7E37">
                    <w:trPr>
                      <w:cantSplit/>
                    </w:trPr>
                    <w:tc>
                      <w:tcPr>
                        <w:tcW w:w="1587" w:type="dxa"/>
                      </w:tcPr>
                      <w:p w:rsidR="00E32728" w:rsidRPr="00BF7E37" w:rsidRDefault="00E32728" w:rsidP="00E32728">
                        <w:r w:rsidRPr="00BF7E37">
                          <w:t>Microsoft</w:t>
                        </w:r>
                        <w:r>
                          <w:t xml:space="preserve"> </w:t>
                        </w:r>
                        <w:r w:rsidRPr="00BF7E37">
                          <w:t>SQL</w:t>
                        </w:r>
                        <w:r>
                          <w:t xml:space="preserve"> </w:t>
                        </w:r>
                        <w:r w:rsidRPr="00BF7E37">
                          <w:t>Server</w:t>
                        </w:r>
                      </w:p>
                    </w:tc>
                    <w:tc>
                      <w:tcPr>
                        <w:tcW w:w="3200" w:type="dxa"/>
                      </w:tcPr>
                      <w:p w:rsidR="00E32728" w:rsidRPr="00BF7E37" w:rsidRDefault="00E32728" w:rsidP="00E32728">
                        <w:r w:rsidRPr="00BF7E37">
                          <w:t>The</w:t>
                        </w:r>
                        <w:r>
                          <w:t xml:space="preserve"> </w:t>
                        </w:r>
                        <w:r w:rsidRPr="00BF7E37">
                          <w:t>password</w:t>
                        </w:r>
                        <w:r>
                          <w:t xml:space="preserve"> </w:t>
                        </w:r>
                        <w:r w:rsidRPr="00BF7E37">
                          <w:t>for</w:t>
                        </w:r>
                        <w:r>
                          <w:t xml:space="preserve"> </w:t>
                        </w:r>
                        <w:r w:rsidRPr="00BF7E37">
                          <w:t>the</w:t>
                        </w:r>
                        <w:r>
                          <w:t xml:space="preserve"> </w:t>
                        </w:r>
                        <w:r w:rsidRPr="00BF7E37">
                          <w:t>Microsoft</w:t>
                        </w:r>
                        <w:r>
                          <w:t xml:space="preserve"> </w:t>
                        </w:r>
                        <w:r w:rsidRPr="00BF7E37">
                          <w:t>SQL</w:t>
                        </w:r>
                        <w:r>
                          <w:t xml:space="preserve"> </w:t>
                        </w:r>
                        <w:r w:rsidRPr="00BF7E37">
                          <w:t>Server</w:t>
                        </w:r>
                        <w:r>
                          <w:t xml:space="preserve"> </w:t>
                        </w:r>
                        <w:r w:rsidRPr="00BF7E37">
                          <w:t>account</w:t>
                        </w:r>
                        <w:r>
                          <w:t xml:space="preserve"> </w:t>
                        </w:r>
                        <w:r w:rsidRPr="00BF7E37">
                          <w:t>logging</w:t>
                        </w:r>
                        <w:r>
                          <w:t xml:space="preserve"> </w:t>
                        </w:r>
                        <w:r w:rsidRPr="00BF7E37">
                          <w:t>on.</w:t>
                        </w:r>
                        <w:r>
                          <w:t xml:space="preserve">  </w:t>
                        </w:r>
                        <w:r w:rsidRPr="00BF7E37">
                          <w:t>(Not</w:t>
                        </w:r>
                        <w:r>
                          <w:t xml:space="preserve"> </w:t>
                        </w:r>
                        <w:r w:rsidRPr="00BF7E37">
                          <w:t>recommended.</w:t>
                        </w:r>
                        <w:r>
                          <w:t xml:space="preserve">  </w:t>
                        </w:r>
                        <w:r w:rsidRPr="00BF7E37">
                          <w:t>To</w:t>
                        </w:r>
                        <w:r>
                          <w:t xml:space="preserve"> </w:t>
                        </w:r>
                        <w:r w:rsidRPr="00BF7E37">
                          <w:t>maintain</w:t>
                        </w:r>
                        <w:r>
                          <w:t xml:space="preserve"> </w:t>
                        </w:r>
                        <w:r w:rsidRPr="00BF7E37">
                          <w:t>a</w:t>
                        </w:r>
                        <w:r>
                          <w:t xml:space="preserve"> </w:t>
                        </w:r>
                        <w:r w:rsidRPr="00BF7E37">
                          <w:t>high</w:t>
                        </w:r>
                        <w:r>
                          <w:t xml:space="preserve"> </w:t>
                        </w:r>
                        <w:r w:rsidRPr="00BF7E37">
                          <w:t>level</w:t>
                        </w:r>
                        <w:r>
                          <w:t xml:space="preserve"> </w:t>
                        </w:r>
                        <w:r w:rsidRPr="00BF7E37">
                          <w:t>of</w:t>
                        </w:r>
                        <w:r>
                          <w:t xml:space="preserve"> </w:t>
                        </w:r>
                        <w:r w:rsidRPr="00BF7E37">
                          <w:t>security,</w:t>
                        </w:r>
                        <w:r>
                          <w:t xml:space="preserve"> </w:t>
                        </w:r>
                        <w:r w:rsidRPr="00BF7E37">
                          <w:t>it</w:t>
                        </w:r>
                        <w:r>
                          <w:t xml:space="preserve"> </w:t>
                        </w:r>
                        <w:r w:rsidRPr="00BF7E37">
                          <w:t>is</w:t>
                        </w:r>
                        <w:r>
                          <w:t xml:space="preserve"> </w:t>
                        </w:r>
                        <w:r w:rsidRPr="00BF7E37">
                          <w:t>strongly</w:t>
                        </w:r>
                        <w:r>
                          <w:t xml:space="preserve"> </w:t>
                        </w:r>
                        <w:r w:rsidRPr="00BF7E37">
                          <w:t>recommended</w:t>
                        </w:r>
                        <w:r>
                          <w:t xml:space="preserve"> </w:t>
                        </w:r>
                        <w:r w:rsidRPr="00BF7E37">
                          <w:t>that</w:t>
                        </w:r>
                        <w:r>
                          <w:t xml:space="preserve"> </w:t>
                        </w:r>
                        <w:r w:rsidRPr="00BF7E37">
                          <w:t>you</w:t>
                        </w:r>
                        <w:r>
                          <w:t xml:space="preserve"> </w:t>
                        </w:r>
                        <w:r w:rsidRPr="00BF7E37">
                          <w:t>use</w:t>
                        </w:r>
                        <w:r>
                          <w:t xml:space="preserve"> </w:t>
                        </w:r>
                        <w:r w:rsidRPr="00BF7E37">
                          <w:t>the</w:t>
                        </w:r>
                        <w:r>
                          <w:t xml:space="preserve"> </w:t>
                        </w:r>
                        <w:proofErr w:type="spellStart"/>
                        <w:r w:rsidRPr="00BF7E37">
                          <w:t>Trusted_Connection</w:t>
                        </w:r>
                        <w:proofErr w:type="spellEnd"/>
                        <w:r>
                          <w:t xml:space="preserve"> </w:t>
                        </w:r>
                        <w:r w:rsidRPr="00BF7E37">
                          <w:t>keyword</w:t>
                        </w:r>
                        <w:r>
                          <w:t xml:space="preserve"> instead.)</w:t>
                        </w:r>
                      </w:p>
                    </w:tc>
                  </w:tr>
                  <w:tr w:rsidR="00E32728" w:rsidRPr="00BF7E37">
                    <w:trPr>
                      <w:cantSplit/>
                    </w:trPr>
                    <w:tc>
                      <w:tcPr>
                        <w:tcW w:w="1587" w:type="dxa"/>
                      </w:tcPr>
                      <w:p w:rsidR="00E32728" w:rsidRPr="00BF7E37" w:rsidRDefault="00E32728" w:rsidP="00E32728">
                        <w:r>
                          <w:t>MySQL</w:t>
                        </w:r>
                      </w:p>
                    </w:tc>
                    <w:tc>
                      <w:tcPr>
                        <w:tcW w:w="3200" w:type="dxa"/>
                      </w:tcPr>
                      <w:p w:rsidR="00E32728" w:rsidRPr="00BF7E37" w:rsidRDefault="00E32728" w:rsidP="00E32728">
                        <w:r>
                          <w:t>The MySQL password.</w:t>
                        </w:r>
                      </w:p>
                    </w:tc>
                  </w:tr>
                  <w:tr w:rsidR="00E32728" w:rsidRPr="00BF7E37">
                    <w:trPr>
                      <w:cantSplit/>
                    </w:trPr>
                    <w:tc>
                      <w:tcPr>
                        <w:tcW w:w="1587" w:type="dxa"/>
                      </w:tcPr>
                      <w:p w:rsidR="00E32728" w:rsidRDefault="00E32728" w:rsidP="00E32728">
                        <w:r>
                          <w:t>Oracle</w:t>
                        </w:r>
                      </w:p>
                    </w:tc>
                    <w:tc>
                      <w:tcPr>
                        <w:tcW w:w="3200" w:type="dxa"/>
                      </w:tcPr>
                      <w:p w:rsidR="00E32728" w:rsidRDefault="00E32728" w:rsidP="00E32728">
                        <w:r>
                          <w:t>The Oracle password.</w:t>
                        </w:r>
                      </w:p>
                    </w:tc>
                  </w:tr>
                </w:tbl>
                <w:p w:rsidR="00E32728" w:rsidRPr="00BF7E37" w:rsidRDefault="00E32728" w:rsidP="00E32728"/>
              </w:tc>
            </w:tr>
            <w:tr w:rsidR="00E32728">
              <w:tc>
                <w:tcPr>
                  <w:tcW w:w="2017" w:type="dxa"/>
                  <w:tcBorders>
                    <w:left w:val="single" w:sz="4" w:space="0" w:color="808080"/>
                  </w:tcBorders>
                </w:tcPr>
                <w:p w:rsidR="00E32728" w:rsidRPr="00BF7E37" w:rsidRDefault="00E32728" w:rsidP="00E32728">
                  <w:r>
                    <w:t>Port</w:t>
                  </w:r>
                </w:p>
              </w:tc>
              <w:tc>
                <w:tcPr>
                  <w:tcW w:w="5183" w:type="dxa"/>
                  <w:tcBorders>
                    <w:right w:val="single" w:sz="4" w:space="0" w:color="808080"/>
                  </w:tcBorders>
                </w:tcPr>
                <w:p w:rsidR="00E32728" w:rsidRPr="008961EA" w:rsidRDefault="00E32728" w:rsidP="00E32728">
                  <w:r w:rsidRPr="008961EA">
                    <w:t>For</w:t>
                  </w:r>
                  <w:r>
                    <w:t xml:space="preserve"> </w:t>
                  </w:r>
                  <w:r w:rsidRPr="008961EA">
                    <w:t>MySQL,</w:t>
                  </w:r>
                  <w:r>
                    <w:t xml:space="preserve"> </w:t>
                  </w:r>
                  <w:r w:rsidRPr="008961EA">
                    <w:t>the</w:t>
                  </w:r>
                  <w:r>
                    <w:t xml:space="preserve"> </w:t>
                  </w:r>
                  <w:r w:rsidRPr="008961EA">
                    <w:t>TCP</w:t>
                  </w:r>
                  <w:r>
                    <w:t xml:space="preserve"> </w:t>
                  </w:r>
                  <w:r w:rsidRPr="008961EA">
                    <w:t>port</w:t>
                  </w:r>
                  <w:r>
                    <w:t xml:space="preserve"> </w:t>
                  </w:r>
                  <w:r w:rsidRPr="008961EA">
                    <w:t>number</w:t>
                  </w:r>
                  <w:r>
                    <w:t xml:space="preserve"> </w:t>
                  </w:r>
                  <w:r w:rsidRPr="008961EA">
                    <w:t>where</w:t>
                  </w:r>
                  <w:r>
                    <w:t xml:space="preserve"> </w:t>
                  </w:r>
                  <w:r w:rsidRPr="008961EA">
                    <w:t>MySQL</w:t>
                  </w:r>
                  <w:r>
                    <w:t xml:space="preserve"> </w:t>
                  </w:r>
                  <w:r w:rsidRPr="008961EA">
                    <w:t>listens</w:t>
                  </w:r>
                  <w:r>
                    <w:t xml:space="preserve"> </w:t>
                  </w:r>
                  <w:r w:rsidRPr="008961EA">
                    <w:t>on</w:t>
                  </w:r>
                  <w:r>
                    <w:t xml:space="preserve"> </w:t>
                  </w:r>
                  <w:r w:rsidRPr="008961EA">
                    <w:t>the</w:t>
                  </w:r>
                  <w:r>
                    <w:t xml:space="preserve"> </w:t>
                  </w:r>
                  <w:r w:rsidRPr="008961EA">
                    <w:t>server.</w:t>
                  </w:r>
                </w:p>
              </w:tc>
            </w:tr>
            <w:tr w:rsidR="00E32728">
              <w:tc>
                <w:tcPr>
                  <w:tcW w:w="2017" w:type="dxa"/>
                  <w:tcBorders>
                    <w:left w:val="single" w:sz="4" w:space="0" w:color="808080"/>
                  </w:tcBorders>
                </w:tcPr>
                <w:p w:rsidR="00E32728" w:rsidRPr="00BF7E37" w:rsidRDefault="00E32728" w:rsidP="00E32728">
                  <w:r w:rsidRPr="00BF7E37">
                    <w:t>User</w:t>
                  </w:r>
                  <w:r>
                    <w:t xml:space="preserve"> </w:t>
                  </w:r>
                  <w:r w:rsidRPr="00BF7E37">
                    <w:t>ID</w:t>
                  </w:r>
                </w:p>
              </w:tc>
              <w:tc>
                <w:tcPr>
                  <w:tcW w:w="5183" w:type="dxa"/>
                  <w:tcBorders>
                    <w:right w:val="single" w:sz="4" w:space="0" w:color="808080"/>
                  </w:tcBorders>
                </w:tcPr>
                <w:tbl>
                  <w:tblPr>
                    <w:tblW w:w="0" w:type="auto"/>
                    <w:tblLook w:val="0000" w:firstRow="0" w:lastRow="0" w:firstColumn="0" w:lastColumn="0" w:noHBand="0" w:noVBand="0"/>
                  </w:tblPr>
                  <w:tblGrid>
                    <w:gridCol w:w="1587"/>
                    <w:gridCol w:w="3200"/>
                  </w:tblGrid>
                  <w:tr w:rsidR="00E32728" w:rsidRPr="00BF7E37">
                    <w:trPr>
                      <w:cantSplit/>
                    </w:trPr>
                    <w:tc>
                      <w:tcPr>
                        <w:tcW w:w="1587" w:type="dxa"/>
                      </w:tcPr>
                      <w:p w:rsidR="00E32728" w:rsidRPr="00BF7E37" w:rsidRDefault="00E32728" w:rsidP="00E32728">
                        <w:r>
                          <w:t>Microsoft Access</w:t>
                        </w:r>
                      </w:p>
                    </w:tc>
                    <w:tc>
                      <w:tcPr>
                        <w:tcW w:w="3200" w:type="dxa"/>
                      </w:tcPr>
                      <w:p w:rsidR="00E32728" w:rsidRPr="00BF7E37" w:rsidRDefault="00E32728" w:rsidP="00E32728">
                        <w:r w:rsidRPr="00BF7E37">
                          <w:t>The</w:t>
                        </w:r>
                        <w:r>
                          <w:t xml:space="preserve"> </w:t>
                        </w:r>
                        <w:r w:rsidRPr="00BF7E37">
                          <w:t>user</w:t>
                        </w:r>
                        <w:r>
                          <w:t xml:space="preserve"> </w:t>
                        </w:r>
                        <w:r w:rsidRPr="00BF7E37">
                          <w:t>ID</w:t>
                        </w:r>
                        <w:r>
                          <w:t xml:space="preserve"> </w:t>
                        </w:r>
                        <w:r w:rsidRPr="00BF7E37">
                          <w:t>identified</w:t>
                        </w:r>
                        <w:r>
                          <w:t xml:space="preserve"> </w:t>
                        </w:r>
                        <w:r w:rsidRPr="00BF7E37">
                          <w:t>in</w:t>
                        </w:r>
                        <w:r>
                          <w:t xml:space="preserve"> </w:t>
                        </w:r>
                        <w:r w:rsidRPr="00BF7E37">
                          <w:t>the</w:t>
                        </w:r>
                        <w:r>
                          <w:t xml:space="preserve"> </w:t>
                        </w:r>
                        <w:proofErr w:type="gramStart"/>
                        <w:r w:rsidRPr="00BF7E37">
                          <w:t>database,</w:t>
                        </w:r>
                        <w:proofErr w:type="gramEnd"/>
                        <w:r>
                          <w:t xml:space="preserve"> </w:t>
                        </w:r>
                        <w:r w:rsidRPr="00BF7E37">
                          <w:t>or</w:t>
                        </w:r>
                        <w:r>
                          <w:t xml:space="preserve"> </w:t>
                        </w:r>
                        <w:r w:rsidRPr="00BF7E37">
                          <w:t>the</w:t>
                        </w:r>
                        <w:r>
                          <w:t xml:space="preserve"> </w:t>
                        </w:r>
                        <w:r w:rsidRPr="00BF7E37">
                          <w:t>default</w:t>
                        </w:r>
                        <w:r>
                          <w:t xml:space="preserve"> </w:t>
                        </w:r>
                        <w:r w:rsidRPr="00BF7E37">
                          <w:t>'Admin'</w:t>
                        </w:r>
                        <w:r>
                          <w:t xml:space="preserve"> </w:t>
                        </w:r>
                        <w:r w:rsidRPr="00BF7E37">
                          <w:t>username.</w:t>
                        </w:r>
                      </w:p>
                    </w:tc>
                  </w:tr>
                  <w:tr w:rsidR="00E32728" w:rsidRPr="00BF7E37">
                    <w:trPr>
                      <w:cantSplit/>
                    </w:trPr>
                    <w:tc>
                      <w:tcPr>
                        <w:tcW w:w="1587" w:type="dxa"/>
                      </w:tcPr>
                      <w:p w:rsidR="00E32728" w:rsidRPr="00BF7E37" w:rsidRDefault="00E32728" w:rsidP="00E32728">
                        <w:r w:rsidRPr="00BF7E37">
                          <w:t>Microsoft</w:t>
                        </w:r>
                        <w:r>
                          <w:t xml:space="preserve"> </w:t>
                        </w:r>
                        <w:r w:rsidRPr="00BF7E37">
                          <w:t>SQL</w:t>
                        </w:r>
                        <w:r>
                          <w:t xml:space="preserve"> </w:t>
                        </w:r>
                        <w:r w:rsidRPr="00BF7E37">
                          <w:t>Server</w:t>
                        </w:r>
                      </w:p>
                    </w:tc>
                    <w:tc>
                      <w:tcPr>
                        <w:tcW w:w="3200" w:type="dxa"/>
                      </w:tcPr>
                      <w:p w:rsidR="00E32728" w:rsidRPr="00BF7E37" w:rsidRDefault="00E32728" w:rsidP="00E32728">
                        <w:r w:rsidRPr="00BF7E37">
                          <w:t>The</w:t>
                        </w:r>
                        <w:r>
                          <w:t xml:space="preserve"> </w:t>
                        </w:r>
                        <w:r w:rsidRPr="00BF7E37">
                          <w:t>Microsoft</w:t>
                        </w:r>
                        <w:r>
                          <w:t xml:space="preserve"> </w:t>
                        </w:r>
                        <w:r w:rsidRPr="00BF7E37">
                          <w:t>SQL</w:t>
                        </w:r>
                        <w:r>
                          <w:t xml:space="preserve"> </w:t>
                        </w:r>
                        <w:r w:rsidRPr="00BF7E37">
                          <w:t>Server</w:t>
                        </w:r>
                        <w:r>
                          <w:t xml:space="preserve"> </w:t>
                        </w:r>
                        <w:r w:rsidRPr="00BF7E37">
                          <w:t>login</w:t>
                        </w:r>
                        <w:r>
                          <w:t xml:space="preserve"> </w:t>
                        </w:r>
                        <w:r w:rsidRPr="00BF7E37">
                          <w:t>account.</w:t>
                        </w:r>
                        <w:r>
                          <w:t xml:space="preserve">  </w:t>
                        </w:r>
                        <w:r w:rsidRPr="00BF7E37">
                          <w:t>(Not</w:t>
                        </w:r>
                        <w:r>
                          <w:t xml:space="preserve"> </w:t>
                        </w:r>
                        <w:r w:rsidRPr="00BF7E37">
                          <w:t>recommended.</w:t>
                        </w:r>
                        <w:r>
                          <w:t xml:space="preserve">  </w:t>
                        </w:r>
                        <w:r w:rsidRPr="00BF7E37">
                          <w:t>To</w:t>
                        </w:r>
                        <w:r>
                          <w:t xml:space="preserve"> </w:t>
                        </w:r>
                        <w:r w:rsidRPr="00BF7E37">
                          <w:t>maintain</w:t>
                        </w:r>
                        <w:r>
                          <w:t xml:space="preserve"> </w:t>
                        </w:r>
                        <w:r w:rsidRPr="00BF7E37">
                          <w:t>a</w:t>
                        </w:r>
                        <w:r>
                          <w:t xml:space="preserve"> </w:t>
                        </w:r>
                        <w:r w:rsidRPr="00BF7E37">
                          <w:t>high</w:t>
                        </w:r>
                        <w:r>
                          <w:t xml:space="preserve"> </w:t>
                        </w:r>
                        <w:r w:rsidRPr="00BF7E37">
                          <w:t>level</w:t>
                        </w:r>
                        <w:r>
                          <w:t xml:space="preserve"> </w:t>
                        </w:r>
                        <w:r w:rsidRPr="00BF7E37">
                          <w:t>of</w:t>
                        </w:r>
                        <w:r>
                          <w:t xml:space="preserve"> </w:t>
                        </w:r>
                        <w:r w:rsidRPr="00BF7E37">
                          <w:t>security,</w:t>
                        </w:r>
                        <w:r>
                          <w:t xml:space="preserve"> </w:t>
                        </w:r>
                        <w:r w:rsidRPr="00BF7E37">
                          <w:t>it</w:t>
                        </w:r>
                        <w:r>
                          <w:t xml:space="preserve"> </w:t>
                        </w:r>
                        <w:r w:rsidRPr="00BF7E37">
                          <w:t>is</w:t>
                        </w:r>
                        <w:r>
                          <w:t xml:space="preserve"> </w:t>
                        </w:r>
                        <w:r w:rsidRPr="00BF7E37">
                          <w:t>strongly</w:t>
                        </w:r>
                        <w:r>
                          <w:t xml:space="preserve"> </w:t>
                        </w:r>
                        <w:r w:rsidRPr="00BF7E37">
                          <w:t>recommended</w:t>
                        </w:r>
                        <w:r>
                          <w:t xml:space="preserve"> </w:t>
                        </w:r>
                        <w:r w:rsidRPr="00BF7E37">
                          <w:t>that</w:t>
                        </w:r>
                        <w:r>
                          <w:t xml:space="preserve"> </w:t>
                        </w:r>
                        <w:r w:rsidRPr="00BF7E37">
                          <w:t>you</w:t>
                        </w:r>
                        <w:r>
                          <w:t xml:space="preserve"> </w:t>
                        </w:r>
                        <w:r w:rsidRPr="00BF7E37">
                          <w:t>use</w:t>
                        </w:r>
                        <w:r>
                          <w:t xml:space="preserve"> </w:t>
                        </w:r>
                        <w:r w:rsidRPr="00BF7E37">
                          <w:t>the</w:t>
                        </w:r>
                        <w:r>
                          <w:t xml:space="preserve"> </w:t>
                        </w:r>
                        <w:proofErr w:type="spellStart"/>
                        <w:r w:rsidRPr="00BF7E37">
                          <w:t>Trusted_Connection</w:t>
                        </w:r>
                        <w:proofErr w:type="spellEnd"/>
                        <w:r>
                          <w:t xml:space="preserve"> </w:t>
                        </w:r>
                        <w:r w:rsidRPr="00BF7E37">
                          <w:t>keyword</w:t>
                        </w:r>
                        <w:r>
                          <w:t xml:space="preserve"> </w:t>
                        </w:r>
                        <w:r w:rsidRPr="00BF7E37">
                          <w:t>instead.)</w:t>
                        </w:r>
                      </w:p>
                    </w:tc>
                  </w:tr>
                  <w:tr w:rsidR="00E32728" w:rsidRPr="00BF7E37">
                    <w:trPr>
                      <w:cantSplit/>
                    </w:trPr>
                    <w:tc>
                      <w:tcPr>
                        <w:tcW w:w="1587" w:type="dxa"/>
                      </w:tcPr>
                      <w:p w:rsidR="00E32728" w:rsidRPr="00BF7E37" w:rsidRDefault="00E32728" w:rsidP="00E32728">
                        <w:r>
                          <w:t>MySQL</w:t>
                        </w:r>
                      </w:p>
                    </w:tc>
                    <w:tc>
                      <w:tcPr>
                        <w:tcW w:w="3200" w:type="dxa"/>
                      </w:tcPr>
                      <w:p w:rsidR="00E32728" w:rsidRPr="00BF7E37" w:rsidRDefault="00E32728" w:rsidP="00E32728">
                        <w:r>
                          <w:t>The MySQL user ID.</w:t>
                        </w:r>
                      </w:p>
                    </w:tc>
                  </w:tr>
                  <w:tr w:rsidR="00E32728">
                    <w:trPr>
                      <w:cantSplit/>
                    </w:trPr>
                    <w:tc>
                      <w:tcPr>
                        <w:tcW w:w="1587" w:type="dxa"/>
                      </w:tcPr>
                      <w:p w:rsidR="00E32728" w:rsidRDefault="00E32728" w:rsidP="00E32728">
                        <w:r>
                          <w:t>Oracle</w:t>
                        </w:r>
                      </w:p>
                    </w:tc>
                    <w:tc>
                      <w:tcPr>
                        <w:tcW w:w="3200" w:type="dxa"/>
                      </w:tcPr>
                      <w:p w:rsidR="00E32728" w:rsidRDefault="00E32728" w:rsidP="00E32728">
                        <w:r>
                          <w:t>The Oracle user ID.</w:t>
                        </w:r>
                      </w:p>
                    </w:tc>
                  </w:tr>
                </w:tbl>
                <w:p w:rsidR="00E32728" w:rsidRPr="00BF7E37" w:rsidRDefault="00E32728" w:rsidP="00E32728"/>
              </w:tc>
            </w:tr>
            <w:tr w:rsidR="00E32728" w:rsidRPr="006F2319">
              <w:tc>
                <w:tcPr>
                  <w:tcW w:w="2017" w:type="dxa"/>
                  <w:tcBorders>
                    <w:left w:val="single" w:sz="4" w:space="0" w:color="808080"/>
                  </w:tcBorders>
                </w:tcPr>
                <w:p w:rsidR="00E32728" w:rsidRPr="00BF7E37" w:rsidRDefault="00E32728" w:rsidP="00E32728">
                  <w:r w:rsidRPr="00BF7E37">
                    <w:t>Jet</w:t>
                  </w:r>
                  <w:r>
                    <w:t xml:space="preserve"> </w:t>
                  </w:r>
                  <w:proofErr w:type="spellStart"/>
                  <w:r w:rsidRPr="00BF7E37">
                    <w:t>OLEDB:System</w:t>
                  </w:r>
                  <w:proofErr w:type="spellEnd"/>
                  <w:r>
                    <w:t xml:space="preserve"> </w:t>
                  </w:r>
                  <w:r w:rsidRPr="00BF7E37">
                    <w:t>Database</w:t>
                  </w:r>
                </w:p>
              </w:tc>
              <w:tc>
                <w:tcPr>
                  <w:tcW w:w="5183" w:type="dxa"/>
                  <w:tcBorders>
                    <w:right w:val="single" w:sz="4" w:space="0" w:color="808080"/>
                  </w:tcBorders>
                </w:tcPr>
                <w:p w:rsidR="00E32728" w:rsidRPr="00BF7E37" w:rsidRDefault="00E32728" w:rsidP="00E32728">
                  <w:r w:rsidRPr="00BF7E37">
                    <w:fldChar w:fldCharType="begin"/>
                  </w:r>
                  <w:r w:rsidRPr="00BF7E37">
                    <w:instrText>xe</w:instrText>
                  </w:r>
                  <w:r>
                    <w:instrText xml:space="preserve"> </w:instrText>
                  </w:r>
                  <w:r w:rsidRPr="00BF7E37">
                    <w:instrText>"Web.config</w:instrText>
                  </w:r>
                  <w:r>
                    <w:instrText xml:space="preserve"> </w:instrText>
                  </w:r>
                  <w:r w:rsidRPr="00BF7E37">
                    <w:instrText>file:Jet</w:instrText>
                  </w:r>
                  <w:r>
                    <w:instrText xml:space="preserve"> </w:instrText>
                  </w:r>
                  <w:r w:rsidRPr="00BF7E37">
                    <w:instrText>OLEDB:System</w:instrText>
                  </w:r>
                  <w:r>
                    <w:instrText xml:space="preserve"> </w:instrText>
                  </w:r>
                  <w:r w:rsidRPr="00BF7E37">
                    <w:instrText>Database</w:instrText>
                  </w:r>
                  <w:r>
                    <w:instrText xml:space="preserve"> </w:instrText>
                  </w:r>
                  <w:r w:rsidRPr="00BF7E37">
                    <w:instrText>parameter"</w:instrText>
                  </w:r>
                  <w:r w:rsidRPr="00BF7E37">
                    <w:fldChar w:fldCharType="end"/>
                  </w:r>
                  <w:r w:rsidRPr="00BF7E37">
                    <w:fldChar w:fldCharType="begin"/>
                  </w:r>
                  <w:r w:rsidRPr="00BF7E37">
                    <w:instrText>xe</w:instrText>
                  </w:r>
                  <w:r>
                    <w:instrText xml:space="preserve"> </w:instrText>
                  </w:r>
                  <w:r w:rsidRPr="00BF7E37">
                    <w:instrText>"Jet</w:instrText>
                  </w:r>
                  <w:r>
                    <w:instrText xml:space="preserve"> </w:instrText>
                  </w:r>
                  <w:r w:rsidRPr="00BF7E37">
                    <w:instrText>OLEDB:System</w:instrText>
                  </w:r>
                  <w:r>
                    <w:instrText xml:space="preserve"> </w:instrText>
                  </w:r>
                  <w:r w:rsidRPr="00BF7E37">
                    <w:instrText>Database</w:instrText>
                  </w:r>
                  <w:r>
                    <w:instrText xml:space="preserve"> </w:instrText>
                  </w:r>
                  <w:r w:rsidRPr="00BF7E37">
                    <w:instrText>parameter"</w:instrText>
                  </w:r>
                  <w:r w:rsidRPr="00BF7E37">
                    <w:fldChar w:fldCharType="end"/>
                  </w:r>
                  <w:r w:rsidRPr="00BF7E37">
                    <w:t>Microsoft</w:t>
                  </w:r>
                  <w:r>
                    <w:t xml:space="preserve"> </w:t>
                  </w:r>
                  <w:r w:rsidRPr="00BF7E37">
                    <w:t>Access</w:t>
                  </w:r>
                  <w:r>
                    <w:t xml:space="preserve"> </w:t>
                  </w:r>
                  <w:r w:rsidRPr="00BF7E37">
                    <w:t>only.</w:t>
                  </w:r>
                  <w:r>
                    <w:t xml:space="preserve">  </w:t>
                  </w:r>
                  <w:r w:rsidRPr="00BF7E37">
                    <w:t>Used</w:t>
                  </w:r>
                  <w:r>
                    <w:t xml:space="preserve"> </w:t>
                  </w:r>
                  <w:r w:rsidRPr="00BF7E37">
                    <w:t>for</w:t>
                  </w:r>
                  <w:r>
                    <w:t xml:space="preserve"> </w:t>
                  </w:r>
                  <w:r w:rsidRPr="00BF7E37">
                    <w:t>opening</w:t>
                  </w:r>
                  <w:r>
                    <w:t xml:space="preserve"> </w:t>
                  </w:r>
                  <w:r w:rsidRPr="00BF7E37">
                    <w:t>a</w:t>
                  </w:r>
                  <w:r>
                    <w:t xml:space="preserve"> </w:t>
                  </w:r>
                  <w:r w:rsidRPr="00BF7E37">
                    <w:t>system</w:t>
                  </w:r>
                  <w:r>
                    <w:t xml:space="preserve"> </w:t>
                  </w:r>
                  <w:r w:rsidRPr="00BF7E37">
                    <w:t>database</w:t>
                  </w:r>
                  <w:r>
                    <w:t xml:space="preserve"> </w:t>
                  </w:r>
                  <w:r w:rsidRPr="00BF7E37">
                    <w:t>that</w:t>
                  </w:r>
                  <w:r>
                    <w:t xml:space="preserve"> </w:t>
                  </w:r>
                  <w:r w:rsidRPr="00BF7E37">
                    <w:t>uses</w:t>
                  </w:r>
                  <w:r>
                    <w:t xml:space="preserve"> </w:t>
                  </w:r>
                  <w:r w:rsidRPr="00BF7E37">
                    <w:t>Access</w:t>
                  </w:r>
                  <w:r>
                    <w:t xml:space="preserve"> </w:t>
                  </w:r>
                  <w:r w:rsidRPr="00BF7E37">
                    <w:t>Workgroup</w:t>
                  </w:r>
                  <w:r>
                    <w:t xml:space="preserve"> </w:t>
                  </w:r>
                  <w:r w:rsidRPr="00BF7E37">
                    <w:t>Information</w:t>
                  </w:r>
                  <w:r>
                    <w:t xml:space="preserve"> </w:t>
                  </w:r>
                  <w:r w:rsidRPr="00BF7E37">
                    <w:t>security</w:t>
                  </w:r>
                  <w:r>
                    <w:t xml:space="preserve"> </w:t>
                  </w:r>
                  <w:r w:rsidRPr="00BF7E37">
                    <w:t>specified</w:t>
                  </w:r>
                  <w:r>
                    <w:t xml:space="preserve"> </w:t>
                  </w:r>
                  <w:r w:rsidRPr="00BF7E37">
                    <w:t>in</w:t>
                  </w:r>
                  <w:r>
                    <w:t xml:space="preserve"> </w:t>
                  </w:r>
                  <w:r w:rsidRPr="00BF7E37">
                    <w:t>an</w:t>
                  </w:r>
                  <w:r>
                    <w:t xml:space="preserve"> </w:t>
                  </w:r>
                  <w:r w:rsidRPr="00BF7E37">
                    <w:t>.MDW</w:t>
                  </w:r>
                  <w:r>
                    <w:t xml:space="preserve"> </w:t>
                  </w:r>
                  <w:r w:rsidRPr="00BF7E37">
                    <w:t>file.</w:t>
                  </w:r>
                </w:p>
              </w:tc>
            </w:tr>
            <w:tr w:rsidR="00E32728" w:rsidRPr="006F2319">
              <w:tc>
                <w:tcPr>
                  <w:tcW w:w="2017" w:type="dxa"/>
                  <w:tcBorders>
                    <w:left w:val="single" w:sz="4" w:space="0" w:color="808080"/>
                  </w:tcBorders>
                </w:tcPr>
                <w:p w:rsidR="00E32728" w:rsidRPr="00BF7E37" w:rsidRDefault="00E32728" w:rsidP="00E32728">
                  <w:r w:rsidRPr="00BF7E37">
                    <w:t>Jet</w:t>
                  </w:r>
                  <w:r>
                    <w:t xml:space="preserve"> </w:t>
                  </w:r>
                  <w:proofErr w:type="spellStart"/>
                  <w:r w:rsidRPr="00BF7E37">
                    <w:t>OLEDB:Database</w:t>
                  </w:r>
                  <w:proofErr w:type="spellEnd"/>
                  <w:r>
                    <w:t xml:space="preserve"> </w:t>
                  </w:r>
                  <w:r w:rsidRPr="00BF7E37">
                    <w:t>Password</w:t>
                  </w:r>
                </w:p>
              </w:tc>
              <w:tc>
                <w:tcPr>
                  <w:tcW w:w="5183" w:type="dxa"/>
                  <w:tcBorders>
                    <w:right w:val="single" w:sz="4" w:space="0" w:color="808080"/>
                  </w:tcBorders>
                </w:tcPr>
                <w:p w:rsidR="00E32728" w:rsidRPr="00BF7E37" w:rsidRDefault="00E32728" w:rsidP="00E32728">
                  <w:r w:rsidRPr="00BF7E37">
                    <w:fldChar w:fldCharType="begin"/>
                  </w:r>
                  <w:r w:rsidRPr="00BF7E37">
                    <w:instrText>xe</w:instrText>
                  </w:r>
                  <w:r>
                    <w:instrText xml:space="preserve"> </w:instrText>
                  </w:r>
                  <w:r w:rsidRPr="00BF7E37">
                    <w:instrText>"Web.config</w:instrText>
                  </w:r>
                  <w:r>
                    <w:instrText xml:space="preserve"> </w:instrText>
                  </w:r>
                  <w:r w:rsidRPr="00BF7E37">
                    <w:instrText>file:Jet</w:instrText>
                  </w:r>
                  <w:r>
                    <w:instrText xml:space="preserve"> </w:instrText>
                  </w:r>
                  <w:r w:rsidRPr="00BF7E37">
                    <w:instrText>OLEDB:Database</w:instrText>
                  </w:r>
                  <w:r>
                    <w:instrText xml:space="preserve"> </w:instrText>
                  </w:r>
                  <w:r w:rsidRPr="00BF7E37">
                    <w:instrText>Password</w:instrText>
                  </w:r>
                  <w:r>
                    <w:instrText xml:space="preserve"> </w:instrText>
                  </w:r>
                  <w:r w:rsidRPr="00BF7E37">
                    <w:instrText>parameter"</w:instrText>
                  </w:r>
                  <w:r w:rsidRPr="00BF7E37">
                    <w:fldChar w:fldCharType="end"/>
                  </w:r>
                  <w:r w:rsidRPr="00BF7E37">
                    <w:fldChar w:fldCharType="begin"/>
                  </w:r>
                  <w:r w:rsidRPr="00BF7E37">
                    <w:instrText>xe</w:instrText>
                  </w:r>
                  <w:r>
                    <w:instrText xml:space="preserve"> </w:instrText>
                  </w:r>
                  <w:r w:rsidRPr="00BF7E37">
                    <w:instrText>"Jet</w:instrText>
                  </w:r>
                  <w:r>
                    <w:instrText xml:space="preserve"> </w:instrText>
                  </w:r>
                  <w:r w:rsidRPr="00BF7E37">
                    <w:instrText>OLEDB:Database</w:instrText>
                  </w:r>
                  <w:r>
                    <w:instrText xml:space="preserve"> </w:instrText>
                  </w:r>
                  <w:r w:rsidRPr="00BF7E37">
                    <w:instrText>Password</w:instrText>
                  </w:r>
                  <w:r>
                    <w:instrText xml:space="preserve"> </w:instrText>
                  </w:r>
                  <w:r w:rsidRPr="00BF7E37">
                    <w:instrText>parameter"</w:instrText>
                  </w:r>
                  <w:r w:rsidRPr="00BF7E37">
                    <w:fldChar w:fldCharType="end"/>
                  </w:r>
                  <w:r w:rsidRPr="00BF7E37">
                    <w:t>Microsoft</w:t>
                  </w:r>
                  <w:r>
                    <w:t xml:space="preserve"> </w:t>
                  </w:r>
                  <w:r w:rsidRPr="00BF7E37">
                    <w:t>Access</w:t>
                  </w:r>
                  <w:r>
                    <w:t xml:space="preserve"> </w:t>
                  </w:r>
                  <w:r w:rsidRPr="00BF7E37">
                    <w:t>only.</w:t>
                  </w:r>
                  <w:r>
                    <w:t xml:space="preserve">  </w:t>
                  </w:r>
                  <w:r w:rsidRPr="00BF7E37">
                    <w:t>Used</w:t>
                  </w:r>
                  <w:r>
                    <w:t xml:space="preserve"> </w:t>
                  </w:r>
                  <w:r w:rsidRPr="00BF7E37">
                    <w:t>for</w:t>
                  </w:r>
                  <w:r>
                    <w:t xml:space="preserve"> </w:t>
                  </w:r>
                  <w:r w:rsidRPr="00BF7E37">
                    <w:t>opening</w:t>
                  </w:r>
                  <w:r>
                    <w:t xml:space="preserve"> </w:t>
                  </w:r>
                  <w:r w:rsidRPr="00BF7E37">
                    <w:t>a</w:t>
                  </w:r>
                  <w:r>
                    <w:t xml:space="preserve"> </w:t>
                  </w:r>
                  <w:r w:rsidRPr="00BF7E37">
                    <w:t>password-protected</w:t>
                  </w:r>
                  <w:r>
                    <w:t xml:space="preserve"> </w:t>
                  </w:r>
                  <w:r w:rsidRPr="00BF7E37">
                    <w:t>database.</w:t>
                  </w:r>
                </w:p>
              </w:tc>
            </w:tr>
            <w:tr w:rsidR="00E32728" w:rsidRPr="006F2319">
              <w:tc>
                <w:tcPr>
                  <w:tcW w:w="2017" w:type="dxa"/>
                  <w:tcBorders>
                    <w:left w:val="single" w:sz="4" w:space="0" w:color="808080"/>
                  </w:tcBorders>
                </w:tcPr>
                <w:p w:rsidR="00E32728" w:rsidRPr="00BF7E37" w:rsidRDefault="00E32728" w:rsidP="00E32728">
                  <w:r w:rsidRPr="00BF7E37">
                    <w:t>Jet</w:t>
                  </w:r>
                  <w:r>
                    <w:t xml:space="preserve"> </w:t>
                  </w:r>
                  <w:proofErr w:type="spellStart"/>
                  <w:r w:rsidRPr="00BF7E37">
                    <w:t>OLEDB:Database</w:t>
                  </w:r>
                  <w:proofErr w:type="spellEnd"/>
                  <w:r>
                    <w:t xml:space="preserve"> </w:t>
                  </w:r>
                  <w:r w:rsidRPr="00BF7E37">
                    <w:t>Locking</w:t>
                  </w:r>
                  <w:r>
                    <w:t xml:space="preserve"> </w:t>
                  </w:r>
                  <w:r w:rsidRPr="00BF7E37">
                    <w:t>Mode</w:t>
                  </w:r>
                </w:p>
              </w:tc>
              <w:tc>
                <w:tcPr>
                  <w:tcW w:w="5183" w:type="dxa"/>
                  <w:tcBorders>
                    <w:right w:val="single" w:sz="4" w:space="0" w:color="808080"/>
                  </w:tcBorders>
                </w:tcPr>
                <w:p w:rsidR="00E32728" w:rsidRPr="00BF7E37" w:rsidRDefault="00E32728" w:rsidP="00E32728">
                  <w:r w:rsidRPr="00BF7E37">
                    <w:fldChar w:fldCharType="begin"/>
                  </w:r>
                  <w:r w:rsidRPr="00BF7E37">
                    <w:instrText>xe</w:instrText>
                  </w:r>
                  <w:r>
                    <w:instrText xml:space="preserve"> </w:instrText>
                  </w:r>
                  <w:r w:rsidRPr="00BF7E37">
                    <w:instrText>"Web.config</w:instrText>
                  </w:r>
                  <w:r>
                    <w:instrText xml:space="preserve"> </w:instrText>
                  </w:r>
                  <w:r w:rsidRPr="00BF7E37">
                    <w:instrText>file:Jet</w:instrText>
                  </w:r>
                  <w:r>
                    <w:instrText xml:space="preserve"> </w:instrText>
                  </w:r>
                  <w:r w:rsidRPr="00BF7E37">
                    <w:instrText>OLEDB:Database</w:instrText>
                  </w:r>
                  <w:r>
                    <w:instrText xml:space="preserve"> </w:instrText>
                  </w:r>
                  <w:r w:rsidRPr="00BF7E37">
                    <w:instrText>Locking</w:instrText>
                  </w:r>
                  <w:r>
                    <w:instrText xml:space="preserve"> </w:instrText>
                  </w:r>
                  <w:r w:rsidRPr="00BF7E37">
                    <w:instrText>Mode</w:instrText>
                  </w:r>
                  <w:r>
                    <w:instrText xml:space="preserve"> </w:instrText>
                  </w:r>
                  <w:r w:rsidRPr="00BF7E37">
                    <w:instrText>parameter"</w:instrText>
                  </w:r>
                  <w:r w:rsidRPr="00BF7E37">
                    <w:fldChar w:fldCharType="end"/>
                  </w:r>
                  <w:r w:rsidRPr="00BF7E37">
                    <w:fldChar w:fldCharType="begin"/>
                  </w:r>
                  <w:r w:rsidRPr="00BF7E37">
                    <w:instrText>xe</w:instrText>
                  </w:r>
                  <w:r>
                    <w:instrText xml:space="preserve"> </w:instrText>
                  </w:r>
                  <w:r w:rsidRPr="00BF7E37">
                    <w:instrText>"Jet</w:instrText>
                  </w:r>
                  <w:r>
                    <w:instrText xml:space="preserve"> </w:instrText>
                  </w:r>
                  <w:r w:rsidRPr="00BF7E37">
                    <w:instrText>OLEDB:Database</w:instrText>
                  </w:r>
                  <w:r>
                    <w:instrText xml:space="preserve"> </w:instrText>
                  </w:r>
                  <w:r w:rsidRPr="00BF7E37">
                    <w:instrText>Locking</w:instrText>
                  </w:r>
                  <w:r>
                    <w:instrText xml:space="preserve"> </w:instrText>
                  </w:r>
                  <w:r w:rsidRPr="00BF7E37">
                    <w:instrText>Mode</w:instrText>
                  </w:r>
                  <w:r>
                    <w:instrText xml:space="preserve"> </w:instrText>
                  </w:r>
                  <w:r w:rsidRPr="00BF7E37">
                    <w:instrText>parameter"</w:instrText>
                  </w:r>
                  <w:r w:rsidRPr="00BF7E37">
                    <w:fldChar w:fldCharType="end"/>
                  </w:r>
                  <w:r w:rsidRPr="00BF7E37">
                    <w:t>Microsoft</w:t>
                  </w:r>
                  <w:r>
                    <w:t xml:space="preserve"> </w:t>
                  </w:r>
                  <w:r w:rsidRPr="00BF7E37">
                    <w:t>Access</w:t>
                  </w:r>
                  <w:r>
                    <w:t xml:space="preserve"> </w:t>
                  </w:r>
                  <w:r w:rsidRPr="00BF7E37">
                    <w:t>only.</w:t>
                  </w:r>
                  <w:r>
                    <w:t xml:space="preserve">  </w:t>
                  </w:r>
                  <w:r w:rsidRPr="00BF7E37">
                    <w:t>Specifies</w:t>
                  </w:r>
                  <w:r>
                    <w:t xml:space="preserve"> </w:t>
                  </w:r>
                  <w:r w:rsidRPr="00BF7E37">
                    <w:t>the</w:t>
                  </w:r>
                  <w:r>
                    <w:t xml:space="preserve"> </w:t>
                  </w:r>
                  <w:r w:rsidRPr="00BF7E37">
                    <w:t>mode</w:t>
                  </w:r>
                  <w:r>
                    <w:t xml:space="preserve"> </w:t>
                  </w:r>
                  <w:r w:rsidRPr="00BF7E37">
                    <w:t>used</w:t>
                  </w:r>
                  <w:r>
                    <w:t xml:space="preserve"> </w:t>
                  </w:r>
                  <w:r w:rsidRPr="00BF7E37">
                    <w:t>when</w:t>
                  </w:r>
                  <w:r>
                    <w:t xml:space="preserve"> </w:t>
                  </w:r>
                  <w:r w:rsidRPr="00BF7E37">
                    <w:t>locking</w:t>
                  </w:r>
                  <w:r>
                    <w:t xml:space="preserve"> </w:t>
                  </w:r>
                  <w:r w:rsidRPr="00BF7E37">
                    <w:t>the</w:t>
                  </w:r>
                  <w:r>
                    <w:t xml:space="preserve"> </w:t>
                  </w:r>
                  <w:r w:rsidRPr="00BF7E37">
                    <w:t>database</w:t>
                  </w:r>
                  <w:r>
                    <w:t xml:space="preserve"> </w:t>
                  </w:r>
                  <w:r w:rsidRPr="00BF7E37">
                    <w:t>to</w:t>
                  </w:r>
                  <w:r>
                    <w:t xml:space="preserve"> </w:t>
                  </w:r>
                  <w:r w:rsidRPr="00BF7E37">
                    <w:t>read</w:t>
                  </w:r>
                  <w:r>
                    <w:t xml:space="preserve"> </w:t>
                  </w:r>
                  <w:r w:rsidRPr="00BF7E37">
                    <w:t>or</w:t>
                  </w:r>
                  <w:r>
                    <w:t xml:space="preserve"> </w:t>
                  </w:r>
                  <w:r w:rsidRPr="00BF7E37">
                    <w:t>modify</w:t>
                  </w:r>
                  <w:r>
                    <w:t xml:space="preserve"> </w:t>
                  </w:r>
                  <w:r w:rsidRPr="00BF7E37">
                    <w:t>records.</w:t>
                  </w:r>
                </w:p>
                <w:tbl>
                  <w:tblPr>
                    <w:tblW w:w="0" w:type="auto"/>
                    <w:tblLook w:val="00A0" w:firstRow="1" w:lastRow="0" w:firstColumn="1" w:lastColumn="0" w:noHBand="0" w:noVBand="0"/>
                  </w:tblPr>
                  <w:tblGrid>
                    <w:gridCol w:w="439"/>
                    <w:gridCol w:w="2476"/>
                  </w:tblGrid>
                  <w:tr w:rsidR="00E32728" w:rsidRPr="006D34BB" w:rsidTr="0077736B">
                    <w:tc>
                      <w:tcPr>
                        <w:tcW w:w="439" w:type="dxa"/>
                        <w:tcBorders>
                          <w:top w:val="nil"/>
                          <w:left w:val="nil"/>
                          <w:bottom w:val="nil"/>
                          <w:right w:val="nil"/>
                        </w:tcBorders>
                        <w:shd w:val="clear" w:color="auto" w:fill="auto"/>
                      </w:tcPr>
                      <w:p w:rsidR="00E32728" w:rsidRPr="006D34BB" w:rsidRDefault="00E32728" w:rsidP="00E32728">
                        <w:r w:rsidRPr="006D34BB">
                          <w:t>0</w:t>
                        </w:r>
                      </w:p>
                    </w:tc>
                    <w:tc>
                      <w:tcPr>
                        <w:tcW w:w="2476" w:type="dxa"/>
                        <w:tcBorders>
                          <w:top w:val="nil"/>
                          <w:left w:val="nil"/>
                          <w:bottom w:val="nil"/>
                          <w:right w:val="nil"/>
                        </w:tcBorders>
                        <w:shd w:val="clear" w:color="auto" w:fill="auto"/>
                      </w:tcPr>
                      <w:p w:rsidR="00E32728" w:rsidRPr="006D34BB" w:rsidRDefault="00E32728" w:rsidP="00E32728">
                        <w:r w:rsidRPr="006D34BB">
                          <w:t>Page-level</w:t>
                        </w:r>
                        <w:r>
                          <w:t xml:space="preserve"> </w:t>
                        </w:r>
                        <w:r w:rsidRPr="006D34BB">
                          <w:t>locking</w:t>
                        </w:r>
                      </w:p>
                    </w:tc>
                  </w:tr>
                  <w:tr w:rsidR="00E32728" w:rsidRPr="006D34BB" w:rsidTr="0077736B">
                    <w:tc>
                      <w:tcPr>
                        <w:tcW w:w="439" w:type="dxa"/>
                        <w:tcBorders>
                          <w:top w:val="nil"/>
                          <w:left w:val="nil"/>
                          <w:bottom w:val="nil"/>
                          <w:right w:val="nil"/>
                        </w:tcBorders>
                        <w:shd w:val="clear" w:color="auto" w:fill="auto"/>
                      </w:tcPr>
                      <w:p w:rsidR="00E32728" w:rsidRPr="006D34BB" w:rsidRDefault="00E32728" w:rsidP="00E32728">
                        <w:r w:rsidRPr="006D34BB">
                          <w:t>1</w:t>
                        </w:r>
                      </w:p>
                    </w:tc>
                    <w:tc>
                      <w:tcPr>
                        <w:tcW w:w="2476" w:type="dxa"/>
                        <w:tcBorders>
                          <w:top w:val="nil"/>
                          <w:left w:val="nil"/>
                          <w:bottom w:val="nil"/>
                          <w:right w:val="nil"/>
                        </w:tcBorders>
                        <w:shd w:val="clear" w:color="auto" w:fill="auto"/>
                      </w:tcPr>
                      <w:p w:rsidR="00E32728" w:rsidRPr="006D34BB" w:rsidRDefault="00E32728" w:rsidP="00E32728">
                        <w:r w:rsidRPr="006D34BB">
                          <w:t>Row-level</w:t>
                        </w:r>
                        <w:r>
                          <w:t xml:space="preserve"> </w:t>
                        </w:r>
                        <w:r w:rsidRPr="006D34BB">
                          <w:t>locking</w:t>
                        </w:r>
                      </w:p>
                    </w:tc>
                  </w:tr>
                </w:tbl>
                <w:p w:rsidR="00E32728" w:rsidRPr="00BF7E37" w:rsidRDefault="00E32728" w:rsidP="00E32728">
                  <w:r w:rsidRPr="00BF7E37">
                    <w:t>Note</w:t>
                  </w:r>
                  <w:r>
                    <w:t xml:space="preserve">   </w:t>
                  </w:r>
                  <w:r w:rsidRPr="00BF7E37">
                    <w:t>A</w:t>
                  </w:r>
                  <w:r>
                    <w:t xml:space="preserve"> </w:t>
                  </w:r>
                  <w:r w:rsidRPr="00BF7E37">
                    <w:t>database</w:t>
                  </w:r>
                  <w:r>
                    <w:t xml:space="preserve"> </w:t>
                  </w:r>
                  <w:r w:rsidRPr="00BF7E37">
                    <w:t>can</w:t>
                  </w:r>
                  <w:r>
                    <w:t xml:space="preserve"> </w:t>
                  </w:r>
                  <w:r w:rsidRPr="00BF7E37">
                    <w:t>only</w:t>
                  </w:r>
                  <w:r>
                    <w:t xml:space="preserve"> </w:t>
                  </w:r>
                  <w:r w:rsidRPr="00BF7E37">
                    <w:t>be</w:t>
                  </w:r>
                  <w:r>
                    <w:t xml:space="preserve"> </w:t>
                  </w:r>
                  <w:r w:rsidRPr="00BF7E37">
                    <w:t>open</w:t>
                  </w:r>
                  <w:r>
                    <w:t xml:space="preserve"> </w:t>
                  </w:r>
                  <w:r w:rsidRPr="00BF7E37">
                    <w:t>in</w:t>
                  </w:r>
                  <w:r>
                    <w:t xml:space="preserve"> </w:t>
                  </w:r>
                  <w:r w:rsidRPr="00BF7E37">
                    <w:t>one</w:t>
                  </w:r>
                  <w:r>
                    <w:t xml:space="preserve"> </w:t>
                  </w:r>
                  <w:r w:rsidRPr="00BF7E37">
                    <w:t>mode</w:t>
                  </w:r>
                  <w:r>
                    <w:t xml:space="preserve"> </w:t>
                  </w:r>
                  <w:r w:rsidRPr="00BF7E37">
                    <w:t>at</w:t>
                  </w:r>
                  <w:r>
                    <w:t xml:space="preserve"> </w:t>
                  </w:r>
                  <w:r w:rsidRPr="00BF7E37">
                    <w:t>a</w:t>
                  </w:r>
                  <w:r>
                    <w:t xml:space="preserve"> </w:t>
                  </w:r>
                  <w:r w:rsidRPr="00BF7E37">
                    <w:t>time.</w:t>
                  </w:r>
                  <w:r>
                    <w:t xml:space="preserve"> </w:t>
                  </w:r>
                  <w:r w:rsidRPr="00BF7E37">
                    <w:t>The</w:t>
                  </w:r>
                  <w:r>
                    <w:t xml:space="preserve"> </w:t>
                  </w:r>
                  <w:r w:rsidRPr="00BF7E37">
                    <w:t>first</w:t>
                  </w:r>
                  <w:r>
                    <w:t xml:space="preserve"> </w:t>
                  </w:r>
                  <w:r w:rsidRPr="00BF7E37">
                    <w:t>user</w:t>
                  </w:r>
                  <w:r>
                    <w:t xml:space="preserve"> </w:t>
                  </w:r>
                  <w:r w:rsidRPr="00BF7E37">
                    <w:t>to</w:t>
                  </w:r>
                  <w:r>
                    <w:t xml:space="preserve"> </w:t>
                  </w:r>
                  <w:r w:rsidRPr="00BF7E37">
                    <w:t>open</w:t>
                  </w:r>
                  <w:r>
                    <w:t xml:space="preserve"> </w:t>
                  </w:r>
                  <w:r w:rsidRPr="00BF7E37">
                    <w:t>the</w:t>
                  </w:r>
                  <w:r>
                    <w:t xml:space="preserve"> </w:t>
                  </w:r>
                  <w:r w:rsidRPr="00BF7E37">
                    <w:t>database</w:t>
                  </w:r>
                  <w:r>
                    <w:t xml:space="preserve"> </w:t>
                  </w:r>
                  <w:r w:rsidRPr="00BF7E37">
                    <w:t>determines</w:t>
                  </w:r>
                  <w:r>
                    <w:t xml:space="preserve"> </w:t>
                  </w:r>
                  <w:r w:rsidRPr="00BF7E37">
                    <w:t>the</w:t>
                  </w:r>
                  <w:r>
                    <w:t xml:space="preserve"> </w:t>
                  </w:r>
                  <w:r w:rsidRPr="00BF7E37">
                    <w:t>locking</w:t>
                  </w:r>
                  <w:r>
                    <w:t xml:space="preserve"> </w:t>
                  </w:r>
                  <w:r w:rsidRPr="00BF7E37">
                    <w:t>mode</w:t>
                  </w:r>
                  <w:r>
                    <w:t xml:space="preserve"> </w:t>
                  </w:r>
                  <w:r w:rsidRPr="00BF7E37">
                    <w:t>to</w:t>
                  </w:r>
                  <w:r>
                    <w:t xml:space="preserve"> </w:t>
                  </w:r>
                  <w:r w:rsidRPr="00BF7E37">
                    <w:t>be</w:t>
                  </w:r>
                  <w:r>
                    <w:t xml:space="preserve"> </w:t>
                  </w:r>
                  <w:r w:rsidRPr="00BF7E37">
                    <w:t>used</w:t>
                  </w:r>
                  <w:r>
                    <w:t xml:space="preserve"> </w:t>
                  </w:r>
                  <w:r w:rsidRPr="00BF7E37">
                    <w:t>while</w:t>
                  </w:r>
                  <w:r>
                    <w:t xml:space="preserve"> </w:t>
                  </w:r>
                  <w:r w:rsidRPr="00BF7E37">
                    <w:t>the</w:t>
                  </w:r>
                  <w:r>
                    <w:t xml:space="preserve"> </w:t>
                  </w:r>
                  <w:r w:rsidRPr="00BF7E37">
                    <w:t>database</w:t>
                  </w:r>
                  <w:r>
                    <w:t xml:space="preserve"> </w:t>
                  </w:r>
                  <w:r w:rsidRPr="00BF7E37">
                    <w:t>is</w:t>
                  </w:r>
                  <w:r>
                    <w:t xml:space="preserve"> </w:t>
                  </w:r>
                  <w:r w:rsidRPr="00BF7E37">
                    <w:t>open.</w:t>
                  </w:r>
                </w:p>
              </w:tc>
            </w:tr>
            <w:tr w:rsidR="00E32728" w:rsidRPr="006F2319">
              <w:tc>
                <w:tcPr>
                  <w:tcW w:w="2017" w:type="dxa"/>
                  <w:tcBorders>
                    <w:left w:val="single" w:sz="4" w:space="0" w:color="808080"/>
                    <w:bottom w:val="single" w:sz="4" w:space="0" w:color="808080"/>
                  </w:tcBorders>
                </w:tcPr>
                <w:p w:rsidR="00E32728" w:rsidRPr="00BF7E37" w:rsidRDefault="00E32728" w:rsidP="00E32728">
                  <w:r w:rsidRPr="00BF7E37">
                    <w:t>Mode</w:t>
                  </w:r>
                </w:p>
              </w:tc>
              <w:tc>
                <w:tcPr>
                  <w:tcW w:w="5183" w:type="dxa"/>
                  <w:tcBorders>
                    <w:bottom w:val="single" w:sz="4" w:space="0" w:color="808080"/>
                    <w:right w:val="single" w:sz="4" w:space="0" w:color="808080"/>
                  </w:tcBorders>
                </w:tcPr>
                <w:p w:rsidR="00E32728" w:rsidRPr="00BF7E37" w:rsidRDefault="00E32728" w:rsidP="00E32728">
                  <w:r w:rsidRPr="00BF7E37">
                    <w:fldChar w:fldCharType="begin"/>
                  </w:r>
                  <w:r w:rsidRPr="00BF7E37">
                    <w:instrText>xe</w:instrText>
                  </w:r>
                  <w:r>
                    <w:instrText xml:space="preserve"> </w:instrText>
                  </w:r>
                  <w:r w:rsidRPr="00BF7E37">
                    <w:instrText>"Web.config</w:instrText>
                  </w:r>
                  <w:r>
                    <w:instrText xml:space="preserve"> </w:instrText>
                  </w:r>
                  <w:r w:rsidRPr="00BF7E37">
                    <w:instrText>file:Mode</w:instrText>
                  </w:r>
                  <w:r>
                    <w:instrText xml:space="preserve"> </w:instrText>
                  </w:r>
                  <w:r w:rsidRPr="00BF7E37">
                    <w:instrText>parameter"</w:instrText>
                  </w:r>
                  <w:r w:rsidRPr="00BF7E37">
                    <w:fldChar w:fldCharType="end"/>
                  </w:r>
                  <w:r w:rsidRPr="00BF7E37">
                    <w:fldChar w:fldCharType="begin"/>
                  </w:r>
                  <w:r w:rsidRPr="00BF7E37">
                    <w:instrText>xe</w:instrText>
                  </w:r>
                  <w:r>
                    <w:instrText xml:space="preserve"> </w:instrText>
                  </w:r>
                  <w:r w:rsidRPr="00BF7E37">
                    <w:instrText>"Mode</w:instrText>
                  </w:r>
                  <w:r>
                    <w:instrText xml:space="preserve"> </w:instrText>
                  </w:r>
                  <w:r w:rsidRPr="00BF7E37">
                    <w:instrText>parameter"</w:instrText>
                  </w:r>
                  <w:r w:rsidRPr="00BF7E37">
                    <w:fldChar w:fldCharType="end"/>
                  </w:r>
                  <w:r w:rsidRPr="00BF7E37">
                    <w:t>Microsoft</w:t>
                  </w:r>
                  <w:r>
                    <w:t xml:space="preserve"> </w:t>
                  </w:r>
                  <w:r w:rsidRPr="00BF7E37">
                    <w:t>Access</w:t>
                  </w:r>
                  <w:r>
                    <w:t xml:space="preserve"> </w:t>
                  </w:r>
                  <w:r w:rsidRPr="00BF7E37">
                    <w:t>only.</w:t>
                  </w:r>
                  <w:r>
                    <w:t xml:space="preserve">  </w:t>
                  </w:r>
                  <w:r w:rsidRPr="00BF7E37">
                    <w:t>Specifies</w:t>
                  </w:r>
                  <w:r>
                    <w:t xml:space="preserve"> </w:t>
                  </w:r>
                  <w:r w:rsidRPr="00BF7E37">
                    <w:t>database</w:t>
                  </w:r>
                  <w:r>
                    <w:t xml:space="preserve"> </w:t>
                  </w:r>
                  <w:r w:rsidRPr="00BF7E37">
                    <w:t>access</w:t>
                  </w:r>
                  <w:r>
                    <w:t xml:space="preserve"> </w:t>
                  </w:r>
                  <w:r w:rsidRPr="00BF7E37">
                    <w:t>permissions.</w:t>
                  </w:r>
                </w:p>
                <w:p w:rsidR="00E32728" w:rsidRDefault="00E32728" w:rsidP="00E32728">
                  <w:r w:rsidRPr="00BF7E37">
                    <w:t>Read</w:t>
                  </w:r>
                  <w:r>
                    <w:t xml:space="preserve"> (1)</w:t>
                  </w:r>
                  <w:r w:rsidRPr="00BF7E37">
                    <w:br/>
                    <w:t>Write</w:t>
                  </w:r>
                  <w:r>
                    <w:t xml:space="preserve"> (2)</w:t>
                  </w:r>
                  <w:r w:rsidRPr="00BF7E37">
                    <w:br/>
                    <w:t>Share</w:t>
                  </w:r>
                  <w:r>
                    <w:t xml:space="preserve"> </w:t>
                  </w:r>
                  <w:r w:rsidRPr="00BF7E37">
                    <w:t>Deny</w:t>
                  </w:r>
                  <w:r>
                    <w:t xml:space="preserve"> </w:t>
                  </w:r>
                  <w:r w:rsidRPr="00BF7E37">
                    <w:t>Read</w:t>
                  </w:r>
                  <w:r>
                    <w:t xml:space="preserve">  (4)</w:t>
                  </w:r>
                  <w:r w:rsidRPr="00BF7E37">
                    <w:br/>
                    <w:t>Share</w:t>
                  </w:r>
                  <w:r>
                    <w:t xml:space="preserve"> </w:t>
                  </w:r>
                  <w:r w:rsidRPr="00BF7E37">
                    <w:t>Deny</w:t>
                  </w:r>
                  <w:r>
                    <w:t xml:space="preserve"> </w:t>
                  </w:r>
                  <w:r w:rsidRPr="00BF7E37">
                    <w:t>Write</w:t>
                  </w:r>
                  <w:r>
                    <w:t xml:space="preserve">  (8)</w:t>
                  </w:r>
                  <w:r w:rsidRPr="00BF7E37">
                    <w:br/>
                    <w:t>Share</w:t>
                  </w:r>
                  <w:r>
                    <w:t xml:space="preserve"> </w:t>
                  </w:r>
                  <w:r w:rsidRPr="00BF7E37">
                    <w:t>Exclusive</w:t>
                  </w:r>
                  <w:r>
                    <w:t xml:space="preserve">  (12)</w:t>
                  </w:r>
                  <w:r>
                    <w:br/>
                  </w:r>
                  <w:r w:rsidRPr="00BF7E37">
                    <w:t>Share</w:t>
                  </w:r>
                  <w:r>
                    <w:t xml:space="preserve"> </w:t>
                  </w:r>
                  <w:r w:rsidRPr="00BF7E37">
                    <w:t>Deny</w:t>
                  </w:r>
                  <w:r>
                    <w:t xml:space="preserve"> </w:t>
                  </w:r>
                  <w:r w:rsidRPr="00BF7E37">
                    <w:t>None</w:t>
                  </w:r>
                  <w:r>
                    <w:t xml:space="preserve">  (16)</w:t>
                  </w:r>
                </w:p>
                <w:p w:rsidR="00E32728" w:rsidRDefault="00E32728" w:rsidP="00E32728">
                  <w:r>
                    <w:t>For details, see:</w:t>
                  </w:r>
                </w:p>
                <w:p w:rsidR="00E32728" w:rsidRPr="0084431E" w:rsidRDefault="00E32728" w:rsidP="00E32728">
                  <w:r w:rsidRPr="0084431E">
                    <w:t>http://technet.microsoft.com/en-us/library/ee252601(BTS.10).aspx</w:t>
                  </w:r>
                </w:p>
              </w:tc>
            </w:tr>
          </w:tbl>
          <w:p w:rsidR="00E32728" w:rsidRPr="00BF7E37" w:rsidRDefault="00E32728" w:rsidP="00E32728">
            <w:r>
              <w:t xml:space="preserve">Example: </w:t>
            </w:r>
            <w:r w:rsidRPr="00BF7E37">
              <w:t>Microsoft</w:t>
            </w:r>
            <w:r>
              <w:t xml:space="preserve"> </w:t>
            </w:r>
            <w:r w:rsidRPr="00BF7E37">
              <w:t>SQL</w:t>
            </w:r>
            <w:r>
              <w:t xml:space="preserve"> </w:t>
            </w:r>
            <w:r w:rsidRPr="00BF7E37">
              <w:t>Server</w:t>
            </w:r>
            <w:r>
              <w:t xml:space="preserve"> </w:t>
            </w:r>
            <w:r w:rsidRPr="00BF7E37">
              <w:t>database</w:t>
            </w:r>
            <w:r>
              <w:t xml:space="preserve"> </w:t>
            </w:r>
            <w:r w:rsidRPr="00BF7E37">
              <w:t>connection</w:t>
            </w:r>
          </w:p>
          <w:p w:rsidR="00E32728" w:rsidRPr="00EC0F6C" w:rsidRDefault="00E32728" w:rsidP="00E32728">
            <w:pPr>
              <w:pStyle w:val="Example-Code"/>
            </w:pPr>
            <w:r w:rsidRPr="00EC0F6C">
              <w:t>&lt;configuration&gt;</w:t>
            </w:r>
          </w:p>
          <w:p w:rsidR="00E32728" w:rsidRPr="00EC0F6C" w:rsidRDefault="00E32728" w:rsidP="00E32728">
            <w:pPr>
              <w:pStyle w:val="Example-Code"/>
            </w:pPr>
            <w:r w:rsidRPr="00EC0F6C">
              <w:tab/>
              <w:t>&lt;</w:t>
            </w:r>
            <w:proofErr w:type="spellStart"/>
            <w:r>
              <w:t>connectionStrings</w:t>
            </w:r>
            <w:proofErr w:type="spellEnd"/>
            <w:r w:rsidRPr="00EC0F6C">
              <w:t>&gt;</w:t>
            </w:r>
          </w:p>
          <w:p w:rsidR="00E32728" w:rsidRPr="00EC0F6C" w:rsidRDefault="00E32728" w:rsidP="00E32728">
            <w:pPr>
              <w:pStyle w:val="Example-Code"/>
            </w:pPr>
            <w:r w:rsidRPr="00EC0F6C">
              <w:tab/>
            </w:r>
            <w:r w:rsidRPr="00EC0F6C">
              <w:tab/>
              <w:t>&lt;add</w:t>
            </w:r>
            <w:r>
              <w:t xml:space="preserve"> </w:t>
            </w:r>
            <w:r w:rsidRPr="00EC0F6C">
              <w:t>key=”DatabaseNorthwind1”</w:t>
            </w:r>
            <w:r w:rsidR="00280CCA">
              <w:t xml:space="preserve"> value</w:t>
            </w:r>
            <w:r w:rsidRPr="00EC0F6C">
              <w:t>=”</w:t>
            </w:r>
          </w:p>
          <w:p w:rsidR="00E32728" w:rsidRPr="00EC0F6C" w:rsidRDefault="00E32728" w:rsidP="00E32728">
            <w:pPr>
              <w:pStyle w:val="Example-Code"/>
            </w:pPr>
            <w:r w:rsidRPr="00EC0F6C">
              <w:tab/>
            </w:r>
            <w:r w:rsidRPr="00EC0F6C">
              <w:tab/>
            </w:r>
            <w:r w:rsidRPr="00EC0F6C">
              <w:tab/>
              <w:t>Data</w:t>
            </w:r>
            <w:r>
              <w:t xml:space="preserve"> </w:t>
            </w:r>
            <w:r w:rsidRPr="00EC0F6C">
              <w:t>Source=(local);</w:t>
            </w:r>
          </w:p>
          <w:p w:rsidR="00E32728" w:rsidRPr="00EC0F6C" w:rsidRDefault="00E32728" w:rsidP="00E32728">
            <w:pPr>
              <w:pStyle w:val="Example-Code"/>
            </w:pPr>
            <w:r w:rsidRPr="00EC0F6C">
              <w:tab/>
            </w:r>
            <w:r w:rsidRPr="00EC0F6C">
              <w:tab/>
            </w:r>
            <w:r w:rsidRPr="00EC0F6C">
              <w:tab/>
              <w:t>Database=</w:t>
            </w:r>
            <w:proofErr w:type="spellStart"/>
            <w:r w:rsidRPr="00EC0F6C">
              <w:t>Northwind</w:t>
            </w:r>
            <w:proofErr w:type="spellEnd"/>
            <w:r w:rsidRPr="00EC0F6C">
              <w:t>;</w:t>
            </w:r>
          </w:p>
          <w:p w:rsidR="00E32728" w:rsidRPr="00EC0F6C" w:rsidRDefault="00E32728" w:rsidP="00E32728">
            <w:pPr>
              <w:pStyle w:val="Example-Code"/>
            </w:pPr>
            <w:r w:rsidRPr="00EC0F6C">
              <w:tab/>
            </w:r>
            <w:r w:rsidRPr="00EC0F6C">
              <w:tab/>
            </w:r>
            <w:r w:rsidRPr="00EC0F6C">
              <w:tab/>
            </w:r>
            <w:proofErr w:type="spellStart"/>
            <w:r w:rsidRPr="00EC0F6C">
              <w:t>Trusted_Connection</w:t>
            </w:r>
            <w:proofErr w:type="spellEnd"/>
            <w:r w:rsidRPr="00EC0F6C">
              <w:t>=yes;</w:t>
            </w:r>
          </w:p>
          <w:p w:rsidR="00E32728" w:rsidRPr="00EC0F6C" w:rsidRDefault="00E32728" w:rsidP="00E32728">
            <w:pPr>
              <w:pStyle w:val="Example-Code"/>
            </w:pPr>
            <w:r w:rsidRPr="00EC0F6C">
              <w:tab/>
            </w:r>
            <w:r w:rsidRPr="00EC0F6C">
              <w:tab/>
            </w:r>
            <w:r w:rsidRPr="00EC0F6C">
              <w:tab/>
              <w:t>User</w:t>
            </w:r>
            <w:r>
              <w:t xml:space="preserve"> </w:t>
            </w:r>
            <w:r w:rsidRPr="00EC0F6C">
              <w:t>ID=;</w:t>
            </w:r>
          </w:p>
          <w:p w:rsidR="00E32728" w:rsidRPr="00EC0F6C" w:rsidRDefault="00E32728" w:rsidP="00E32728">
            <w:pPr>
              <w:pStyle w:val="Example-Code"/>
            </w:pPr>
            <w:r w:rsidRPr="00EC0F6C">
              <w:tab/>
            </w:r>
            <w:r w:rsidRPr="00EC0F6C">
              <w:tab/>
            </w:r>
            <w:r w:rsidRPr="00EC0F6C">
              <w:tab/>
              <w:t>password=</w:t>
            </w:r>
            <w:r>
              <w:t xml:space="preserve"> </w:t>
            </w:r>
            <w:r w:rsidRPr="00EC0F6C">
              <w:t>”</w:t>
            </w:r>
            <w:r>
              <w:t xml:space="preserve"> </w:t>
            </w:r>
            <w:r w:rsidRPr="00EC0F6C">
              <w:t>/&gt;</w:t>
            </w:r>
          </w:p>
          <w:p w:rsidR="00E32728" w:rsidRPr="00EC0F6C" w:rsidRDefault="00E32728" w:rsidP="00E32728">
            <w:pPr>
              <w:pStyle w:val="Example-Code"/>
            </w:pPr>
            <w:r w:rsidRPr="00EC0F6C">
              <w:tab/>
              <w:t>&lt;/</w:t>
            </w:r>
            <w:proofErr w:type="spellStart"/>
            <w:r>
              <w:t>connectionStrings</w:t>
            </w:r>
            <w:proofErr w:type="spellEnd"/>
            <w:r w:rsidRPr="00EC0F6C">
              <w:t>&gt;</w:t>
            </w:r>
            <w:r>
              <w:t xml:space="preserve"> </w:t>
            </w:r>
          </w:p>
          <w:p w:rsidR="00E32728" w:rsidRPr="00EC0F6C" w:rsidRDefault="00E32728" w:rsidP="00E32728">
            <w:pPr>
              <w:pStyle w:val="Example-Code"/>
            </w:pPr>
            <w:r w:rsidRPr="00EC0F6C">
              <w:t>&lt;/configuration&gt;</w:t>
            </w:r>
          </w:p>
          <w:p w:rsidR="00E32728" w:rsidRPr="00BF7E37" w:rsidRDefault="00E32728" w:rsidP="00E32728">
            <w:r>
              <w:t xml:space="preserve">Example: </w:t>
            </w:r>
            <w:r w:rsidRPr="00BF7E37">
              <w:t>Microsoft</w:t>
            </w:r>
            <w:r>
              <w:t xml:space="preserve"> </w:t>
            </w:r>
            <w:r w:rsidRPr="00BF7E37">
              <w:t>Access</w:t>
            </w:r>
            <w:r>
              <w:t xml:space="preserve"> </w:t>
            </w:r>
            <w:r w:rsidRPr="00BF7E37">
              <w:t>database</w:t>
            </w:r>
            <w:r>
              <w:t xml:space="preserve"> </w:t>
            </w:r>
            <w:r w:rsidRPr="00BF7E37">
              <w:t>connection</w:t>
            </w:r>
          </w:p>
          <w:p w:rsidR="00E32728" w:rsidRPr="002D7205" w:rsidRDefault="00E32728" w:rsidP="00E32728">
            <w:pPr>
              <w:pStyle w:val="Example-Code"/>
            </w:pPr>
            <w:r w:rsidRPr="002D7205">
              <w:tab/>
              <w:t>&lt;</w:t>
            </w:r>
            <w:proofErr w:type="spellStart"/>
            <w:r>
              <w:t>connectionStrings</w:t>
            </w:r>
            <w:proofErr w:type="spellEnd"/>
            <w:r w:rsidRPr="002D7205">
              <w:t>&gt;</w:t>
            </w:r>
          </w:p>
          <w:p w:rsidR="00E32728" w:rsidRPr="002D7205" w:rsidRDefault="00E32728" w:rsidP="00E32728">
            <w:pPr>
              <w:pStyle w:val="Example-Code"/>
            </w:pPr>
            <w:r w:rsidRPr="002D7205">
              <w:tab/>
            </w:r>
            <w:r w:rsidRPr="002D7205">
              <w:tab/>
              <w:t>&lt;</w:t>
            </w:r>
            <w:r w:rsidR="004D5D8F">
              <w:t>add key</w:t>
            </w:r>
            <w:r w:rsidRPr="002D7205">
              <w:t>=”DatabaseNorthwind1”</w:t>
            </w:r>
            <w:r w:rsidR="00280CCA">
              <w:t xml:space="preserve"> value</w:t>
            </w:r>
            <w:r w:rsidRPr="002D7205">
              <w:t>=”</w:t>
            </w:r>
          </w:p>
          <w:p w:rsidR="00E32728" w:rsidRPr="002D7205" w:rsidRDefault="00E32728" w:rsidP="00E32728">
            <w:pPr>
              <w:pStyle w:val="Example-Code"/>
            </w:pPr>
            <w:r w:rsidRPr="002D7205">
              <w:tab/>
            </w:r>
            <w:r w:rsidRPr="002D7205">
              <w:tab/>
            </w:r>
            <w:r w:rsidRPr="002D7205">
              <w:tab/>
              <w:t>"Provider=Microsoft.Jet.OLEDB.4.0;</w:t>
            </w:r>
            <w:r w:rsidRPr="002D7205">
              <w:br/>
            </w:r>
            <w:r w:rsidRPr="002D7205">
              <w:tab/>
            </w:r>
            <w:r w:rsidRPr="002D7205">
              <w:tab/>
            </w:r>
            <w:r w:rsidRPr="002D7205">
              <w:tab/>
              <w:t>Data</w:t>
            </w:r>
            <w:r>
              <w:t xml:space="preserve"> </w:t>
            </w:r>
            <w:r w:rsidRPr="002D7205">
              <w:t>Source=C:\IronSpeed\TestAccessDB\TestTypes.mdb;</w:t>
            </w:r>
            <w:r w:rsidRPr="002D7205">
              <w:br/>
            </w:r>
            <w:r w:rsidRPr="002D7205">
              <w:tab/>
            </w:r>
            <w:r w:rsidRPr="002D7205">
              <w:tab/>
            </w:r>
            <w:r w:rsidRPr="002D7205">
              <w:tab/>
              <w:t>Jet</w:t>
            </w:r>
            <w:r>
              <w:t xml:space="preserve"> </w:t>
            </w:r>
            <w:proofErr w:type="spellStart"/>
            <w:r w:rsidRPr="002D7205">
              <w:t>OLEDB:Database</w:t>
            </w:r>
            <w:proofErr w:type="spellEnd"/>
            <w:r>
              <w:t xml:space="preserve"> </w:t>
            </w:r>
            <w:r w:rsidRPr="002D7205">
              <w:t>Locking</w:t>
            </w:r>
            <w:r>
              <w:t xml:space="preserve"> </w:t>
            </w:r>
            <w:r w:rsidRPr="002D7205">
              <w:t>Mode=1;</w:t>
            </w:r>
            <w:r w:rsidRPr="002D7205">
              <w:br/>
            </w:r>
            <w:r w:rsidRPr="002D7205">
              <w:tab/>
            </w:r>
            <w:r w:rsidRPr="002D7205">
              <w:tab/>
            </w:r>
            <w:r w:rsidRPr="002D7205">
              <w:tab/>
              <w:t>Mode=Share</w:t>
            </w:r>
            <w:r>
              <w:t xml:space="preserve"> </w:t>
            </w:r>
            <w:r w:rsidRPr="002D7205">
              <w:t>Deny</w:t>
            </w:r>
            <w:r>
              <w:t xml:space="preserve"> </w:t>
            </w:r>
            <w:r w:rsidRPr="002D7205">
              <w:t>None"</w:t>
            </w:r>
            <w:r>
              <w:t xml:space="preserve"> </w:t>
            </w:r>
            <w:r w:rsidRPr="002D7205">
              <w:t>/&gt;</w:t>
            </w:r>
          </w:p>
          <w:p w:rsidR="00E32728" w:rsidRPr="00EC0F6C" w:rsidRDefault="00E32728" w:rsidP="00E32728">
            <w:pPr>
              <w:pStyle w:val="Example-Code"/>
            </w:pPr>
            <w:r w:rsidRPr="002D7205">
              <w:tab/>
              <w:t>&lt;/</w:t>
            </w:r>
            <w:proofErr w:type="spellStart"/>
            <w:r>
              <w:t>connectionStrings</w:t>
            </w:r>
            <w:proofErr w:type="spellEnd"/>
            <w:r w:rsidRPr="002D7205">
              <w:t>&gt;</w:t>
            </w:r>
            <w:r>
              <w:t xml:space="preserve"> </w:t>
            </w:r>
          </w:p>
        </w:tc>
      </w:tr>
    </w:tbl>
    <w:p w:rsidR="00E32728" w:rsidRDefault="00E32728"/>
    <w:p w:rsidR="00E32728" w:rsidRDefault="00E32728"/>
    <w:p w:rsidR="00A72269" w:rsidRPr="002A5275" w:rsidRDefault="00A72269" w:rsidP="00A72269">
      <w:pPr>
        <w:pStyle w:val="Heading3"/>
      </w:pPr>
      <w:bookmarkStart w:id="696" w:name="_Toc46301811"/>
      <w:bookmarkStart w:id="697" w:name="_Toc46553209"/>
      <w:bookmarkStart w:id="698" w:name="_Ref48542967"/>
      <w:bookmarkStart w:id="699" w:name="_Toc53046310"/>
      <w:bookmarkStart w:id="700" w:name="_Toc74649102"/>
      <w:bookmarkStart w:id="701" w:name="_Toc82321806"/>
      <w:bookmarkStart w:id="702" w:name="_Ref84674434"/>
      <w:bookmarkStart w:id="703" w:name="_Toc105587064"/>
      <w:bookmarkStart w:id="704" w:name="_Toc414885803"/>
      <w:r w:rsidRPr="002A5275">
        <w:t>Run-Time</w:t>
      </w:r>
      <w:r w:rsidR="009037DA">
        <w:t xml:space="preserve"> </w:t>
      </w:r>
      <w:r w:rsidRPr="002A5275">
        <w:t>Configuration</w:t>
      </w:r>
      <w:r w:rsidR="009037DA">
        <w:t xml:space="preserve"> </w:t>
      </w:r>
      <w:r w:rsidRPr="002A5275">
        <w:t>Elements</w:t>
      </w:r>
      <w:bookmarkEnd w:id="696"/>
      <w:bookmarkEnd w:id="697"/>
      <w:bookmarkEnd w:id="698"/>
      <w:bookmarkEnd w:id="699"/>
      <w:bookmarkEnd w:id="700"/>
      <w:bookmarkEnd w:id="701"/>
      <w:bookmarkEnd w:id="702"/>
      <w:bookmarkEnd w:id="703"/>
      <w:bookmarkEnd w:id="704"/>
    </w:p>
    <w:p w:rsidR="00A72269" w:rsidRPr="00BF7E37" w:rsidRDefault="007048F2" w:rsidP="00BF7E37">
      <w:r w:rsidRPr="00BF7E37">
        <w:fldChar w:fldCharType="begin"/>
      </w:r>
      <w:r w:rsidR="00A72269" w:rsidRPr="00BF7E37">
        <w:instrText>xe</w:instrText>
      </w:r>
      <w:r w:rsidR="009037DA">
        <w:instrText xml:space="preserve"> </w:instrText>
      </w:r>
      <w:r w:rsidR="00A72269" w:rsidRPr="00BF7E37">
        <w:instrText>"Run-Time</w:instrText>
      </w:r>
      <w:r w:rsidR="009037DA">
        <w:instrText xml:space="preserve"> </w:instrText>
      </w:r>
      <w:r w:rsidR="00A72269" w:rsidRPr="00BF7E37">
        <w:instrText>Configuration</w:instrText>
      </w:r>
      <w:r w:rsidR="009037DA">
        <w:instrText xml:space="preserve"> </w:instrText>
      </w:r>
      <w:r w:rsidR="00A72269" w:rsidRPr="00BF7E37">
        <w:instrText>Elements"</w:instrText>
      </w:r>
      <w:r w:rsidRPr="00BF7E37">
        <w:fldChar w:fldCharType="end"/>
      </w:r>
      <w:r w:rsidRPr="00BF7E37">
        <w:fldChar w:fldCharType="begin"/>
      </w:r>
      <w:r w:rsidR="00A72269" w:rsidRPr="00BF7E37">
        <w:instrText>xe</w:instrText>
      </w:r>
      <w:r w:rsidR="009037DA">
        <w:instrText xml:space="preserve"> </w:instrText>
      </w:r>
      <w:r w:rsidR="00A72269" w:rsidRPr="00BF7E37">
        <w:instrText>"Configuration:Run-time"</w:instrText>
      </w:r>
      <w:r w:rsidRPr="00BF7E37">
        <w:fldChar w:fldCharType="end"/>
      </w:r>
      <w:r w:rsidR="00A72E96" w:rsidRPr="00A3613B">
        <w:fldChar w:fldCharType="begin"/>
      </w:r>
      <w:r w:rsidR="00A72E96" w:rsidRPr="00A3613B">
        <w:instrText>xe</w:instrText>
      </w:r>
      <w:r w:rsidR="009037DA">
        <w:instrText xml:space="preserve"> </w:instrText>
      </w:r>
      <w:r w:rsidR="00A72E96" w:rsidRPr="00A3613B">
        <w:instrText>"</w:instrText>
      </w:r>
      <w:r w:rsidR="00A72E96">
        <w:instrText>Web.config</w:instrText>
      </w:r>
      <w:r w:rsidR="009037DA">
        <w:instrText xml:space="preserve"> </w:instrText>
      </w:r>
      <w:r w:rsidR="00A72E96">
        <w:instrText>file:Run-time</w:instrText>
      </w:r>
      <w:r w:rsidR="009037DA">
        <w:instrText xml:space="preserve"> </w:instrText>
      </w:r>
      <w:r w:rsidR="00A72E96">
        <w:instrText>configuration</w:instrText>
      </w:r>
      <w:r w:rsidR="009037DA">
        <w:instrText xml:space="preserve"> </w:instrText>
      </w:r>
      <w:r w:rsidR="00A72E96">
        <w:instrText>elements</w:instrText>
      </w:r>
      <w:r w:rsidR="00A72E96" w:rsidRPr="00A3613B">
        <w:instrText>"</w:instrText>
      </w:r>
      <w:r w:rsidR="00A72E96" w:rsidRPr="00A3613B">
        <w:fldChar w:fldCharType="end"/>
      </w:r>
      <w:r w:rsidR="00A72269" w:rsidRPr="00BF7E37">
        <w:t>The</w:t>
      </w:r>
      <w:r w:rsidR="009037DA">
        <w:t xml:space="preserve"> </w:t>
      </w:r>
      <w:r w:rsidR="00A72269" w:rsidRPr="00BF7E37">
        <w:t>run-time</w:t>
      </w:r>
      <w:r w:rsidR="009037DA">
        <w:t xml:space="preserve"> </w:t>
      </w:r>
      <w:r w:rsidR="00A72269" w:rsidRPr="00BF7E37">
        <w:t>configuration</w:t>
      </w:r>
      <w:r w:rsidR="009037DA">
        <w:t xml:space="preserve"> </w:t>
      </w:r>
      <w:r w:rsidR="00A72269" w:rsidRPr="00BF7E37">
        <w:t>elements</w:t>
      </w:r>
      <w:r w:rsidR="009037DA">
        <w:t xml:space="preserve"> </w:t>
      </w:r>
      <w:r w:rsidR="00A72269" w:rsidRPr="00BF7E37">
        <w:t>holds</w:t>
      </w:r>
      <w:r w:rsidR="009037DA">
        <w:t xml:space="preserve"> </w:t>
      </w:r>
      <w:r w:rsidR="00A72269" w:rsidRPr="00BF7E37">
        <w:t>a</w:t>
      </w:r>
      <w:r w:rsidR="009037DA">
        <w:t xml:space="preserve"> </w:t>
      </w:r>
      <w:r w:rsidR="00A72269" w:rsidRPr="00BF7E37">
        <w:t>variety</w:t>
      </w:r>
      <w:r w:rsidR="009037DA">
        <w:t xml:space="preserve"> </w:t>
      </w:r>
      <w:r w:rsidR="00A72269" w:rsidRPr="00BF7E37">
        <w:t>of</w:t>
      </w:r>
      <w:r w:rsidR="009037DA">
        <w:t xml:space="preserve"> </w:t>
      </w:r>
      <w:r w:rsidR="00A72269" w:rsidRPr="00BF7E37">
        <w:t>key-value</w:t>
      </w:r>
      <w:r w:rsidR="009037DA">
        <w:t xml:space="preserve"> </w:t>
      </w:r>
      <w:r w:rsidR="00A72269" w:rsidRPr="00BF7E37">
        <w:t>pairs</w:t>
      </w:r>
      <w:r w:rsidR="009037DA">
        <w:t xml:space="preserve"> </w:t>
      </w:r>
      <w:r w:rsidR="00A72269" w:rsidRPr="00BF7E37">
        <w:t>for</w:t>
      </w:r>
      <w:r w:rsidR="009037DA">
        <w:t xml:space="preserve"> </w:t>
      </w:r>
      <w:r w:rsidR="00A72269" w:rsidRPr="00BF7E37">
        <w:t>various</w:t>
      </w:r>
      <w:r w:rsidR="009037DA">
        <w:t xml:space="preserve"> </w:t>
      </w:r>
      <w:r w:rsidR="00A72269" w:rsidRPr="00BF7E37">
        <w:t>settings</w:t>
      </w:r>
      <w:r w:rsidR="009037DA">
        <w:t xml:space="preserve"> </w:t>
      </w:r>
      <w:r w:rsidR="00A72269" w:rsidRPr="00BF7E37">
        <w:t>for</w:t>
      </w:r>
      <w:r w:rsidR="009037DA">
        <w:t xml:space="preserve"> </w:t>
      </w:r>
      <w:r w:rsidR="00A72269" w:rsidRPr="00BF7E37">
        <w:t>setting</w:t>
      </w:r>
      <w:r w:rsidR="009037DA">
        <w:t xml:space="preserve"> </w:t>
      </w:r>
      <w:r w:rsidR="00A72269" w:rsidRPr="00BF7E37">
        <w:t>things</w:t>
      </w:r>
      <w:r w:rsidR="009037DA">
        <w:t xml:space="preserve"> </w:t>
      </w:r>
      <w:r w:rsidR="00A72269" w:rsidRPr="00BF7E37">
        <w:t>like</w:t>
      </w:r>
      <w:r w:rsidR="009037DA">
        <w:t xml:space="preserve"> </w:t>
      </w:r>
      <w:r w:rsidR="00A72269" w:rsidRPr="00BF7E37">
        <w:t>automatic</w:t>
      </w:r>
      <w:r w:rsidR="009037DA">
        <w:t xml:space="preserve"> </w:t>
      </w:r>
      <w:r w:rsidR="00A72269" w:rsidRPr="00BF7E37">
        <w:t>session</w:t>
      </w:r>
      <w:r w:rsidR="009037DA">
        <w:t xml:space="preserve"> </w:t>
      </w:r>
      <w:r w:rsidR="00A72269" w:rsidRPr="00BF7E37">
        <w:t>time-outs</w:t>
      </w:r>
      <w:r w:rsidR="009037DA">
        <w:t xml:space="preserve"> </w:t>
      </w:r>
      <w:r w:rsidR="00A72269" w:rsidRPr="00BF7E37">
        <w:t>and</w:t>
      </w:r>
      <w:r w:rsidR="009037DA">
        <w:t xml:space="preserve"> </w:t>
      </w:r>
      <w:r w:rsidR="00A72269" w:rsidRPr="00BF7E37">
        <w:t>HTTP</w:t>
      </w:r>
      <w:r w:rsidR="009037DA">
        <w:t xml:space="preserve"> </w:t>
      </w:r>
      <w:r w:rsidR="00A72269" w:rsidRPr="00BF7E37">
        <w:t>error</w:t>
      </w:r>
      <w:r w:rsidR="009037DA">
        <w:t xml:space="preserve"> </w:t>
      </w:r>
      <w:r w:rsidR="00A72269" w:rsidRPr="00BF7E37">
        <w:t>display</w:t>
      </w:r>
      <w:r w:rsidR="009037DA">
        <w:t xml:space="preserve"> </w:t>
      </w:r>
      <w:r w:rsidR="00A72269" w:rsidRPr="00BF7E37">
        <w:t>pages.</w:t>
      </w:r>
    </w:p>
    <w:tbl>
      <w:tblPr>
        <w:tblW w:w="990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1561"/>
        <w:gridCol w:w="8339"/>
      </w:tblGrid>
      <w:tr w:rsidR="00A72269">
        <w:trPr>
          <w:tblHeader/>
        </w:trPr>
        <w:tc>
          <w:tcPr>
            <w:tcW w:w="1561" w:type="dxa"/>
            <w:tcBorders>
              <w:top w:val="single" w:sz="12" w:space="0" w:color="FFFFFF"/>
              <w:left w:val="single" w:sz="12" w:space="0" w:color="FFFFFF"/>
              <w:bottom w:val="single" w:sz="12" w:space="0" w:color="FFFFFF"/>
              <w:right w:val="single" w:sz="12" w:space="0" w:color="FFFFFF"/>
            </w:tcBorders>
            <w:shd w:val="clear" w:color="auto" w:fill="808080"/>
          </w:tcPr>
          <w:p w:rsidR="00A72269" w:rsidRDefault="00A72269" w:rsidP="00A72269">
            <w:pPr>
              <w:pStyle w:val="TableHeading"/>
            </w:pPr>
            <w:r>
              <w:t>Parameter</w:t>
            </w:r>
          </w:p>
        </w:tc>
        <w:tc>
          <w:tcPr>
            <w:tcW w:w="8339" w:type="dxa"/>
            <w:tcBorders>
              <w:top w:val="single" w:sz="12" w:space="0" w:color="FFFFFF"/>
              <w:left w:val="single" w:sz="12" w:space="0" w:color="FFFFFF"/>
              <w:bottom w:val="single" w:sz="12" w:space="0" w:color="FFFFFF"/>
              <w:right w:val="single" w:sz="12" w:space="0" w:color="FFFFFF"/>
            </w:tcBorders>
            <w:shd w:val="clear" w:color="auto" w:fill="808080"/>
          </w:tcPr>
          <w:p w:rsidR="00A72269" w:rsidRDefault="00A72269" w:rsidP="00A72269">
            <w:pPr>
              <w:pStyle w:val="TableHeading"/>
            </w:pPr>
            <w:r>
              <w:t>Description</w:t>
            </w:r>
          </w:p>
        </w:tc>
      </w:tr>
      <w:tr w:rsidR="00A72269">
        <w:tc>
          <w:tcPr>
            <w:tcW w:w="1561" w:type="dxa"/>
            <w:tcBorders>
              <w:top w:val="single" w:sz="12" w:space="0" w:color="FFFFFF"/>
              <w:left w:val="single" w:sz="12" w:space="0" w:color="FFFFFF"/>
              <w:bottom w:val="single" w:sz="12" w:space="0" w:color="FFFFFF"/>
              <w:right w:val="single" w:sz="12" w:space="0" w:color="FFFFFF"/>
            </w:tcBorders>
            <w:shd w:val="clear" w:color="auto" w:fill="E0E0E0"/>
          </w:tcPr>
          <w:p w:rsidR="00A72269" w:rsidRPr="00BF7E37" w:rsidRDefault="00A72269" w:rsidP="00BF7E37">
            <w:proofErr w:type="spellStart"/>
            <w:r w:rsidRPr="00BF7E37">
              <w:t>CustomErrors</w:t>
            </w:r>
            <w:proofErr w:type="spellEnd"/>
          </w:p>
        </w:tc>
        <w:tc>
          <w:tcPr>
            <w:tcW w:w="8339" w:type="dxa"/>
            <w:tcBorders>
              <w:top w:val="single" w:sz="12" w:space="0" w:color="FFFFFF"/>
              <w:left w:val="single" w:sz="12" w:space="0" w:color="FFFFFF"/>
              <w:bottom w:val="single" w:sz="12" w:space="0" w:color="FFFFFF"/>
              <w:right w:val="single" w:sz="12" w:space="0" w:color="FFFFFF"/>
            </w:tcBorders>
            <w:shd w:val="clear" w:color="auto" w:fill="E0E0E0"/>
          </w:tcPr>
          <w:p w:rsidR="00A72269" w:rsidRPr="00BF7E37" w:rsidRDefault="007048F2" w:rsidP="00BF7E37">
            <w:r w:rsidRPr="00BF7E37">
              <w:fldChar w:fldCharType="begin"/>
            </w:r>
            <w:r w:rsidR="00A72269" w:rsidRPr="00BF7E37">
              <w:instrText>xe</w:instrText>
            </w:r>
            <w:r w:rsidR="009037DA">
              <w:instrText xml:space="preserve"> </w:instrText>
            </w:r>
            <w:r w:rsidR="00A72269" w:rsidRPr="00BF7E37">
              <w:instrText>"CustomErrors</w:instrText>
            </w:r>
            <w:r w:rsidR="009037DA">
              <w:instrText xml:space="preserve"> </w:instrText>
            </w:r>
            <w:r w:rsidR="00A72269" w:rsidRPr="00BF7E37">
              <w:instrText>configuration</w:instrText>
            </w:r>
            <w:r w:rsidR="009037DA">
              <w:instrText xml:space="preserve"> </w:instrText>
            </w:r>
            <w:r w:rsidR="00A72269" w:rsidRPr="00BF7E37">
              <w:instrText>setting"</w:instrText>
            </w:r>
            <w:r w:rsidRPr="00BF7E37">
              <w:fldChar w:fldCharType="end"/>
            </w:r>
            <w:r w:rsidRPr="00BF7E37">
              <w:fldChar w:fldCharType="begin"/>
            </w:r>
            <w:r w:rsidR="00A72269" w:rsidRPr="00BF7E37">
              <w:instrText>xe</w:instrText>
            </w:r>
            <w:r w:rsidR="009037DA">
              <w:instrText xml:space="preserve"> </w:instrText>
            </w:r>
            <w:r w:rsidR="00A72269" w:rsidRPr="00BF7E37">
              <w:instrText>"Configuration</w:instrText>
            </w:r>
            <w:r w:rsidR="009037DA">
              <w:instrText xml:space="preserve"> </w:instrText>
            </w:r>
            <w:r w:rsidR="00A72269" w:rsidRPr="00BF7E37">
              <w:instrText>settings:CustomErrors"</w:instrText>
            </w:r>
            <w:r w:rsidRPr="00BF7E37">
              <w:fldChar w:fldCharType="end"/>
            </w:r>
            <w:r w:rsidR="00A72269" w:rsidRPr="00BF7E37">
              <w:t>This</w:t>
            </w:r>
            <w:r w:rsidR="009037DA">
              <w:t xml:space="preserve"> </w:t>
            </w:r>
            <w:r w:rsidR="00A72269" w:rsidRPr="00BF7E37">
              <w:t>setting</w:t>
            </w:r>
            <w:r w:rsidR="009037DA">
              <w:t xml:space="preserve"> </w:t>
            </w:r>
            <w:r w:rsidR="00A72269" w:rsidRPr="00BF7E37">
              <w:t>associates</w:t>
            </w:r>
            <w:r w:rsidR="009037DA">
              <w:t xml:space="preserve"> </w:t>
            </w:r>
            <w:r w:rsidR="00A72269" w:rsidRPr="00BF7E37">
              <w:t>an</w:t>
            </w:r>
            <w:r w:rsidR="009037DA">
              <w:t xml:space="preserve"> </w:t>
            </w:r>
            <w:r w:rsidR="00A72269" w:rsidRPr="00BF7E37">
              <w:t>error</w:t>
            </w:r>
            <w:r w:rsidR="009037DA">
              <w:t xml:space="preserve"> </w:t>
            </w:r>
            <w:r w:rsidR="00A72269" w:rsidRPr="00BF7E37">
              <w:t>page</w:t>
            </w:r>
            <w:r w:rsidR="009037DA">
              <w:t xml:space="preserve"> </w:t>
            </w:r>
            <w:r w:rsidR="00A72269" w:rsidRPr="00BF7E37">
              <w:t>with</w:t>
            </w:r>
            <w:r w:rsidR="009037DA">
              <w:t xml:space="preserve"> </w:t>
            </w:r>
            <w:r w:rsidR="00A72269" w:rsidRPr="00BF7E37">
              <w:t>certain</w:t>
            </w:r>
            <w:r w:rsidR="009037DA">
              <w:t xml:space="preserve"> </w:t>
            </w:r>
            <w:r w:rsidR="00A72269" w:rsidRPr="00BF7E37">
              <w:t>types</w:t>
            </w:r>
            <w:r w:rsidR="009037DA">
              <w:t xml:space="preserve"> </w:t>
            </w:r>
            <w:r w:rsidR="00A72269" w:rsidRPr="00BF7E37">
              <w:t>of</w:t>
            </w:r>
            <w:r w:rsidR="009037DA">
              <w:t xml:space="preserve"> </w:t>
            </w:r>
            <w:r w:rsidR="00A72269" w:rsidRPr="00BF7E37">
              <w:t>HTTP</w:t>
            </w:r>
            <w:r w:rsidR="009037DA">
              <w:t xml:space="preserve"> </w:t>
            </w:r>
            <w:r w:rsidR="00A72269" w:rsidRPr="00BF7E37">
              <w:t>errors,</w:t>
            </w:r>
            <w:r w:rsidR="009037DA">
              <w:t xml:space="preserve"> </w:t>
            </w:r>
            <w:r w:rsidR="00A72269" w:rsidRPr="00BF7E37">
              <w:t>such</w:t>
            </w:r>
            <w:r w:rsidR="009037DA">
              <w:t xml:space="preserve"> </w:t>
            </w:r>
            <w:r w:rsidR="00A72269" w:rsidRPr="00BF7E37">
              <w:t>as</w:t>
            </w:r>
            <w:r w:rsidR="009037DA">
              <w:t xml:space="preserve"> </w:t>
            </w:r>
            <w:r w:rsidR="00A72269" w:rsidRPr="00BF7E37">
              <w:t>404</w:t>
            </w:r>
            <w:r w:rsidR="009037DA">
              <w:t xml:space="preserve"> </w:t>
            </w:r>
            <w:r w:rsidR="00A72269" w:rsidRPr="00BF7E37">
              <w:t>(file</w:t>
            </w:r>
            <w:r w:rsidR="009037DA">
              <w:t xml:space="preserve"> </w:t>
            </w:r>
            <w:r w:rsidR="00A72269" w:rsidRPr="00BF7E37">
              <w:t>not</w:t>
            </w:r>
            <w:r w:rsidR="009037DA">
              <w:t xml:space="preserve"> </w:t>
            </w:r>
            <w:r w:rsidR="00A72269" w:rsidRPr="00BF7E37">
              <w:t>found)</w:t>
            </w:r>
            <w:r w:rsidR="009037DA">
              <w:t xml:space="preserve"> </w:t>
            </w:r>
            <w:r w:rsidR="00A72269" w:rsidRPr="00BF7E37">
              <w:t>and</w:t>
            </w:r>
            <w:r w:rsidR="009037DA">
              <w:t xml:space="preserve"> </w:t>
            </w:r>
            <w:r w:rsidR="00A72269" w:rsidRPr="00BF7E37">
              <w:t>500</w:t>
            </w:r>
            <w:r w:rsidR="009037DA">
              <w:t xml:space="preserve"> </w:t>
            </w:r>
            <w:r w:rsidR="00A72269" w:rsidRPr="00BF7E37">
              <w:t>(internal</w:t>
            </w:r>
            <w:r w:rsidR="009037DA">
              <w:t xml:space="preserve"> </w:t>
            </w:r>
            <w:r w:rsidR="00A72269" w:rsidRPr="00BF7E37">
              <w:t>server</w:t>
            </w:r>
            <w:r w:rsidR="009037DA">
              <w:t xml:space="preserve"> </w:t>
            </w:r>
            <w:r w:rsidR="00A72269" w:rsidRPr="00BF7E37">
              <w:t>error)</w:t>
            </w:r>
            <w:r w:rsidR="009037DA">
              <w:t xml:space="preserve"> </w:t>
            </w:r>
            <w:r w:rsidR="00A72269" w:rsidRPr="00BF7E37">
              <w:t>errors.</w:t>
            </w:r>
          </w:p>
          <w:p w:rsidR="00A72269" w:rsidRPr="00BF7E37" w:rsidRDefault="00A72269" w:rsidP="00BF7E37">
            <w:r w:rsidRPr="00BF7E37">
              <w:t>Before:</w:t>
            </w:r>
          </w:p>
          <w:p w:rsidR="00A72269" w:rsidRPr="002D7205" w:rsidRDefault="00A72269" w:rsidP="002D7205">
            <w:pPr>
              <w:pStyle w:val="Example-Code"/>
            </w:pPr>
            <w:r w:rsidRPr="002D7205">
              <w:t>&lt;</w:t>
            </w:r>
            <w:proofErr w:type="spellStart"/>
            <w:r w:rsidRPr="002D7205">
              <w:t>customErrors</w:t>
            </w:r>
            <w:proofErr w:type="spellEnd"/>
            <w:r w:rsidR="009037DA">
              <w:t xml:space="preserve"> </w:t>
            </w:r>
            <w:r w:rsidRPr="002D7205">
              <w:t>mode="</w:t>
            </w:r>
            <w:proofErr w:type="spellStart"/>
            <w:r w:rsidRPr="002D7205">
              <w:t>RemoteOnly</w:t>
            </w:r>
            <w:proofErr w:type="spellEnd"/>
            <w:r w:rsidRPr="002D7205">
              <w:t>"</w:t>
            </w:r>
            <w:r w:rsidR="009037DA">
              <w:t xml:space="preserve"> </w:t>
            </w:r>
            <w:r w:rsidRPr="002D7205">
              <w:t>/&gt;</w:t>
            </w:r>
          </w:p>
          <w:p w:rsidR="00A72269" w:rsidRPr="00BF7E37" w:rsidRDefault="00A72269" w:rsidP="00BF7E37">
            <w:r w:rsidRPr="00BF7E37">
              <w:t>After:</w:t>
            </w:r>
          </w:p>
          <w:p w:rsidR="00A72269" w:rsidRPr="002D7205" w:rsidRDefault="00A72269" w:rsidP="002D7205">
            <w:pPr>
              <w:pStyle w:val="Example-Code"/>
            </w:pPr>
            <w:r w:rsidRPr="002D7205">
              <w:t>&lt;</w:t>
            </w:r>
            <w:proofErr w:type="spellStart"/>
            <w:r w:rsidRPr="002D7205">
              <w:t>customErrors</w:t>
            </w:r>
            <w:proofErr w:type="spellEnd"/>
            <w:r w:rsidR="009037DA">
              <w:t xml:space="preserve"> </w:t>
            </w:r>
            <w:r w:rsidRPr="002D7205">
              <w:t>mode="</w:t>
            </w:r>
            <w:proofErr w:type="spellStart"/>
            <w:r w:rsidRPr="002D7205">
              <w:t>RemoteOnly</w:t>
            </w:r>
            <w:proofErr w:type="spellEnd"/>
            <w:r w:rsidRPr="002D7205">
              <w:t>"</w:t>
            </w:r>
            <w:r w:rsidR="009037DA">
              <w:t xml:space="preserve"> </w:t>
            </w:r>
            <w:proofErr w:type="spellStart"/>
            <w:r w:rsidRPr="002D7205">
              <w:t>defaultRedirect</w:t>
            </w:r>
            <w:proofErr w:type="spellEnd"/>
            <w:r w:rsidRPr="002D7205">
              <w:t>="</w:t>
            </w:r>
            <w:r w:rsidR="000F7B1A" w:rsidRPr="002D7205">
              <w:t>Shared/</w:t>
            </w:r>
            <w:r w:rsidRPr="002D7205">
              <w:t>Internal_Server_Error_Page.aspx"</w:t>
            </w:r>
            <w:r w:rsidR="009037DA">
              <w:t xml:space="preserve"> </w:t>
            </w:r>
            <w:r w:rsidRPr="002D7205">
              <w:t>&gt;</w:t>
            </w:r>
            <w:r w:rsidRPr="002D7205">
              <w:br/>
            </w:r>
            <w:r w:rsidRPr="002D7205">
              <w:tab/>
              <w:t>&lt;error</w:t>
            </w:r>
            <w:r w:rsidR="009037DA">
              <w:t xml:space="preserve"> </w:t>
            </w:r>
            <w:proofErr w:type="spellStart"/>
            <w:r w:rsidRPr="002D7205">
              <w:t>statusCode</w:t>
            </w:r>
            <w:proofErr w:type="spellEnd"/>
            <w:r w:rsidRPr="002D7205">
              <w:t>="404"</w:t>
            </w:r>
            <w:r w:rsidR="009037DA">
              <w:t xml:space="preserve"> </w:t>
            </w:r>
            <w:r w:rsidRPr="002D7205">
              <w:t>redirect="</w:t>
            </w:r>
            <w:r w:rsidR="000F7B1A" w:rsidRPr="002D7205">
              <w:t>Shared/</w:t>
            </w:r>
            <w:r w:rsidRPr="002D7205">
              <w:t>Internal_Server_Error_Page.aspx"</w:t>
            </w:r>
            <w:r w:rsidR="009037DA">
              <w:t xml:space="preserve"> </w:t>
            </w:r>
            <w:r w:rsidRPr="002D7205">
              <w:t>/&gt;</w:t>
            </w:r>
            <w:r w:rsidRPr="002D7205">
              <w:br/>
            </w:r>
            <w:r w:rsidRPr="002D7205">
              <w:tab/>
              <w:t>&lt;error</w:t>
            </w:r>
            <w:r w:rsidR="009037DA">
              <w:t xml:space="preserve"> </w:t>
            </w:r>
            <w:proofErr w:type="spellStart"/>
            <w:r w:rsidRPr="002D7205">
              <w:t>statusCode</w:t>
            </w:r>
            <w:proofErr w:type="spellEnd"/>
            <w:r w:rsidRPr="002D7205">
              <w:t>="500"</w:t>
            </w:r>
            <w:r w:rsidR="009037DA">
              <w:t xml:space="preserve"> </w:t>
            </w:r>
            <w:r w:rsidRPr="002D7205">
              <w:t>redirect="</w:t>
            </w:r>
            <w:r w:rsidR="000F7B1A" w:rsidRPr="002D7205">
              <w:t>Shared/</w:t>
            </w:r>
            <w:r w:rsidRPr="002D7205">
              <w:t>Internal_Server_Error_Page.aspx"</w:t>
            </w:r>
            <w:r w:rsidR="009037DA">
              <w:t xml:space="preserve"> </w:t>
            </w:r>
            <w:r w:rsidRPr="002D7205">
              <w:t>/&gt;</w:t>
            </w:r>
            <w:r w:rsidRPr="002D7205">
              <w:br/>
              <w:t>&lt;/</w:t>
            </w:r>
            <w:proofErr w:type="spellStart"/>
            <w:r w:rsidRPr="002D7205">
              <w:t>customErrors</w:t>
            </w:r>
            <w:proofErr w:type="spellEnd"/>
            <w:r w:rsidRPr="002D7205">
              <w:t>&gt;</w:t>
            </w:r>
          </w:p>
        </w:tc>
      </w:tr>
      <w:tr w:rsidR="00A72269">
        <w:tc>
          <w:tcPr>
            <w:tcW w:w="1561" w:type="dxa"/>
            <w:tcBorders>
              <w:top w:val="single" w:sz="12" w:space="0" w:color="FFFFFF"/>
              <w:left w:val="single" w:sz="12" w:space="0" w:color="FFFFFF"/>
              <w:bottom w:val="single" w:sz="12" w:space="0" w:color="FFFFFF"/>
              <w:right w:val="single" w:sz="12" w:space="0" w:color="FFFFFF"/>
            </w:tcBorders>
            <w:shd w:val="clear" w:color="auto" w:fill="E0E0E0"/>
          </w:tcPr>
          <w:p w:rsidR="00A72269" w:rsidRPr="00BF7E37" w:rsidRDefault="00A72269" w:rsidP="00BF7E37">
            <w:proofErr w:type="spellStart"/>
            <w:r w:rsidRPr="00BF7E37">
              <w:t>httpRuntime</w:t>
            </w:r>
            <w:proofErr w:type="spellEnd"/>
          </w:p>
        </w:tc>
        <w:tc>
          <w:tcPr>
            <w:tcW w:w="8339" w:type="dxa"/>
            <w:tcBorders>
              <w:top w:val="single" w:sz="12" w:space="0" w:color="FFFFFF"/>
              <w:left w:val="single" w:sz="12" w:space="0" w:color="FFFFFF"/>
              <w:bottom w:val="single" w:sz="12" w:space="0" w:color="FFFFFF"/>
              <w:right w:val="single" w:sz="12" w:space="0" w:color="FFFFFF"/>
            </w:tcBorders>
            <w:shd w:val="clear" w:color="auto" w:fill="E0E0E0"/>
          </w:tcPr>
          <w:p w:rsidR="00A72269" w:rsidRPr="00BF7E37" w:rsidRDefault="007048F2" w:rsidP="00BF7E37">
            <w:r w:rsidRPr="00BF7E37">
              <w:fldChar w:fldCharType="begin"/>
            </w:r>
            <w:r w:rsidR="00A72269" w:rsidRPr="00BF7E37">
              <w:instrText>xe</w:instrText>
            </w:r>
            <w:r w:rsidR="009037DA">
              <w:instrText xml:space="preserve"> </w:instrText>
            </w:r>
            <w:r w:rsidR="00A72269" w:rsidRPr="00BF7E37">
              <w:instrText>"httpRuntime</w:instrText>
            </w:r>
            <w:r w:rsidR="009037DA">
              <w:instrText xml:space="preserve"> </w:instrText>
            </w:r>
            <w:r w:rsidR="00A72269" w:rsidRPr="00BF7E37">
              <w:instrText>configuration</w:instrText>
            </w:r>
            <w:r w:rsidR="009037DA">
              <w:instrText xml:space="preserve"> </w:instrText>
            </w:r>
            <w:r w:rsidR="00A72269" w:rsidRPr="00BF7E37">
              <w:instrText>setting"</w:instrText>
            </w:r>
            <w:r w:rsidRPr="00BF7E37">
              <w:fldChar w:fldCharType="end"/>
            </w:r>
            <w:r w:rsidRPr="00BF7E37">
              <w:fldChar w:fldCharType="begin"/>
            </w:r>
            <w:r w:rsidR="00A72269" w:rsidRPr="00BF7E37">
              <w:instrText>xe</w:instrText>
            </w:r>
            <w:r w:rsidR="009037DA">
              <w:instrText xml:space="preserve"> </w:instrText>
            </w:r>
            <w:r w:rsidR="00A72269" w:rsidRPr="00BF7E37">
              <w:instrText>"Configuration</w:instrText>
            </w:r>
            <w:r w:rsidR="009037DA">
              <w:instrText xml:space="preserve"> </w:instrText>
            </w:r>
            <w:r w:rsidR="00A72269" w:rsidRPr="00BF7E37">
              <w:instrText>settings:httpRuntime"</w:instrText>
            </w:r>
            <w:r w:rsidRPr="00BF7E37">
              <w:fldChar w:fldCharType="end"/>
            </w:r>
            <w:r w:rsidR="00A72269" w:rsidRPr="00BF7E37">
              <w:t>This</w:t>
            </w:r>
            <w:r w:rsidR="009037DA">
              <w:t xml:space="preserve"> </w:t>
            </w:r>
            <w:r w:rsidR="00A72269" w:rsidRPr="00BF7E37">
              <w:t>sets</w:t>
            </w:r>
            <w:r w:rsidR="009037DA">
              <w:t xml:space="preserve"> </w:t>
            </w:r>
            <w:r w:rsidR="00A72269" w:rsidRPr="00BF7E37">
              <w:t>the</w:t>
            </w:r>
            <w:r w:rsidR="009037DA">
              <w:t xml:space="preserve"> </w:t>
            </w:r>
            <w:r w:rsidR="00A72269" w:rsidRPr="00BF7E37">
              <w:t>maximum</w:t>
            </w:r>
            <w:r w:rsidR="009037DA">
              <w:t xml:space="preserve"> </w:t>
            </w:r>
            <w:r w:rsidR="00A72269" w:rsidRPr="00BF7E37">
              <w:t>file</w:t>
            </w:r>
            <w:r w:rsidR="009037DA">
              <w:t xml:space="preserve"> </w:t>
            </w:r>
            <w:r w:rsidR="00A72269" w:rsidRPr="00BF7E37">
              <w:t>upload</w:t>
            </w:r>
            <w:r w:rsidR="009037DA">
              <w:t xml:space="preserve"> </w:t>
            </w:r>
            <w:r w:rsidR="00A72269" w:rsidRPr="00BF7E37">
              <w:t>size,</w:t>
            </w:r>
            <w:r w:rsidR="009037DA">
              <w:t xml:space="preserve"> </w:t>
            </w:r>
            <w:r w:rsidR="00A72269" w:rsidRPr="00BF7E37">
              <w:t>in</w:t>
            </w:r>
            <w:r w:rsidR="009037DA">
              <w:t xml:space="preserve"> </w:t>
            </w:r>
            <w:r w:rsidR="00A72269" w:rsidRPr="00BF7E37">
              <w:t>KB,</w:t>
            </w:r>
            <w:r w:rsidR="009037DA">
              <w:t xml:space="preserve"> </w:t>
            </w:r>
            <w:r w:rsidR="00A72269" w:rsidRPr="00BF7E37">
              <w:t>the</w:t>
            </w:r>
            <w:r w:rsidR="009037DA">
              <w:t xml:space="preserve"> </w:t>
            </w:r>
            <w:r w:rsidR="00A72269" w:rsidRPr="00BF7E37">
              <w:t>server</w:t>
            </w:r>
            <w:r w:rsidR="009037DA">
              <w:t xml:space="preserve"> </w:t>
            </w:r>
            <w:r w:rsidR="00A72269" w:rsidRPr="00BF7E37">
              <w:t>will</w:t>
            </w:r>
            <w:r w:rsidR="009037DA">
              <w:t xml:space="preserve"> </w:t>
            </w:r>
            <w:r w:rsidR="00A72269" w:rsidRPr="00BF7E37">
              <w:t>accept.</w:t>
            </w:r>
          </w:p>
          <w:p w:rsidR="00A72269" w:rsidRPr="00BF7E37" w:rsidRDefault="00A72269" w:rsidP="00BF7E37">
            <w:r w:rsidRPr="00BF7E37">
              <w:t>See</w:t>
            </w:r>
            <w:r w:rsidR="009037DA">
              <w:t xml:space="preserve"> </w:t>
            </w:r>
            <w:r w:rsidRPr="00BF7E37">
              <w:t>http://msdn.microsoft.com/library/default.asp?url=/library/en-us/cpgenref/html/gngrfhttpruntimesection.asp</w:t>
            </w:r>
            <w:r w:rsidR="009037DA">
              <w:t xml:space="preserve"> </w:t>
            </w:r>
            <w:r w:rsidRPr="00BF7E37">
              <w:t>for</w:t>
            </w:r>
            <w:r w:rsidR="009037DA">
              <w:t xml:space="preserve"> </w:t>
            </w:r>
            <w:r w:rsidRPr="00BF7E37">
              <w:t>details.</w:t>
            </w:r>
          </w:p>
          <w:tbl>
            <w:tblPr>
              <w:tblW w:w="0" w:type="auto"/>
              <w:tblLook w:val="0000" w:firstRow="0" w:lastRow="0" w:firstColumn="0" w:lastColumn="0" w:noHBand="0" w:noVBand="0"/>
            </w:tblPr>
            <w:tblGrid>
              <w:gridCol w:w="1951"/>
              <w:gridCol w:w="6172"/>
            </w:tblGrid>
            <w:tr w:rsidR="00A72269" w:rsidRPr="00BF7E37">
              <w:tc>
                <w:tcPr>
                  <w:tcW w:w="1113" w:type="dxa"/>
                </w:tcPr>
                <w:p w:rsidR="00A72269" w:rsidRPr="00BF7E37" w:rsidRDefault="00A72269" w:rsidP="00BF7E37">
                  <w:proofErr w:type="spellStart"/>
                  <w:r w:rsidRPr="00BF7E37">
                    <w:t>maxRequestLength</w:t>
                  </w:r>
                  <w:proofErr w:type="spellEnd"/>
                </w:p>
              </w:tc>
              <w:tc>
                <w:tcPr>
                  <w:tcW w:w="6745" w:type="dxa"/>
                </w:tcPr>
                <w:p w:rsidR="00A72269" w:rsidRPr="00BF7E37" w:rsidRDefault="00A72269" w:rsidP="00BF7E37">
                  <w:r w:rsidRPr="00BF7E37">
                    <w:t>The</w:t>
                  </w:r>
                  <w:r w:rsidR="009037DA">
                    <w:t xml:space="preserve"> </w:t>
                  </w:r>
                  <w:r w:rsidRPr="00BF7E37">
                    <w:t>maximum</w:t>
                  </w:r>
                  <w:r w:rsidR="009037DA">
                    <w:t xml:space="preserve"> </w:t>
                  </w:r>
                  <w:proofErr w:type="gramStart"/>
                  <w:r w:rsidRPr="00BF7E37">
                    <w:t>file</w:t>
                  </w:r>
                  <w:r w:rsidR="009037DA">
                    <w:t xml:space="preserve"> </w:t>
                  </w:r>
                  <w:r w:rsidRPr="00BF7E37">
                    <w:t>upload</w:t>
                  </w:r>
                  <w:proofErr w:type="gramEnd"/>
                  <w:r w:rsidR="009037DA">
                    <w:t xml:space="preserve"> </w:t>
                  </w:r>
                  <w:r w:rsidRPr="00BF7E37">
                    <w:t>size,</w:t>
                  </w:r>
                  <w:r w:rsidR="009037DA">
                    <w:t xml:space="preserve"> </w:t>
                  </w:r>
                  <w:r w:rsidRPr="00BF7E37">
                    <w:t>in</w:t>
                  </w:r>
                  <w:r w:rsidR="009037DA">
                    <w:t xml:space="preserve"> </w:t>
                  </w:r>
                  <w:r w:rsidRPr="00BF7E37">
                    <w:t>kilobytes</w:t>
                  </w:r>
                  <w:r w:rsidR="009037DA">
                    <w:t xml:space="preserve"> </w:t>
                  </w:r>
                  <w:r w:rsidRPr="00BF7E37">
                    <w:t>(KB),</w:t>
                  </w:r>
                  <w:r w:rsidR="009037DA">
                    <w:t xml:space="preserve"> </w:t>
                  </w:r>
                  <w:r w:rsidRPr="00BF7E37">
                    <w:t>that</w:t>
                  </w:r>
                  <w:r w:rsidR="009037DA">
                    <w:t xml:space="preserve"> </w:t>
                  </w:r>
                  <w:r w:rsidRPr="00BF7E37">
                    <w:t>the</w:t>
                  </w:r>
                  <w:r w:rsidR="009037DA">
                    <w:t xml:space="preserve"> </w:t>
                  </w:r>
                  <w:r w:rsidRPr="00BF7E37">
                    <w:t>server</w:t>
                  </w:r>
                  <w:r w:rsidR="009037DA">
                    <w:t xml:space="preserve"> </w:t>
                  </w:r>
                  <w:r w:rsidRPr="00BF7E37">
                    <w:t>will</w:t>
                  </w:r>
                  <w:r w:rsidR="009037DA">
                    <w:t xml:space="preserve"> </w:t>
                  </w:r>
                  <w:r w:rsidRPr="00BF7E37">
                    <w:t>accept</w:t>
                  </w:r>
                  <w:r w:rsidR="009037DA">
                    <w:t xml:space="preserve"> </w:t>
                  </w:r>
                  <w:r w:rsidRPr="00BF7E37">
                    <w:t>for</w:t>
                  </w:r>
                  <w:r w:rsidR="009037DA">
                    <w:t xml:space="preserve"> </w:t>
                  </w:r>
                  <w:r w:rsidRPr="00BF7E37">
                    <w:t>the</w:t>
                  </w:r>
                  <w:r w:rsidR="009037DA">
                    <w:t xml:space="preserve"> </w:t>
                  </w:r>
                  <w:r w:rsidRPr="00BF7E37">
                    <w:t>application.</w:t>
                  </w:r>
                </w:p>
              </w:tc>
            </w:tr>
            <w:tr w:rsidR="00473ED1" w:rsidRPr="00BF7E37">
              <w:tc>
                <w:tcPr>
                  <w:tcW w:w="1113" w:type="dxa"/>
                </w:tcPr>
                <w:p w:rsidR="00473ED1" w:rsidRPr="00473ED1" w:rsidRDefault="00473ED1" w:rsidP="00473ED1">
                  <w:proofErr w:type="spellStart"/>
                  <w:r w:rsidRPr="00473ED1">
                    <w:t>executionTimeout</w:t>
                  </w:r>
                  <w:proofErr w:type="spellEnd"/>
                </w:p>
              </w:tc>
              <w:tc>
                <w:tcPr>
                  <w:tcW w:w="6745" w:type="dxa"/>
                </w:tcPr>
                <w:p w:rsidR="00473ED1" w:rsidRPr="00BF7E37" w:rsidRDefault="00473ED1" w:rsidP="00BF7E37">
                  <w:r>
                    <w:t>Governs</w:t>
                  </w:r>
                  <w:r w:rsidR="009037DA">
                    <w:t xml:space="preserve"> </w:t>
                  </w:r>
                  <w:r>
                    <w:t>the</w:t>
                  </w:r>
                  <w:r w:rsidR="009037DA">
                    <w:t xml:space="preserve"> </w:t>
                  </w:r>
                  <w:r>
                    <w:t>amount</w:t>
                  </w:r>
                  <w:r w:rsidR="009037DA">
                    <w:t xml:space="preserve"> </w:t>
                  </w:r>
                  <w:r>
                    <w:t>of</w:t>
                  </w:r>
                  <w:r w:rsidR="009037DA">
                    <w:t xml:space="preserve"> </w:t>
                  </w:r>
                  <w:r>
                    <w:t>time</w:t>
                  </w:r>
                  <w:r w:rsidR="009037DA">
                    <w:t xml:space="preserve"> </w:t>
                  </w:r>
                  <w:r>
                    <w:t>a</w:t>
                  </w:r>
                  <w:r w:rsidR="009037DA">
                    <w:t xml:space="preserve"> </w:t>
                  </w:r>
                  <w:r>
                    <w:t>server-side</w:t>
                  </w:r>
                  <w:r w:rsidR="009037DA">
                    <w:t xml:space="preserve"> </w:t>
                  </w:r>
                  <w:r>
                    <w:t>function</w:t>
                  </w:r>
                  <w:r w:rsidR="009037DA">
                    <w:t xml:space="preserve"> </w:t>
                  </w:r>
                  <w:r>
                    <w:t>can</w:t>
                  </w:r>
                  <w:r w:rsidR="009037DA">
                    <w:t xml:space="preserve"> </w:t>
                  </w:r>
                  <w:r>
                    <w:t>execute</w:t>
                  </w:r>
                  <w:r w:rsidR="009037DA">
                    <w:t xml:space="preserve"> </w:t>
                  </w:r>
                  <w:r>
                    <w:t>before</w:t>
                  </w:r>
                  <w:r w:rsidR="009037DA">
                    <w:t xml:space="preserve"> </w:t>
                  </w:r>
                  <w:r>
                    <w:t>timing</w:t>
                  </w:r>
                  <w:r w:rsidR="009037DA">
                    <w:t xml:space="preserve"> </w:t>
                  </w:r>
                  <w:r>
                    <w:t>out.</w:t>
                  </w:r>
                </w:p>
              </w:tc>
            </w:tr>
          </w:tbl>
          <w:p w:rsidR="00A72269" w:rsidRPr="00BF7E37" w:rsidRDefault="00A72269" w:rsidP="00BF7E37"/>
          <w:p w:rsidR="00A72269" w:rsidRPr="00473ED1" w:rsidRDefault="00A72269" w:rsidP="00473ED1">
            <w:pPr>
              <w:pStyle w:val="Example-Code"/>
            </w:pPr>
            <w:r w:rsidRPr="00473ED1">
              <w:t>&lt;</w:t>
            </w:r>
            <w:proofErr w:type="spellStart"/>
            <w:r w:rsidRPr="00473ED1">
              <w:t>httpRuntime</w:t>
            </w:r>
            <w:proofErr w:type="spellEnd"/>
            <w:r w:rsidRPr="00473ED1">
              <w:br/>
            </w:r>
            <w:r w:rsidRPr="00473ED1">
              <w:tab/>
            </w:r>
            <w:proofErr w:type="spellStart"/>
            <w:r w:rsidRPr="00473ED1">
              <w:t>maxRequestLength</w:t>
            </w:r>
            <w:proofErr w:type="spellEnd"/>
            <w:r w:rsidRPr="00473ED1">
              <w:t>="10240"</w:t>
            </w:r>
            <w:r w:rsidR="00473ED1" w:rsidRPr="00473ED1">
              <w:br/>
            </w:r>
            <w:r w:rsidR="00473ED1" w:rsidRPr="00473ED1">
              <w:tab/>
            </w:r>
            <w:proofErr w:type="spellStart"/>
            <w:r w:rsidR="00473ED1" w:rsidRPr="00473ED1">
              <w:t>executionTimeout</w:t>
            </w:r>
            <w:proofErr w:type="spellEnd"/>
            <w:r w:rsidR="00473ED1" w:rsidRPr="00473ED1">
              <w:t>="36000"</w:t>
            </w:r>
            <w:r w:rsidRPr="00473ED1">
              <w:br/>
              <w:t>/&gt;</w:t>
            </w:r>
          </w:p>
        </w:tc>
      </w:tr>
      <w:tr w:rsidR="00A72269">
        <w:tc>
          <w:tcPr>
            <w:tcW w:w="1561" w:type="dxa"/>
            <w:tcBorders>
              <w:top w:val="single" w:sz="12" w:space="0" w:color="FFFFFF"/>
              <w:left w:val="single" w:sz="12" w:space="0" w:color="FFFFFF"/>
              <w:bottom w:val="single" w:sz="12" w:space="0" w:color="FFFFFF"/>
              <w:right w:val="single" w:sz="12" w:space="0" w:color="FFFFFF"/>
            </w:tcBorders>
            <w:shd w:val="clear" w:color="auto" w:fill="E0E0E0"/>
          </w:tcPr>
          <w:p w:rsidR="00A72269" w:rsidRPr="00BF7E37" w:rsidRDefault="00A72269" w:rsidP="00BF7E37">
            <w:proofErr w:type="spellStart"/>
            <w:r w:rsidRPr="00BF7E37">
              <w:t>SessionState</w:t>
            </w:r>
            <w:proofErr w:type="spellEnd"/>
          </w:p>
        </w:tc>
        <w:tc>
          <w:tcPr>
            <w:tcW w:w="8339" w:type="dxa"/>
            <w:tcBorders>
              <w:top w:val="single" w:sz="12" w:space="0" w:color="FFFFFF"/>
              <w:left w:val="single" w:sz="12" w:space="0" w:color="FFFFFF"/>
              <w:bottom w:val="single" w:sz="12" w:space="0" w:color="FFFFFF"/>
              <w:right w:val="single" w:sz="12" w:space="0" w:color="FFFFFF"/>
            </w:tcBorders>
            <w:shd w:val="clear" w:color="auto" w:fill="E0E0E0"/>
          </w:tcPr>
          <w:p w:rsidR="00A72269" w:rsidRPr="00BF7E37" w:rsidRDefault="007048F2" w:rsidP="00BF7E37">
            <w:r w:rsidRPr="00BF7E37">
              <w:fldChar w:fldCharType="begin"/>
            </w:r>
            <w:r w:rsidR="00A72269" w:rsidRPr="00BF7E37">
              <w:instrText>xe</w:instrText>
            </w:r>
            <w:r w:rsidR="009037DA">
              <w:instrText xml:space="preserve"> </w:instrText>
            </w:r>
            <w:r w:rsidR="00A72269" w:rsidRPr="00BF7E37">
              <w:instrText>"SessionState</w:instrText>
            </w:r>
            <w:r w:rsidR="009037DA">
              <w:instrText xml:space="preserve"> </w:instrText>
            </w:r>
            <w:r w:rsidR="00A72269" w:rsidRPr="00BF7E37">
              <w:instrText>configuration</w:instrText>
            </w:r>
            <w:r w:rsidR="009037DA">
              <w:instrText xml:space="preserve"> </w:instrText>
            </w:r>
            <w:r w:rsidR="00A72269" w:rsidRPr="00BF7E37">
              <w:instrText>setting"</w:instrText>
            </w:r>
            <w:r w:rsidRPr="00BF7E37">
              <w:fldChar w:fldCharType="end"/>
            </w:r>
            <w:r w:rsidRPr="00BF7E37">
              <w:fldChar w:fldCharType="begin"/>
            </w:r>
            <w:r w:rsidR="00A72269" w:rsidRPr="00BF7E37">
              <w:instrText>xe</w:instrText>
            </w:r>
            <w:r w:rsidR="009037DA">
              <w:instrText xml:space="preserve"> </w:instrText>
            </w:r>
            <w:r w:rsidR="00A72269" w:rsidRPr="00BF7E37">
              <w:instrText>"Configuration</w:instrText>
            </w:r>
            <w:r w:rsidR="009037DA">
              <w:instrText xml:space="preserve"> </w:instrText>
            </w:r>
            <w:r w:rsidR="00A72269" w:rsidRPr="00BF7E37">
              <w:instrText>settings:SessionState"</w:instrText>
            </w:r>
            <w:r w:rsidRPr="00BF7E37">
              <w:fldChar w:fldCharType="end"/>
            </w:r>
            <w:r w:rsidR="00A72269" w:rsidRPr="00BF7E37">
              <w:t>This</w:t>
            </w:r>
            <w:r w:rsidR="009037DA">
              <w:t xml:space="preserve"> </w:t>
            </w:r>
            <w:r w:rsidR="00A72269" w:rsidRPr="00BF7E37">
              <w:t>change</w:t>
            </w:r>
            <w:r w:rsidR="009037DA">
              <w:t xml:space="preserve"> </w:t>
            </w:r>
            <w:r w:rsidR="00A72269" w:rsidRPr="00BF7E37">
              <w:t>sets</w:t>
            </w:r>
            <w:r w:rsidR="009037DA">
              <w:t xml:space="preserve"> </w:t>
            </w:r>
            <w:r w:rsidR="00A72269" w:rsidRPr="00BF7E37">
              <w:t>the</w:t>
            </w:r>
            <w:r w:rsidR="009037DA">
              <w:t xml:space="preserve"> </w:t>
            </w:r>
            <w:proofErr w:type="spellStart"/>
            <w:r w:rsidR="00A72269" w:rsidRPr="00BF7E37">
              <w:t>StateServer</w:t>
            </w:r>
            <w:proofErr w:type="spellEnd"/>
            <w:r w:rsidR="009037DA">
              <w:t xml:space="preserve"> </w:t>
            </w:r>
            <w:r w:rsidR="00A72269" w:rsidRPr="00BF7E37">
              <w:t>service</w:t>
            </w:r>
            <w:r w:rsidR="009037DA">
              <w:t xml:space="preserve"> </w:t>
            </w:r>
            <w:r w:rsidR="00A72269" w:rsidRPr="00BF7E37">
              <w:t>to</w:t>
            </w:r>
            <w:r w:rsidR="009037DA">
              <w:t xml:space="preserve"> </w:t>
            </w:r>
            <w:r w:rsidR="00A72269" w:rsidRPr="00BF7E37">
              <w:t>store</w:t>
            </w:r>
            <w:r w:rsidR="009037DA">
              <w:t xml:space="preserve"> </w:t>
            </w:r>
            <w:r w:rsidR="00A72269" w:rsidRPr="00BF7E37">
              <w:t>session</w:t>
            </w:r>
            <w:r w:rsidR="009037DA">
              <w:t xml:space="preserve"> </w:t>
            </w:r>
            <w:r w:rsidR="00A72269" w:rsidRPr="00BF7E37">
              <w:t>data</w:t>
            </w:r>
            <w:r w:rsidR="009037DA">
              <w:t xml:space="preserve"> </w:t>
            </w:r>
            <w:r w:rsidR="00A72269" w:rsidRPr="00BF7E37">
              <w:t>instead</w:t>
            </w:r>
            <w:r w:rsidR="009037DA">
              <w:t xml:space="preserve"> </w:t>
            </w:r>
            <w:r w:rsidR="00A72269" w:rsidRPr="00BF7E37">
              <w:t>of</w:t>
            </w:r>
            <w:r w:rsidR="009037DA">
              <w:t xml:space="preserve"> </w:t>
            </w:r>
            <w:r w:rsidR="00A72269" w:rsidRPr="00BF7E37">
              <w:t>storing</w:t>
            </w:r>
            <w:r w:rsidR="009037DA">
              <w:t xml:space="preserve"> </w:t>
            </w:r>
            <w:r w:rsidR="00A72269" w:rsidRPr="00BF7E37">
              <w:t>it</w:t>
            </w:r>
            <w:r w:rsidR="009037DA">
              <w:t xml:space="preserve"> </w:t>
            </w:r>
            <w:r w:rsidR="00A72269" w:rsidRPr="00BF7E37">
              <w:t>in</w:t>
            </w:r>
            <w:r w:rsidR="009037DA">
              <w:t xml:space="preserve"> </w:t>
            </w:r>
            <w:r w:rsidR="00A72269" w:rsidRPr="00BF7E37">
              <w:t>memory</w:t>
            </w:r>
            <w:r w:rsidR="009037DA">
              <w:t xml:space="preserve"> </w:t>
            </w:r>
            <w:r w:rsidR="00A72269" w:rsidRPr="00BF7E37">
              <w:t>only,</w:t>
            </w:r>
            <w:r w:rsidR="009037DA">
              <w:t xml:space="preserve"> </w:t>
            </w:r>
            <w:r w:rsidR="00A72269" w:rsidRPr="00BF7E37">
              <w:t>and</w:t>
            </w:r>
            <w:r w:rsidR="009037DA">
              <w:t xml:space="preserve"> </w:t>
            </w:r>
            <w:r w:rsidR="00A72269" w:rsidRPr="00BF7E37">
              <w:t>to</w:t>
            </w:r>
            <w:r w:rsidR="009037DA">
              <w:t xml:space="preserve"> </w:t>
            </w:r>
            <w:r w:rsidR="00A72269" w:rsidRPr="00BF7E37">
              <w:t>change</w:t>
            </w:r>
            <w:r w:rsidR="009037DA">
              <w:t xml:space="preserve"> </w:t>
            </w:r>
            <w:r w:rsidR="00A72269" w:rsidRPr="00BF7E37">
              <w:t>the</w:t>
            </w:r>
            <w:r w:rsidR="009037DA">
              <w:t xml:space="preserve"> </w:t>
            </w:r>
            <w:r w:rsidR="00A72269" w:rsidRPr="00BF7E37">
              <w:t>timeout</w:t>
            </w:r>
            <w:r w:rsidR="009037DA">
              <w:t xml:space="preserve"> </w:t>
            </w:r>
            <w:r w:rsidR="00A72269" w:rsidRPr="00BF7E37">
              <w:t>setting.</w:t>
            </w:r>
          </w:p>
          <w:tbl>
            <w:tblPr>
              <w:tblW w:w="0" w:type="auto"/>
              <w:tblLook w:val="0000" w:firstRow="0" w:lastRow="0" w:firstColumn="0" w:lastColumn="0" w:noHBand="0" w:noVBand="0"/>
            </w:tblPr>
            <w:tblGrid>
              <w:gridCol w:w="1113"/>
              <w:gridCol w:w="6745"/>
            </w:tblGrid>
            <w:tr w:rsidR="00A72269" w:rsidRPr="00BF7E37">
              <w:tc>
                <w:tcPr>
                  <w:tcW w:w="1113" w:type="dxa"/>
                </w:tcPr>
                <w:p w:rsidR="00A72269" w:rsidRPr="00BF7E37" w:rsidRDefault="00A72269" w:rsidP="00BF7E37">
                  <w:r w:rsidRPr="00BF7E37">
                    <w:t>Timeout</w:t>
                  </w:r>
                </w:p>
              </w:tc>
              <w:tc>
                <w:tcPr>
                  <w:tcW w:w="6745" w:type="dxa"/>
                </w:tcPr>
                <w:p w:rsidR="00A72269" w:rsidRPr="00BF7E37" w:rsidRDefault="007048F2" w:rsidP="00BF7E37">
                  <w:r w:rsidRPr="00BF7E37">
                    <w:fldChar w:fldCharType="begin"/>
                  </w:r>
                  <w:r w:rsidR="00C77AAC" w:rsidRPr="00BF7E37">
                    <w:instrText>xe</w:instrText>
                  </w:r>
                  <w:r w:rsidR="009037DA">
                    <w:instrText xml:space="preserve"> </w:instrText>
                  </w:r>
                  <w:r w:rsidR="00C77AAC" w:rsidRPr="00BF7E37">
                    <w:instrText>"Timeout</w:instrText>
                  </w:r>
                  <w:r w:rsidR="009037DA">
                    <w:instrText xml:space="preserve"> </w:instrText>
                  </w:r>
                  <w:r w:rsidR="00C77AAC" w:rsidRPr="00BF7E37">
                    <w:instrText>SessionState</w:instrText>
                  </w:r>
                  <w:r w:rsidR="009037DA">
                    <w:instrText xml:space="preserve"> </w:instrText>
                  </w:r>
                  <w:r w:rsidR="00C77AAC" w:rsidRPr="00BF7E37">
                    <w:instrText>parameter"</w:instrText>
                  </w:r>
                  <w:r w:rsidRPr="00BF7E37">
                    <w:fldChar w:fldCharType="end"/>
                  </w:r>
                  <w:r w:rsidRPr="00BF7E37">
                    <w:fldChar w:fldCharType="begin"/>
                  </w:r>
                  <w:r w:rsidR="00C77AAC" w:rsidRPr="00BF7E37">
                    <w:instrText>xe</w:instrText>
                  </w:r>
                  <w:r w:rsidR="009037DA">
                    <w:instrText xml:space="preserve"> </w:instrText>
                  </w:r>
                  <w:r w:rsidR="00C77AAC" w:rsidRPr="00BF7E37">
                    <w:instrText>"Automatic</w:instrText>
                  </w:r>
                  <w:r w:rsidR="009037DA">
                    <w:instrText xml:space="preserve"> </w:instrText>
                  </w:r>
                  <w:r w:rsidR="00C77AAC" w:rsidRPr="00BF7E37">
                    <w:instrText>sign-out:Timeout</w:instrText>
                  </w:r>
                  <w:r w:rsidR="009037DA">
                    <w:instrText xml:space="preserve"> </w:instrText>
                  </w:r>
                  <w:r w:rsidR="00C77AAC" w:rsidRPr="00BF7E37">
                    <w:instrText>SessionState</w:instrText>
                  </w:r>
                  <w:r w:rsidR="009037DA">
                    <w:instrText xml:space="preserve"> </w:instrText>
                  </w:r>
                  <w:r w:rsidR="00C77AAC" w:rsidRPr="00BF7E37">
                    <w:instrText>parameter"</w:instrText>
                  </w:r>
                  <w:r w:rsidRPr="00BF7E37">
                    <w:fldChar w:fldCharType="end"/>
                  </w:r>
                  <w:r w:rsidRPr="00BF7E37">
                    <w:fldChar w:fldCharType="begin"/>
                  </w:r>
                  <w:r w:rsidR="00C77AAC" w:rsidRPr="00BF7E37">
                    <w:instrText>xe</w:instrText>
                  </w:r>
                  <w:r w:rsidR="009037DA">
                    <w:instrText xml:space="preserve"> </w:instrText>
                  </w:r>
                  <w:r w:rsidR="00C77AAC" w:rsidRPr="00BF7E37">
                    <w:instrText>"Security:Automatic</w:instrText>
                  </w:r>
                  <w:r w:rsidR="009037DA">
                    <w:instrText xml:space="preserve"> </w:instrText>
                  </w:r>
                  <w:r w:rsidR="00C77AAC" w:rsidRPr="00BF7E37">
                    <w:instrText>sign-out"</w:instrText>
                  </w:r>
                  <w:r w:rsidRPr="00BF7E37">
                    <w:fldChar w:fldCharType="end"/>
                  </w:r>
                  <w:r w:rsidR="00A72269" w:rsidRPr="00BF7E37">
                    <w:t>The</w:t>
                  </w:r>
                  <w:r w:rsidR="009037DA">
                    <w:t xml:space="preserve"> </w:t>
                  </w:r>
                  <w:r w:rsidR="00A72269" w:rsidRPr="00BF7E37">
                    <w:t>number</w:t>
                  </w:r>
                  <w:r w:rsidR="009037DA">
                    <w:t xml:space="preserve"> </w:t>
                  </w:r>
                  <w:r w:rsidR="00A72269" w:rsidRPr="00BF7E37">
                    <w:t>of</w:t>
                  </w:r>
                  <w:r w:rsidR="009037DA">
                    <w:t xml:space="preserve"> </w:t>
                  </w:r>
                  <w:r w:rsidR="00A72269" w:rsidRPr="00BF7E37">
                    <w:t>minutes</w:t>
                  </w:r>
                  <w:r w:rsidR="009037DA">
                    <w:t xml:space="preserve"> </w:t>
                  </w:r>
                  <w:r w:rsidR="00A72269" w:rsidRPr="00BF7E37">
                    <w:t>the</w:t>
                  </w:r>
                  <w:r w:rsidR="009037DA">
                    <w:t xml:space="preserve"> </w:t>
                  </w:r>
                  <w:r w:rsidR="00A72269" w:rsidRPr="00BF7E37">
                    <w:t>application</w:t>
                  </w:r>
                  <w:r w:rsidR="009037DA">
                    <w:t xml:space="preserve"> </w:t>
                  </w:r>
                  <w:r w:rsidR="00A72269" w:rsidRPr="00BF7E37">
                    <w:t>user’s</w:t>
                  </w:r>
                  <w:r w:rsidR="009037DA">
                    <w:t xml:space="preserve"> </w:t>
                  </w:r>
                  <w:r w:rsidR="00A72269" w:rsidRPr="00BF7E37">
                    <w:t>browser</w:t>
                  </w:r>
                  <w:r w:rsidR="009037DA">
                    <w:t xml:space="preserve"> </w:t>
                  </w:r>
                  <w:r w:rsidR="00A72269" w:rsidRPr="00BF7E37">
                    <w:t>session</w:t>
                  </w:r>
                  <w:r w:rsidR="009037DA">
                    <w:t xml:space="preserve"> </w:t>
                  </w:r>
                  <w:r w:rsidR="00A72269" w:rsidRPr="00BF7E37">
                    <w:t>will</w:t>
                  </w:r>
                  <w:r w:rsidR="009037DA">
                    <w:t xml:space="preserve"> </w:t>
                  </w:r>
                  <w:r w:rsidR="00A72269" w:rsidRPr="00BF7E37">
                    <w:t>stay</w:t>
                  </w:r>
                  <w:r w:rsidR="009037DA">
                    <w:t xml:space="preserve"> </w:t>
                  </w:r>
                  <w:r w:rsidR="00A72269" w:rsidRPr="00BF7E37">
                    <w:t>open</w:t>
                  </w:r>
                  <w:r w:rsidR="009037DA">
                    <w:t xml:space="preserve"> </w:t>
                  </w:r>
                  <w:r w:rsidR="00A72269" w:rsidRPr="00BF7E37">
                    <w:t>before</w:t>
                  </w:r>
                  <w:r w:rsidR="009037DA">
                    <w:t xml:space="preserve"> </w:t>
                  </w:r>
                  <w:r w:rsidR="00A72269" w:rsidRPr="00BF7E37">
                    <w:t>automatically</w:t>
                  </w:r>
                  <w:r w:rsidR="009037DA">
                    <w:t xml:space="preserve"> </w:t>
                  </w:r>
                  <w:r w:rsidR="00A72269" w:rsidRPr="00BF7E37">
                    <w:t>signing</w:t>
                  </w:r>
                  <w:r w:rsidR="009037DA">
                    <w:t xml:space="preserve"> </w:t>
                  </w:r>
                  <w:r w:rsidR="00A72269" w:rsidRPr="00BF7E37">
                    <w:t>out</w:t>
                  </w:r>
                  <w:r w:rsidR="009037DA">
                    <w:t xml:space="preserve"> </w:t>
                  </w:r>
                  <w:r w:rsidR="00A72269" w:rsidRPr="00BF7E37">
                    <w:t>the</w:t>
                  </w:r>
                  <w:r w:rsidR="009037DA">
                    <w:t xml:space="preserve"> </w:t>
                  </w:r>
                  <w:r w:rsidR="00A72269" w:rsidRPr="00BF7E37">
                    <w:t>application</w:t>
                  </w:r>
                  <w:r w:rsidR="009037DA">
                    <w:t xml:space="preserve"> </w:t>
                  </w:r>
                  <w:r w:rsidR="00A72269" w:rsidRPr="00BF7E37">
                    <w:t>user.</w:t>
                  </w:r>
                </w:p>
              </w:tc>
            </w:tr>
          </w:tbl>
          <w:p w:rsidR="00A72269" w:rsidRPr="00BF7E37" w:rsidRDefault="00A72269" w:rsidP="00BF7E37">
            <w:r w:rsidRPr="00BF7E37">
              <w:t>Before:</w:t>
            </w:r>
          </w:p>
          <w:p w:rsidR="00A72269" w:rsidRPr="002D7205" w:rsidRDefault="00A72269" w:rsidP="002D7205">
            <w:pPr>
              <w:pStyle w:val="Example-Code"/>
            </w:pPr>
            <w:r w:rsidRPr="002D7205">
              <w:t>&lt;</w:t>
            </w:r>
            <w:proofErr w:type="spellStart"/>
            <w:r w:rsidRPr="002D7205">
              <w:t>sessionState</w:t>
            </w:r>
            <w:proofErr w:type="spellEnd"/>
            <w:r w:rsidR="009037DA">
              <w:t xml:space="preserve"> </w:t>
            </w:r>
            <w:r w:rsidRPr="002D7205">
              <w:br/>
            </w:r>
            <w:r w:rsidRPr="002D7205">
              <w:tab/>
              <w:t>mode="</w:t>
            </w:r>
            <w:proofErr w:type="spellStart"/>
            <w:r w:rsidRPr="002D7205">
              <w:t>InProc</w:t>
            </w:r>
            <w:proofErr w:type="spellEnd"/>
            <w:r w:rsidRPr="002D7205">
              <w:t>"</w:t>
            </w:r>
            <w:r w:rsidRPr="002D7205">
              <w:br/>
            </w:r>
            <w:r w:rsidRPr="002D7205">
              <w:tab/>
            </w:r>
            <w:proofErr w:type="spellStart"/>
            <w:r w:rsidRPr="002D7205">
              <w:t>stateConnectionString</w:t>
            </w:r>
            <w:proofErr w:type="spellEnd"/>
            <w:r w:rsidRPr="002D7205">
              <w:t>="</w:t>
            </w:r>
            <w:proofErr w:type="spellStart"/>
            <w:r w:rsidRPr="002D7205">
              <w:t>tcpip</w:t>
            </w:r>
            <w:proofErr w:type="spellEnd"/>
            <w:r w:rsidRPr="002D7205">
              <w:t>=127.0.0.1:42424"</w:t>
            </w:r>
            <w:r w:rsidRPr="002D7205">
              <w:br/>
            </w:r>
            <w:r w:rsidRPr="002D7205">
              <w:tab/>
            </w:r>
            <w:proofErr w:type="spellStart"/>
            <w:r w:rsidRPr="002D7205">
              <w:t>sqlConnectionString</w:t>
            </w:r>
            <w:proofErr w:type="spellEnd"/>
            <w:r w:rsidRPr="002D7205">
              <w:t>="data</w:t>
            </w:r>
            <w:r w:rsidR="009037DA">
              <w:t xml:space="preserve"> </w:t>
            </w:r>
            <w:r w:rsidRPr="002D7205">
              <w:t>source=127.0.0.1;user</w:t>
            </w:r>
            <w:r w:rsidR="009037DA">
              <w:t xml:space="preserve"> </w:t>
            </w:r>
            <w:r w:rsidRPr="002D7205">
              <w:t>id=</w:t>
            </w:r>
            <w:proofErr w:type="spellStart"/>
            <w:r w:rsidRPr="002D7205">
              <w:t>sa;password</w:t>
            </w:r>
            <w:proofErr w:type="spellEnd"/>
            <w:r w:rsidRPr="002D7205">
              <w:t>="</w:t>
            </w:r>
            <w:r w:rsidRPr="002D7205">
              <w:br/>
            </w:r>
            <w:r w:rsidRPr="002D7205">
              <w:tab/>
            </w:r>
            <w:proofErr w:type="spellStart"/>
            <w:r w:rsidRPr="002D7205">
              <w:t>cookieless</w:t>
            </w:r>
            <w:proofErr w:type="spellEnd"/>
            <w:r w:rsidRPr="002D7205">
              <w:t>="false"</w:t>
            </w:r>
            <w:r w:rsidR="009037DA">
              <w:t xml:space="preserve"> </w:t>
            </w:r>
            <w:r w:rsidRPr="002D7205">
              <w:br/>
            </w:r>
            <w:r w:rsidRPr="002D7205">
              <w:tab/>
              <w:t>timeout="20"</w:t>
            </w:r>
            <w:r w:rsidR="009037DA">
              <w:t xml:space="preserve"> </w:t>
            </w:r>
            <w:r w:rsidRPr="002D7205">
              <w:br/>
              <w:t>/&gt;</w:t>
            </w:r>
          </w:p>
          <w:p w:rsidR="00A72269" w:rsidRPr="00BF7E37" w:rsidRDefault="00A72269" w:rsidP="00BF7E37">
            <w:r w:rsidRPr="00BF7E37">
              <w:t>After:</w:t>
            </w:r>
          </w:p>
          <w:p w:rsidR="00A72269" w:rsidRPr="002D7205" w:rsidRDefault="00A72269" w:rsidP="002D7205">
            <w:pPr>
              <w:pStyle w:val="Example-Code"/>
            </w:pPr>
            <w:r w:rsidRPr="002D7205">
              <w:t>&lt;</w:t>
            </w:r>
            <w:proofErr w:type="spellStart"/>
            <w:r w:rsidRPr="002D7205">
              <w:t>sessionState</w:t>
            </w:r>
            <w:proofErr w:type="spellEnd"/>
            <w:r w:rsidR="009037DA">
              <w:t xml:space="preserve"> </w:t>
            </w:r>
            <w:r w:rsidRPr="002D7205">
              <w:br/>
            </w:r>
            <w:r w:rsidRPr="002D7205">
              <w:tab/>
              <w:t>mode="</w:t>
            </w:r>
            <w:proofErr w:type="spellStart"/>
            <w:r w:rsidRPr="002D7205">
              <w:t>StateServer</w:t>
            </w:r>
            <w:proofErr w:type="spellEnd"/>
            <w:r w:rsidRPr="002D7205">
              <w:t>"</w:t>
            </w:r>
            <w:r w:rsidRPr="002D7205">
              <w:br/>
            </w:r>
            <w:r w:rsidRPr="002D7205">
              <w:tab/>
            </w:r>
            <w:proofErr w:type="spellStart"/>
            <w:r w:rsidRPr="002D7205">
              <w:t>stateConnectionString</w:t>
            </w:r>
            <w:proofErr w:type="spellEnd"/>
            <w:r w:rsidRPr="002D7205">
              <w:t>="</w:t>
            </w:r>
            <w:proofErr w:type="spellStart"/>
            <w:r w:rsidRPr="002D7205">
              <w:t>tcpip</w:t>
            </w:r>
            <w:proofErr w:type="spellEnd"/>
            <w:r w:rsidRPr="002D7205">
              <w:t>=127.0.0.1:42424"</w:t>
            </w:r>
            <w:r w:rsidRPr="002D7205">
              <w:br/>
            </w:r>
            <w:r w:rsidRPr="002D7205">
              <w:tab/>
            </w:r>
            <w:proofErr w:type="spellStart"/>
            <w:r w:rsidRPr="002D7205">
              <w:t>sqlConnectionString</w:t>
            </w:r>
            <w:proofErr w:type="spellEnd"/>
            <w:r w:rsidRPr="002D7205">
              <w:t>="data</w:t>
            </w:r>
            <w:r w:rsidR="009037DA">
              <w:t xml:space="preserve"> </w:t>
            </w:r>
            <w:r w:rsidRPr="002D7205">
              <w:t>source=127.0.0.1;user</w:t>
            </w:r>
            <w:r w:rsidR="009037DA">
              <w:t xml:space="preserve"> </w:t>
            </w:r>
            <w:r w:rsidRPr="002D7205">
              <w:t>id=</w:t>
            </w:r>
            <w:proofErr w:type="spellStart"/>
            <w:r w:rsidRPr="002D7205">
              <w:t>sa;password</w:t>
            </w:r>
            <w:proofErr w:type="spellEnd"/>
            <w:r w:rsidRPr="002D7205">
              <w:t>="</w:t>
            </w:r>
            <w:r w:rsidRPr="002D7205">
              <w:br/>
            </w:r>
            <w:r w:rsidRPr="002D7205">
              <w:tab/>
            </w:r>
            <w:proofErr w:type="spellStart"/>
            <w:r w:rsidRPr="002D7205">
              <w:t>cookieless</w:t>
            </w:r>
            <w:proofErr w:type="spellEnd"/>
            <w:r w:rsidRPr="002D7205">
              <w:t>="false"</w:t>
            </w:r>
            <w:r w:rsidR="009037DA">
              <w:t xml:space="preserve"> </w:t>
            </w:r>
            <w:r w:rsidRPr="002D7205">
              <w:br/>
            </w:r>
            <w:r w:rsidRPr="002D7205">
              <w:tab/>
              <w:t>timeout="30"</w:t>
            </w:r>
            <w:r w:rsidR="009037DA">
              <w:t xml:space="preserve"> </w:t>
            </w:r>
            <w:r w:rsidRPr="002D7205">
              <w:br/>
              <w:t>/&gt;</w:t>
            </w:r>
          </w:p>
        </w:tc>
      </w:tr>
    </w:tbl>
    <w:p w:rsidR="00172004" w:rsidRPr="00172004" w:rsidRDefault="00172004" w:rsidP="00172004">
      <w:pPr>
        <w:pStyle w:val="Heading5"/>
      </w:pPr>
      <w:bookmarkStart w:id="705" w:name="OLE_LINK11"/>
      <w:bookmarkStart w:id="706" w:name="OLE_LINK12"/>
      <w:proofErr w:type="spellStart"/>
      <w:r w:rsidRPr="00172004">
        <w:t>Cookiesless</w:t>
      </w:r>
      <w:proofErr w:type="spellEnd"/>
      <w:r w:rsidRPr="00172004">
        <w:t xml:space="preserve"> setting automatically </w:t>
      </w:r>
      <w:r>
        <w:t>logs</w:t>
      </w:r>
      <w:r w:rsidRPr="00172004">
        <w:t xml:space="preserve"> out </w:t>
      </w:r>
      <w:r>
        <w:t>application users</w:t>
      </w:r>
    </w:p>
    <w:p w:rsidR="00172004" w:rsidRPr="00E23F8C" w:rsidRDefault="002A1945" w:rsidP="00E23F8C">
      <w:r w:rsidRPr="00E23F8C">
        <w:t>If s</w:t>
      </w:r>
      <w:r w:rsidR="00172004" w:rsidRPr="00E23F8C">
        <w:t xml:space="preserve">ecurity is </w:t>
      </w:r>
      <w:r w:rsidRPr="00E23F8C">
        <w:t xml:space="preserve">enabled </w:t>
      </w:r>
      <w:r w:rsidR="00172004" w:rsidRPr="00E23F8C">
        <w:t xml:space="preserve">for </w:t>
      </w:r>
      <w:r w:rsidRPr="00E23F8C">
        <w:t xml:space="preserve">an </w:t>
      </w:r>
      <w:r w:rsidR="00172004" w:rsidRPr="00E23F8C">
        <w:t xml:space="preserve">Application that </w:t>
      </w:r>
      <w:r w:rsidRPr="00E23F8C">
        <w:t xml:space="preserve">contains </w:t>
      </w:r>
      <w:r w:rsidR="00172004" w:rsidRPr="00E23F8C">
        <w:t xml:space="preserve">ASP.NET </w:t>
      </w:r>
      <w:r w:rsidRPr="00E23F8C">
        <w:t>m</w:t>
      </w:r>
      <w:r w:rsidR="00172004" w:rsidRPr="00E23F8C">
        <w:t>ulti-</w:t>
      </w:r>
      <w:r w:rsidRPr="00E23F8C">
        <w:t>l</w:t>
      </w:r>
      <w:r w:rsidR="00172004" w:rsidRPr="00E23F8C">
        <w:t xml:space="preserve">evel </w:t>
      </w:r>
      <w:r w:rsidRPr="00E23F8C">
        <w:t>m</w:t>
      </w:r>
      <w:r w:rsidR="00172004" w:rsidRPr="00E23F8C">
        <w:t>enu</w:t>
      </w:r>
      <w:r w:rsidRPr="00E23F8C">
        <w:t>s</w:t>
      </w:r>
      <w:r w:rsidR="00172004" w:rsidRPr="00E23F8C">
        <w:t xml:space="preserve">, the user will </w:t>
      </w:r>
      <w:r w:rsidRPr="00E23F8C">
        <w:t xml:space="preserve">be </w:t>
      </w:r>
      <w:r w:rsidR="00172004" w:rsidRPr="00E23F8C">
        <w:t xml:space="preserve">logged out of the </w:t>
      </w:r>
      <w:r w:rsidRPr="00E23F8C">
        <w:t>a</w:t>
      </w:r>
      <w:r w:rsidR="00172004" w:rsidRPr="00E23F8C">
        <w:t xml:space="preserve">pplication if they click on the </w:t>
      </w:r>
      <w:r w:rsidRPr="00E23F8C">
        <w:t>m</w:t>
      </w:r>
      <w:r w:rsidR="00172004" w:rsidRPr="00E23F8C">
        <w:t xml:space="preserve">enu if the </w:t>
      </w:r>
      <w:r w:rsidRPr="00E23F8C">
        <w:t>“</w:t>
      </w:r>
      <w:proofErr w:type="spellStart"/>
      <w:r w:rsidR="00172004" w:rsidRPr="00E23F8C">
        <w:t>cookieless</w:t>
      </w:r>
      <w:proofErr w:type="spellEnd"/>
      <w:r w:rsidRPr="00E23F8C">
        <w:t>” attribute</w:t>
      </w:r>
      <w:r w:rsidR="00172004" w:rsidRPr="00E23F8C">
        <w:t xml:space="preserve"> is set to </w:t>
      </w:r>
      <w:r w:rsidRPr="00E23F8C">
        <w:t>“</w:t>
      </w:r>
      <w:r w:rsidR="00172004" w:rsidRPr="00E23F8C">
        <w:t>true</w:t>
      </w:r>
      <w:r w:rsidRPr="00E23F8C">
        <w:t>”</w:t>
      </w:r>
      <w:r w:rsidR="00172004" w:rsidRPr="00E23F8C">
        <w:t xml:space="preserve"> in the </w:t>
      </w:r>
      <w:r w:rsidRPr="00E23F8C">
        <w:t xml:space="preserve">application’s </w:t>
      </w:r>
      <w:proofErr w:type="spellStart"/>
      <w:r w:rsidRPr="00E23F8C">
        <w:t>W</w:t>
      </w:r>
      <w:r w:rsidR="00172004" w:rsidRPr="00E23F8C">
        <w:t>eb.config</w:t>
      </w:r>
      <w:proofErr w:type="spellEnd"/>
      <w:r w:rsidR="00172004" w:rsidRPr="00E23F8C">
        <w:t xml:space="preserve"> file.</w:t>
      </w:r>
    </w:p>
    <w:p w:rsidR="00172004" w:rsidRDefault="00172004" w:rsidP="00172004">
      <w:r>
        <w:t>For example:</w:t>
      </w:r>
    </w:p>
    <w:p w:rsidR="00172004" w:rsidRDefault="00172004" w:rsidP="00172004">
      <w:pPr>
        <w:pStyle w:val="Example-Code"/>
      </w:pPr>
      <w:r w:rsidRPr="00172004">
        <w:t>&lt;</w:t>
      </w:r>
      <w:proofErr w:type="spellStart"/>
      <w:r w:rsidRPr="00172004">
        <w:t>sessionState</w:t>
      </w:r>
      <w:proofErr w:type="spellEnd"/>
      <w:r w:rsidRPr="00172004">
        <w:t xml:space="preserve"> mode="</w:t>
      </w:r>
      <w:proofErr w:type="spellStart"/>
      <w:r w:rsidRPr="00172004">
        <w:t>InProc</w:t>
      </w:r>
      <w:proofErr w:type="spellEnd"/>
      <w:r w:rsidRPr="00172004">
        <w:t xml:space="preserve">" </w:t>
      </w:r>
    </w:p>
    <w:p w:rsidR="00172004" w:rsidRDefault="00172004" w:rsidP="00172004">
      <w:pPr>
        <w:pStyle w:val="Example-Code"/>
      </w:pPr>
      <w:r>
        <w:tab/>
      </w:r>
      <w:proofErr w:type="spellStart"/>
      <w:proofErr w:type="gramStart"/>
      <w:r w:rsidRPr="00172004">
        <w:t>stateConnectionString</w:t>
      </w:r>
      <w:proofErr w:type="spellEnd"/>
      <w:proofErr w:type="gramEnd"/>
      <w:r w:rsidRPr="00172004">
        <w:t>="</w:t>
      </w:r>
      <w:proofErr w:type="spellStart"/>
      <w:r w:rsidRPr="00172004">
        <w:t>tcpip</w:t>
      </w:r>
      <w:proofErr w:type="spellEnd"/>
      <w:r w:rsidRPr="00172004">
        <w:t xml:space="preserve">=127.0.0.1:42424" </w:t>
      </w:r>
    </w:p>
    <w:p w:rsidR="00172004" w:rsidRDefault="00172004" w:rsidP="00172004">
      <w:pPr>
        <w:pStyle w:val="Example-Code"/>
      </w:pPr>
      <w:r>
        <w:tab/>
      </w:r>
      <w:proofErr w:type="spellStart"/>
      <w:proofErr w:type="gramStart"/>
      <w:r w:rsidRPr="00172004">
        <w:t>sqlConnectionString</w:t>
      </w:r>
      <w:proofErr w:type="spellEnd"/>
      <w:proofErr w:type="gramEnd"/>
      <w:r w:rsidRPr="00172004">
        <w:t>="data source=127.0.0.1;user id=</w:t>
      </w:r>
      <w:proofErr w:type="spellStart"/>
      <w:r w:rsidRPr="00172004">
        <w:t>sa;password</w:t>
      </w:r>
      <w:proofErr w:type="spellEnd"/>
      <w:r w:rsidRPr="00172004">
        <w:t xml:space="preserve">=" </w:t>
      </w:r>
    </w:p>
    <w:p w:rsidR="00172004" w:rsidRDefault="00172004" w:rsidP="00172004">
      <w:pPr>
        <w:pStyle w:val="Example-Code"/>
      </w:pPr>
      <w:r>
        <w:tab/>
      </w:r>
      <w:proofErr w:type="spellStart"/>
      <w:proofErr w:type="gramStart"/>
      <w:r w:rsidRPr="00172004">
        <w:t>cookieless</w:t>
      </w:r>
      <w:proofErr w:type="spellEnd"/>
      <w:proofErr w:type="gramEnd"/>
      <w:r w:rsidRPr="00172004">
        <w:t xml:space="preserve">="true" </w:t>
      </w:r>
    </w:p>
    <w:p w:rsidR="00172004" w:rsidRDefault="00172004" w:rsidP="00172004">
      <w:pPr>
        <w:pStyle w:val="Example-Code"/>
      </w:pPr>
      <w:r>
        <w:tab/>
      </w:r>
      <w:proofErr w:type="gramStart"/>
      <w:r w:rsidRPr="00172004">
        <w:t>timeout</w:t>
      </w:r>
      <w:proofErr w:type="gramEnd"/>
      <w:r w:rsidRPr="00172004">
        <w:t xml:space="preserve">="60" </w:t>
      </w:r>
    </w:p>
    <w:p w:rsidR="00172004" w:rsidRPr="00172004" w:rsidRDefault="00172004" w:rsidP="00172004">
      <w:pPr>
        <w:pStyle w:val="Example-Code"/>
      </w:pPr>
      <w:r w:rsidRPr="00172004">
        <w:t>/&gt;</w:t>
      </w:r>
    </w:p>
    <w:p w:rsidR="00172004" w:rsidRDefault="00172004" w:rsidP="00172004">
      <w:r w:rsidRPr="00172004">
        <w:t>This is due to .NET and not Iron Speed Designer.</w:t>
      </w:r>
    </w:p>
    <w:p w:rsidR="00172004" w:rsidRPr="00172004" w:rsidRDefault="00172004" w:rsidP="00172004">
      <w:r>
        <w:t>According to this source:</w:t>
      </w:r>
    </w:p>
    <w:p w:rsidR="00172004" w:rsidRDefault="00C042EC" w:rsidP="00172004">
      <w:hyperlink r:id="rId91" w:tooltip="http://www.dynamisys.co.uk/ForumsBlogs/Forums/tabid/299/forumid/16/postid/573/scope/posts/Default.aspx" w:history="1">
        <w:r w:rsidR="00172004">
          <w:rPr>
            <w:rStyle w:val="Hyperlink"/>
          </w:rPr>
          <w:t>http://www.dynamisys.co.uk/ForumsBlogs/Forums/tabid/299/forumid/16/postid/573/scope/posts/Default.aspx</w:t>
        </w:r>
      </w:hyperlink>
    </w:p>
    <w:p w:rsidR="00172004" w:rsidRPr="00172004" w:rsidRDefault="00172004" w:rsidP="00172004">
      <w:r w:rsidRPr="00172004">
        <w:t xml:space="preserve">"Using </w:t>
      </w:r>
      <w:proofErr w:type="spellStart"/>
      <w:r w:rsidRPr="00172004">
        <w:t>cookieless</w:t>
      </w:r>
      <w:proofErr w:type="spellEnd"/>
      <w:r w:rsidRPr="00172004">
        <w:t xml:space="preserve"> Sessions has an unfortunate side effect: You must also stop using the ASP.NET 2.0 menu controls. If you continue to use the menu controls, you'll find that each time your users click on a menu to go to another page, they lose their Session data. ASP.NET security, which by default uses an encrypted cookie to store security information, also has a </w:t>
      </w:r>
      <w:proofErr w:type="spellStart"/>
      <w:r w:rsidRPr="00172004">
        <w:t>cookieless</w:t>
      </w:r>
      <w:proofErr w:type="spellEnd"/>
      <w:r w:rsidRPr="00172004">
        <w:t xml:space="preserve"> option that embeds the encrypted security information into the URL. If you turn that option on and continue to use the ASP.NET 2.0 menu controls, you'll find that your users get logged off every time they click on a menu control."</w:t>
      </w:r>
    </w:p>
    <w:bookmarkEnd w:id="705"/>
    <w:bookmarkEnd w:id="706"/>
    <w:p w:rsidR="0068617C" w:rsidRDefault="0068617C"/>
    <w:p w:rsidR="00334A62" w:rsidRDefault="00334A62" w:rsidP="00334A62">
      <w:pPr>
        <w:pStyle w:val="Heading3"/>
      </w:pPr>
      <w:bookmarkStart w:id="707" w:name="_Toc104366675"/>
      <w:bookmarkStart w:id="708" w:name="_Ref104373628"/>
      <w:bookmarkStart w:id="709" w:name="_Toc105587065"/>
      <w:bookmarkStart w:id="710" w:name="_Toc414885804"/>
      <w:r>
        <w:t>ADO</w:t>
      </w:r>
      <w:r w:rsidR="009037DA">
        <w:t xml:space="preserve"> </w:t>
      </w:r>
      <w:r>
        <w:t>and</w:t>
      </w:r>
      <w:r w:rsidR="009037DA">
        <w:t xml:space="preserve"> </w:t>
      </w:r>
      <w:r>
        <w:t>ADO.NET</w:t>
      </w:r>
      <w:r w:rsidR="009037DA">
        <w:t xml:space="preserve"> </w:t>
      </w:r>
      <w:r>
        <w:t>Data</w:t>
      </w:r>
      <w:r w:rsidR="009037DA">
        <w:t xml:space="preserve"> </w:t>
      </w:r>
      <w:r>
        <w:t>Source</w:t>
      </w:r>
      <w:r w:rsidR="009037DA">
        <w:t xml:space="preserve"> </w:t>
      </w:r>
      <w:r>
        <w:t>Connection</w:t>
      </w:r>
      <w:r w:rsidR="009037DA">
        <w:t xml:space="preserve"> </w:t>
      </w:r>
      <w:r>
        <w:t>Strings</w:t>
      </w:r>
      <w:bookmarkEnd w:id="707"/>
      <w:bookmarkEnd w:id="708"/>
      <w:bookmarkEnd w:id="709"/>
      <w:bookmarkEnd w:id="710"/>
    </w:p>
    <w:p w:rsidR="00334A62" w:rsidRPr="00BF7E37" w:rsidRDefault="00334A62" w:rsidP="00BF7E37">
      <w:r w:rsidRPr="00BF7E37">
        <w:fldChar w:fldCharType="begin"/>
      </w:r>
      <w:r w:rsidRPr="00BF7E37">
        <w:instrText>xe</w:instrText>
      </w:r>
      <w:r w:rsidR="009037DA">
        <w:instrText xml:space="preserve"> </w:instrText>
      </w:r>
      <w:r w:rsidRPr="00BF7E37">
        <w:instrText>"ADO</w:instrText>
      </w:r>
      <w:r w:rsidR="009037DA">
        <w:instrText xml:space="preserve"> </w:instrText>
      </w:r>
      <w:r w:rsidRPr="00BF7E37">
        <w:instrText>and</w:instrText>
      </w:r>
      <w:r w:rsidR="009037DA">
        <w:instrText xml:space="preserve"> </w:instrText>
      </w:r>
      <w:r w:rsidRPr="00BF7E37">
        <w:instrText>ADO.NET</w:instrText>
      </w:r>
      <w:r w:rsidR="009037DA">
        <w:instrText xml:space="preserve"> </w:instrText>
      </w:r>
      <w:r w:rsidRPr="00BF7E37">
        <w:instrText>Data</w:instrText>
      </w:r>
      <w:r w:rsidR="009037DA">
        <w:instrText xml:space="preserve"> </w:instrText>
      </w:r>
      <w:r w:rsidRPr="00BF7E37">
        <w:instrText>Source</w:instrText>
      </w:r>
      <w:r w:rsidR="009037DA">
        <w:instrText xml:space="preserve"> </w:instrText>
      </w:r>
      <w:r w:rsidRPr="00BF7E37">
        <w:instrText>Connection</w:instrText>
      </w:r>
      <w:r w:rsidR="009037DA">
        <w:instrText xml:space="preserve"> </w:instrText>
      </w:r>
      <w:r w:rsidRPr="00BF7E37">
        <w:instrText>Strings"</w:instrText>
      </w:r>
      <w:r w:rsidRPr="00BF7E37">
        <w:fldChar w:fldCharType="end"/>
      </w:r>
      <w:r w:rsidRPr="00BF7E37">
        <w:fldChar w:fldCharType="begin"/>
      </w:r>
      <w:r w:rsidRPr="00BF7E37">
        <w:instrText>xe</w:instrText>
      </w:r>
      <w:r w:rsidR="009037DA">
        <w:instrText xml:space="preserve"> </w:instrText>
      </w:r>
      <w:r w:rsidRPr="00BF7E37">
        <w:instrText>"Microsoft</w:instrText>
      </w:r>
      <w:r w:rsidR="009037DA">
        <w:instrText xml:space="preserve"> </w:instrText>
      </w:r>
      <w:r w:rsidRPr="00BF7E37">
        <w:instrText>SQL</w:instrText>
      </w:r>
      <w:r w:rsidR="009037DA">
        <w:instrText xml:space="preserve"> </w:instrText>
      </w:r>
      <w:r w:rsidRPr="00BF7E37">
        <w:instrText>Server:ADO.NET</w:instrText>
      </w:r>
      <w:r w:rsidR="009037DA">
        <w:instrText xml:space="preserve"> </w:instrText>
      </w:r>
      <w:r w:rsidRPr="00BF7E37">
        <w:instrText>data</w:instrText>
      </w:r>
      <w:r w:rsidR="009037DA">
        <w:instrText xml:space="preserve"> </w:instrText>
      </w:r>
      <w:r w:rsidRPr="00BF7E37">
        <w:instrText>source</w:instrText>
      </w:r>
      <w:r w:rsidR="009037DA">
        <w:instrText xml:space="preserve"> </w:instrText>
      </w:r>
      <w:r w:rsidRPr="00BF7E37">
        <w:instrText>connection</w:instrText>
      </w:r>
      <w:r w:rsidR="009037DA">
        <w:instrText xml:space="preserve"> </w:instrText>
      </w:r>
      <w:r w:rsidRPr="00BF7E37">
        <w:instrText>strings"</w:instrText>
      </w:r>
      <w:r w:rsidRPr="00BF7E37">
        <w:fldChar w:fldCharType="end"/>
      </w:r>
      <w:r w:rsidRPr="00BF7E37">
        <w:fldChar w:fldCharType="begin"/>
      </w:r>
      <w:r w:rsidRPr="00BF7E37">
        <w:instrText>xe</w:instrText>
      </w:r>
      <w:r w:rsidR="009037DA">
        <w:instrText xml:space="preserve"> </w:instrText>
      </w:r>
      <w:r w:rsidRPr="00BF7E37">
        <w:instrText>"ADO.NET:Data</w:instrText>
      </w:r>
      <w:r w:rsidR="009037DA">
        <w:instrText xml:space="preserve"> </w:instrText>
      </w:r>
      <w:r w:rsidRPr="00BF7E37">
        <w:instrText>source</w:instrText>
      </w:r>
      <w:r w:rsidR="009037DA">
        <w:instrText xml:space="preserve"> </w:instrText>
      </w:r>
      <w:r w:rsidRPr="00BF7E37">
        <w:instrText>connection</w:instrText>
      </w:r>
      <w:r w:rsidR="009037DA">
        <w:instrText xml:space="preserve"> </w:instrText>
      </w:r>
      <w:r w:rsidRPr="00BF7E37">
        <w:instrText>strings"</w:instrText>
      </w:r>
      <w:r w:rsidRPr="00BF7E37">
        <w:fldChar w:fldCharType="end"/>
      </w:r>
      <w:r w:rsidR="00A72E96" w:rsidRPr="00A3613B">
        <w:fldChar w:fldCharType="begin"/>
      </w:r>
      <w:r w:rsidR="00A72E96" w:rsidRPr="00A3613B">
        <w:instrText>xe</w:instrText>
      </w:r>
      <w:r w:rsidR="009037DA">
        <w:instrText xml:space="preserve"> </w:instrText>
      </w:r>
      <w:r w:rsidR="00A72E96" w:rsidRPr="00A3613B">
        <w:instrText>"</w:instrText>
      </w:r>
      <w:r w:rsidR="00A72E96">
        <w:instrText>Web.config</w:instrText>
      </w:r>
      <w:r w:rsidR="009037DA">
        <w:instrText xml:space="preserve"> </w:instrText>
      </w:r>
      <w:r w:rsidR="00A72E96">
        <w:instrText>file:ADO</w:instrText>
      </w:r>
      <w:r w:rsidR="009037DA">
        <w:instrText xml:space="preserve"> </w:instrText>
      </w:r>
      <w:r w:rsidR="00A72E96">
        <w:instrText>and</w:instrText>
      </w:r>
      <w:r w:rsidR="009037DA">
        <w:instrText xml:space="preserve"> </w:instrText>
      </w:r>
      <w:r w:rsidR="00A72E96">
        <w:instrText>ADO.NET</w:instrText>
      </w:r>
      <w:r w:rsidR="009037DA">
        <w:instrText xml:space="preserve"> </w:instrText>
      </w:r>
      <w:r w:rsidR="00A72E96">
        <w:instrText>data</w:instrText>
      </w:r>
      <w:r w:rsidR="009037DA">
        <w:instrText xml:space="preserve"> </w:instrText>
      </w:r>
      <w:r w:rsidR="00A72E96">
        <w:instrText>source</w:instrText>
      </w:r>
      <w:r w:rsidR="009037DA">
        <w:instrText xml:space="preserve"> </w:instrText>
      </w:r>
      <w:r w:rsidR="00A72E96">
        <w:instrText>connection</w:instrText>
      </w:r>
      <w:r w:rsidR="009037DA">
        <w:instrText xml:space="preserve"> </w:instrText>
      </w:r>
      <w:r w:rsidR="00A72E96">
        <w:instrText>strings</w:instrText>
      </w:r>
      <w:r w:rsidR="00A72E96" w:rsidRPr="00A3613B">
        <w:instrText>"</w:instrText>
      </w:r>
      <w:r w:rsidR="00A72E96" w:rsidRPr="00A3613B">
        <w:fldChar w:fldCharType="end"/>
      </w:r>
      <w:r w:rsidRPr="00BF7E37">
        <w:t>Your</w:t>
      </w:r>
      <w:r w:rsidR="009037DA">
        <w:t xml:space="preserve"> </w:t>
      </w:r>
      <w:r w:rsidRPr="00BF7E37">
        <w:t>application’s</w:t>
      </w:r>
      <w:r w:rsidR="009037DA">
        <w:t xml:space="preserve"> </w:t>
      </w:r>
      <w:proofErr w:type="spellStart"/>
      <w:r w:rsidRPr="00BF7E37">
        <w:t>Web.config</w:t>
      </w:r>
      <w:proofErr w:type="spellEnd"/>
      <w:r w:rsidR="009037DA">
        <w:t xml:space="preserve"> </w:t>
      </w:r>
      <w:r w:rsidRPr="00BF7E37">
        <w:t>file</w:t>
      </w:r>
      <w:r w:rsidR="009037DA">
        <w:t xml:space="preserve"> </w:t>
      </w:r>
      <w:r w:rsidRPr="00BF7E37">
        <w:t>should</w:t>
      </w:r>
      <w:r w:rsidR="009037DA">
        <w:t xml:space="preserve"> </w:t>
      </w:r>
      <w:r w:rsidRPr="00BF7E37">
        <w:t>specify</w:t>
      </w:r>
      <w:r w:rsidR="009037DA">
        <w:t xml:space="preserve"> </w:t>
      </w:r>
      <w:r w:rsidRPr="00BF7E37">
        <w:t>the</w:t>
      </w:r>
      <w:r w:rsidR="009037DA">
        <w:t xml:space="preserve"> </w:t>
      </w:r>
      <w:r w:rsidRPr="00BF7E37">
        <w:t>name</w:t>
      </w:r>
      <w:r w:rsidR="009037DA">
        <w:t xml:space="preserve"> </w:t>
      </w:r>
      <w:r w:rsidRPr="00BF7E37">
        <w:t>of</w:t>
      </w:r>
      <w:r w:rsidR="009037DA">
        <w:t xml:space="preserve"> </w:t>
      </w:r>
      <w:r w:rsidRPr="00BF7E37">
        <w:t>the</w:t>
      </w:r>
      <w:r w:rsidR="009037DA">
        <w:t xml:space="preserve"> </w:t>
      </w:r>
      <w:r w:rsidRPr="00BF7E37">
        <w:t>Microsoft</w:t>
      </w:r>
      <w:r w:rsidR="009037DA">
        <w:t xml:space="preserve"> </w:t>
      </w:r>
      <w:r w:rsidRPr="00BF7E37">
        <w:t>SQL</w:t>
      </w:r>
      <w:r w:rsidR="009037DA">
        <w:t xml:space="preserve"> </w:t>
      </w:r>
      <w:r w:rsidRPr="00BF7E37">
        <w:t>Server,</w:t>
      </w:r>
      <w:r w:rsidR="009037DA">
        <w:t xml:space="preserve"> </w:t>
      </w:r>
      <w:r w:rsidRPr="00BF7E37">
        <w:t>not</w:t>
      </w:r>
      <w:r w:rsidR="009037DA">
        <w:t xml:space="preserve"> </w:t>
      </w:r>
      <w:r w:rsidRPr="00BF7E37">
        <w:t>the</w:t>
      </w:r>
      <w:r w:rsidR="009037DA">
        <w:t xml:space="preserve"> </w:t>
      </w:r>
      <w:r w:rsidRPr="00BF7E37">
        <w:t>path</w:t>
      </w:r>
      <w:r w:rsidR="009037DA">
        <w:t xml:space="preserve"> </w:t>
      </w:r>
      <w:r w:rsidRPr="00BF7E37">
        <w:t>of</w:t>
      </w:r>
      <w:r w:rsidR="009037DA">
        <w:t xml:space="preserve"> </w:t>
      </w:r>
      <w:r w:rsidRPr="00BF7E37">
        <w:t>the</w:t>
      </w:r>
      <w:r w:rsidR="009037DA">
        <w:t xml:space="preserve"> </w:t>
      </w:r>
      <w:r w:rsidRPr="00BF7E37">
        <w:t>database</w:t>
      </w:r>
      <w:r w:rsidR="009037DA">
        <w:t xml:space="preserve"> </w:t>
      </w:r>
      <w:r w:rsidRPr="00BF7E37">
        <w:t>file.</w:t>
      </w:r>
    </w:p>
    <w:p w:rsidR="00334A62" w:rsidRPr="00BF7E37" w:rsidRDefault="00334A62" w:rsidP="00BF7E37">
      <w:r w:rsidRPr="00BF7E37">
        <w:t>If</w:t>
      </w:r>
      <w:r w:rsidR="009037DA">
        <w:t xml:space="preserve"> </w:t>
      </w:r>
      <w:r w:rsidRPr="00BF7E37">
        <w:t>the</w:t>
      </w:r>
      <w:r w:rsidR="009037DA">
        <w:t xml:space="preserve"> </w:t>
      </w:r>
      <w:r w:rsidRPr="00BF7E37">
        <w:t>database</w:t>
      </w:r>
      <w:r w:rsidR="009037DA">
        <w:t xml:space="preserve"> </w:t>
      </w:r>
      <w:r w:rsidRPr="00BF7E37">
        <w:t>is</w:t>
      </w:r>
      <w:r w:rsidR="009037DA">
        <w:t xml:space="preserve"> </w:t>
      </w:r>
      <w:r w:rsidRPr="00BF7E37">
        <w:t>on</w:t>
      </w:r>
      <w:r w:rsidR="009037DA">
        <w:t xml:space="preserve"> </w:t>
      </w:r>
      <w:r w:rsidRPr="00BF7E37">
        <w:t>the</w:t>
      </w:r>
      <w:r w:rsidR="009037DA">
        <w:t xml:space="preserve"> </w:t>
      </w:r>
      <w:r w:rsidRPr="00BF7E37">
        <w:t>same</w:t>
      </w:r>
      <w:r w:rsidR="009037DA">
        <w:t xml:space="preserve"> </w:t>
      </w:r>
      <w:r w:rsidRPr="00BF7E37">
        <w:t>machine</w:t>
      </w:r>
      <w:r w:rsidR="009037DA">
        <w:t xml:space="preserve"> </w:t>
      </w:r>
      <w:r w:rsidRPr="00BF7E37">
        <w:t>as</w:t>
      </w:r>
      <w:r w:rsidR="009037DA">
        <w:t xml:space="preserve"> </w:t>
      </w:r>
      <w:r w:rsidRPr="00BF7E37">
        <w:t>the</w:t>
      </w:r>
      <w:r w:rsidR="009037DA">
        <w:t xml:space="preserve"> </w:t>
      </w:r>
      <w:r w:rsidRPr="00BF7E37">
        <w:t>application,</w:t>
      </w:r>
      <w:r w:rsidR="009037DA">
        <w:t xml:space="preserve"> </w:t>
      </w:r>
      <w:r w:rsidRPr="00BF7E37">
        <w:t>you</w:t>
      </w:r>
      <w:r w:rsidR="009037DA">
        <w:t xml:space="preserve"> </w:t>
      </w:r>
      <w:r w:rsidRPr="00BF7E37">
        <w:t>can</w:t>
      </w:r>
      <w:r w:rsidR="009037DA">
        <w:t xml:space="preserve"> </w:t>
      </w:r>
      <w:r w:rsidRPr="00BF7E37">
        <w:t>use:</w:t>
      </w:r>
    </w:p>
    <w:p w:rsidR="00334A62" w:rsidRDefault="00334A62" w:rsidP="00334A62">
      <w:pPr>
        <w:pStyle w:val="Example"/>
      </w:pPr>
      <w:r>
        <w:t>Data</w:t>
      </w:r>
      <w:r w:rsidR="009037DA">
        <w:t xml:space="preserve"> </w:t>
      </w:r>
      <w:r>
        <w:t>Source</w:t>
      </w:r>
      <w:proofErr w:type="gramStart"/>
      <w:r>
        <w:t>=(</w:t>
      </w:r>
      <w:proofErr w:type="gramEnd"/>
      <w:r>
        <w:t>local)</w:t>
      </w:r>
    </w:p>
    <w:p w:rsidR="00334A62" w:rsidRDefault="00334A62" w:rsidP="00334A62">
      <w:r>
        <w:t>If</w:t>
      </w:r>
      <w:r w:rsidR="009037DA">
        <w:t xml:space="preserve"> </w:t>
      </w:r>
      <w:r>
        <w:t>the</w:t>
      </w:r>
      <w:r w:rsidR="009037DA">
        <w:t xml:space="preserve"> </w:t>
      </w:r>
      <w:r>
        <w:t>database</w:t>
      </w:r>
      <w:r w:rsidR="009037DA">
        <w:t xml:space="preserve"> </w:t>
      </w:r>
      <w:r>
        <w:t>is</w:t>
      </w:r>
      <w:r w:rsidR="009037DA">
        <w:t xml:space="preserve"> </w:t>
      </w:r>
      <w:r>
        <w:t>on</w:t>
      </w:r>
      <w:r w:rsidR="009037DA">
        <w:t xml:space="preserve"> </w:t>
      </w:r>
      <w:r>
        <w:t>another</w:t>
      </w:r>
      <w:r w:rsidR="009037DA">
        <w:t xml:space="preserve"> </w:t>
      </w:r>
      <w:r>
        <w:t>machine,</w:t>
      </w:r>
      <w:r w:rsidR="009037DA">
        <w:t xml:space="preserve"> </w:t>
      </w:r>
      <w:r>
        <w:t>and</w:t>
      </w:r>
      <w:r w:rsidR="009037DA">
        <w:t xml:space="preserve"> </w:t>
      </w:r>
      <w:r>
        <w:t>you</w:t>
      </w:r>
      <w:r w:rsidR="009037DA">
        <w:t xml:space="preserve"> </w:t>
      </w:r>
      <w:r>
        <w:t>know</w:t>
      </w:r>
      <w:r w:rsidR="009037DA">
        <w:t xml:space="preserve"> </w:t>
      </w:r>
      <w:r>
        <w:t>the</w:t>
      </w:r>
      <w:r w:rsidR="009037DA">
        <w:t xml:space="preserve"> </w:t>
      </w:r>
      <w:r>
        <w:t>name</w:t>
      </w:r>
      <w:r w:rsidR="009037DA">
        <w:t xml:space="preserve"> </w:t>
      </w:r>
      <w:r>
        <w:t>of</w:t>
      </w:r>
      <w:r w:rsidR="009037DA">
        <w:t xml:space="preserve"> </w:t>
      </w:r>
      <w:r>
        <w:t>the</w:t>
      </w:r>
      <w:r w:rsidR="009037DA">
        <w:t xml:space="preserve"> </w:t>
      </w:r>
      <w:r>
        <w:t>Microsoft</w:t>
      </w:r>
      <w:r w:rsidR="009037DA">
        <w:t xml:space="preserve"> </w:t>
      </w:r>
      <w:r>
        <w:t>SQL</w:t>
      </w:r>
      <w:r w:rsidR="009037DA">
        <w:t xml:space="preserve"> </w:t>
      </w:r>
      <w:r>
        <w:t>Server</w:t>
      </w:r>
      <w:r w:rsidR="009037DA">
        <w:t xml:space="preserve"> </w:t>
      </w:r>
      <w:r>
        <w:t>instance,</w:t>
      </w:r>
      <w:r w:rsidR="009037DA">
        <w:t xml:space="preserve"> </w:t>
      </w:r>
      <w:r>
        <w:t>you</w:t>
      </w:r>
      <w:r w:rsidR="009037DA">
        <w:t xml:space="preserve"> </w:t>
      </w:r>
      <w:r>
        <w:t>can</w:t>
      </w:r>
      <w:r w:rsidR="009037DA">
        <w:t xml:space="preserve"> </w:t>
      </w:r>
      <w:r>
        <w:t>use:</w:t>
      </w:r>
    </w:p>
    <w:p w:rsidR="00334A62" w:rsidRDefault="00334A62" w:rsidP="00334A62">
      <w:pPr>
        <w:pStyle w:val="Example"/>
      </w:pPr>
      <w:r>
        <w:t>Data</w:t>
      </w:r>
      <w:r w:rsidR="009037DA">
        <w:t xml:space="preserve"> </w:t>
      </w:r>
      <w:r>
        <w:t>Source=</w:t>
      </w:r>
      <w:proofErr w:type="spellStart"/>
      <w:r>
        <w:t>MySQLServerName</w:t>
      </w:r>
      <w:proofErr w:type="spellEnd"/>
    </w:p>
    <w:p w:rsidR="00334A62" w:rsidRDefault="00334A62" w:rsidP="00334A62">
      <w:r>
        <w:t>(Please</w:t>
      </w:r>
      <w:r w:rsidR="009037DA">
        <w:t xml:space="preserve"> </w:t>
      </w:r>
      <w:r>
        <w:t>note</w:t>
      </w:r>
      <w:r w:rsidR="009037DA">
        <w:t xml:space="preserve"> </w:t>
      </w:r>
      <w:r>
        <w:t>that</w:t>
      </w:r>
      <w:r w:rsidR="009037DA">
        <w:t xml:space="preserve"> </w:t>
      </w:r>
      <w:r>
        <w:t>this</w:t>
      </w:r>
      <w:r w:rsidR="009037DA">
        <w:t xml:space="preserve"> </w:t>
      </w:r>
      <w:r>
        <w:t>is</w:t>
      </w:r>
      <w:r w:rsidR="009037DA">
        <w:t xml:space="preserve"> </w:t>
      </w:r>
      <w:r>
        <w:t>not</w:t>
      </w:r>
      <w:r w:rsidR="009037DA">
        <w:t xml:space="preserve"> </w:t>
      </w:r>
      <w:r>
        <w:t>the</w:t>
      </w:r>
      <w:r w:rsidR="009037DA">
        <w:t xml:space="preserve"> </w:t>
      </w:r>
      <w:r>
        <w:t>same</w:t>
      </w:r>
      <w:r w:rsidR="009037DA">
        <w:t xml:space="preserve"> </w:t>
      </w:r>
      <w:r>
        <w:t>as</w:t>
      </w:r>
      <w:r w:rsidR="009037DA">
        <w:t xml:space="preserve"> </w:t>
      </w:r>
      <w:r>
        <w:t>the</w:t>
      </w:r>
      <w:r w:rsidR="009037DA">
        <w:t xml:space="preserve"> </w:t>
      </w:r>
      <w:r>
        <w:t>machine</w:t>
      </w:r>
      <w:r w:rsidR="009037DA">
        <w:t xml:space="preserve"> </w:t>
      </w:r>
      <w:r>
        <w:t>name</w:t>
      </w:r>
      <w:r w:rsidR="009037DA">
        <w:t xml:space="preserve"> </w:t>
      </w:r>
      <w:r>
        <w:t>or</w:t>
      </w:r>
      <w:r w:rsidR="009037DA">
        <w:t xml:space="preserve"> </w:t>
      </w:r>
      <w:r>
        <w:t>the</w:t>
      </w:r>
      <w:r w:rsidR="009037DA">
        <w:t xml:space="preserve"> </w:t>
      </w:r>
      <w:r>
        <w:t>host</w:t>
      </w:r>
      <w:r w:rsidR="009037DA">
        <w:t xml:space="preserve"> </w:t>
      </w:r>
      <w:r>
        <w:t>name,</w:t>
      </w:r>
      <w:r w:rsidR="009037DA">
        <w:t xml:space="preserve"> </w:t>
      </w:r>
      <w:r>
        <w:t>such</w:t>
      </w:r>
      <w:r w:rsidR="009037DA">
        <w:t xml:space="preserve"> </w:t>
      </w:r>
      <w:r>
        <w:t>as</w:t>
      </w:r>
      <w:r w:rsidR="009037DA">
        <w:t xml:space="preserve"> </w:t>
      </w:r>
      <w:r>
        <w:t>MyDomain.com.</w:t>
      </w:r>
      <w:r w:rsidR="009037DA">
        <w:t xml:space="preserve">  </w:t>
      </w:r>
      <w:r>
        <w:t>It</w:t>
      </w:r>
      <w:r w:rsidR="009037DA">
        <w:t xml:space="preserve"> </w:t>
      </w:r>
      <w:r>
        <w:t>is</w:t>
      </w:r>
      <w:r w:rsidR="009037DA">
        <w:t xml:space="preserve"> </w:t>
      </w:r>
      <w:r>
        <w:t>the</w:t>
      </w:r>
      <w:r w:rsidR="009037DA">
        <w:t xml:space="preserve"> </w:t>
      </w:r>
      <w:r>
        <w:t>name</w:t>
      </w:r>
      <w:r w:rsidR="009037DA">
        <w:t xml:space="preserve"> </w:t>
      </w:r>
      <w:r>
        <w:t>of</w:t>
      </w:r>
      <w:r w:rsidR="009037DA">
        <w:t xml:space="preserve"> </w:t>
      </w:r>
      <w:r>
        <w:t>the</w:t>
      </w:r>
      <w:r w:rsidR="009037DA">
        <w:t xml:space="preserve"> </w:t>
      </w:r>
      <w:r>
        <w:t>Microsoft</w:t>
      </w:r>
      <w:r w:rsidR="009037DA">
        <w:t xml:space="preserve"> </w:t>
      </w:r>
      <w:r>
        <w:t>SQL</w:t>
      </w:r>
      <w:r w:rsidR="009037DA">
        <w:t xml:space="preserve"> </w:t>
      </w:r>
      <w:r>
        <w:t>Server).</w:t>
      </w:r>
    </w:p>
    <w:p w:rsidR="00334A62" w:rsidRDefault="00334A62" w:rsidP="00334A62">
      <w:r>
        <w:t>If</w:t>
      </w:r>
      <w:r w:rsidR="009037DA">
        <w:t xml:space="preserve"> </w:t>
      </w:r>
      <w:r>
        <w:t>the</w:t>
      </w:r>
      <w:r w:rsidR="009037DA">
        <w:t xml:space="preserve"> </w:t>
      </w:r>
      <w:r>
        <w:t>database</w:t>
      </w:r>
      <w:r w:rsidR="009037DA">
        <w:t xml:space="preserve"> </w:t>
      </w:r>
      <w:r>
        <w:t>is</w:t>
      </w:r>
      <w:r w:rsidR="009037DA">
        <w:t xml:space="preserve"> </w:t>
      </w:r>
      <w:r>
        <w:t>on</w:t>
      </w:r>
      <w:r w:rsidR="009037DA">
        <w:t xml:space="preserve"> </w:t>
      </w:r>
      <w:r>
        <w:t>another</w:t>
      </w:r>
      <w:r w:rsidR="009037DA">
        <w:t xml:space="preserve"> </w:t>
      </w:r>
      <w:r>
        <w:t>machine,</w:t>
      </w:r>
      <w:r w:rsidR="009037DA">
        <w:t xml:space="preserve"> </w:t>
      </w:r>
      <w:r>
        <w:t>you</w:t>
      </w:r>
      <w:r w:rsidR="009037DA">
        <w:t xml:space="preserve"> </w:t>
      </w:r>
      <w:r>
        <w:t>can</w:t>
      </w:r>
      <w:r w:rsidR="009037DA">
        <w:t xml:space="preserve"> </w:t>
      </w:r>
      <w:r>
        <w:t>also</w:t>
      </w:r>
      <w:r w:rsidR="009037DA">
        <w:t xml:space="preserve"> </w:t>
      </w:r>
      <w:r>
        <w:t>use</w:t>
      </w:r>
      <w:r w:rsidR="009037DA">
        <w:t xml:space="preserve"> </w:t>
      </w:r>
      <w:r>
        <w:t>the</w:t>
      </w:r>
      <w:r w:rsidR="009037DA">
        <w:t xml:space="preserve"> </w:t>
      </w:r>
      <w:r>
        <w:t>IP</w:t>
      </w:r>
      <w:r w:rsidR="009037DA">
        <w:t xml:space="preserve"> </w:t>
      </w:r>
      <w:r>
        <w:t>address</w:t>
      </w:r>
      <w:r w:rsidR="009037DA">
        <w:t xml:space="preserve"> </w:t>
      </w:r>
      <w:r>
        <w:t>of</w:t>
      </w:r>
      <w:r w:rsidR="009037DA">
        <w:t xml:space="preserve"> </w:t>
      </w:r>
      <w:r>
        <w:t>the</w:t>
      </w:r>
      <w:r w:rsidR="009037DA">
        <w:t xml:space="preserve"> </w:t>
      </w:r>
      <w:r>
        <w:t>machine:</w:t>
      </w:r>
    </w:p>
    <w:p w:rsidR="00334A62" w:rsidRDefault="00334A62" w:rsidP="00334A62">
      <w:pPr>
        <w:pStyle w:val="Example"/>
      </w:pPr>
      <w:r>
        <w:t>Data</w:t>
      </w:r>
      <w:r w:rsidR="009037DA">
        <w:t xml:space="preserve"> </w:t>
      </w:r>
      <w:r>
        <w:t>Source=192.168.0.1</w:t>
      </w:r>
    </w:p>
    <w:p w:rsidR="00334A62" w:rsidRDefault="00334A62" w:rsidP="00334A62">
      <w:pPr>
        <w:pStyle w:val="Heading5"/>
      </w:pPr>
      <w:r>
        <w:t>See</w:t>
      </w:r>
    </w:p>
    <w:p w:rsidR="00334A62" w:rsidRDefault="00334A62" w:rsidP="00334A62">
      <w:r>
        <w:t>Collection</w:t>
      </w:r>
      <w:r w:rsidR="009037DA">
        <w:t xml:space="preserve"> </w:t>
      </w:r>
      <w:r>
        <w:t>of</w:t>
      </w:r>
      <w:r w:rsidR="009037DA">
        <w:t xml:space="preserve"> </w:t>
      </w:r>
      <w:r>
        <w:t>ADO</w:t>
      </w:r>
      <w:r w:rsidR="009037DA">
        <w:t xml:space="preserve"> </w:t>
      </w:r>
      <w:r>
        <w:t>and</w:t>
      </w:r>
      <w:r w:rsidR="009037DA">
        <w:t xml:space="preserve"> </w:t>
      </w:r>
      <w:r>
        <w:t>ADO.NET</w:t>
      </w:r>
      <w:r w:rsidR="009037DA">
        <w:t xml:space="preserve"> </w:t>
      </w:r>
      <w:r>
        <w:t>connection</w:t>
      </w:r>
      <w:r w:rsidR="009037DA">
        <w:t xml:space="preserve"> </w:t>
      </w:r>
      <w:r>
        <w:t>strings:</w:t>
      </w:r>
    </w:p>
    <w:p w:rsidR="00334A62" w:rsidRDefault="00C042EC" w:rsidP="00334A62">
      <w:hyperlink r:id="rId92" w:history="1">
        <w:r w:rsidR="00334A62" w:rsidRPr="00F666B4">
          <w:rPr>
            <w:rStyle w:val="Hyperlink"/>
          </w:rPr>
          <w:t>http://www.carlprothman.net/Default.aspx?tabid=81</w:t>
        </w:r>
      </w:hyperlink>
    </w:p>
    <w:p w:rsidR="0008797B" w:rsidRDefault="0008797B" w:rsidP="0008797B">
      <w:pPr>
        <w:pStyle w:val="Heading3"/>
      </w:pPr>
      <w:bookmarkStart w:id="711" w:name="_Toc104379970"/>
      <w:bookmarkStart w:id="712" w:name="_Ref104379998"/>
      <w:bookmarkStart w:id="713" w:name="_Toc105587066"/>
      <w:bookmarkStart w:id="714" w:name="_Toc414885805"/>
      <w:proofErr w:type="spellStart"/>
      <w:r>
        <w:t>Web.Config</w:t>
      </w:r>
      <w:proofErr w:type="spellEnd"/>
      <w:r w:rsidR="009037DA">
        <w:t xml:space="preserve"> </w:t>
      </w:r>
      <w:r>
        <w:t>Settings</w:t>
      </w:r>
      <w:r w:rsidR="009037DA">
        <w:t xml:space="preserve"> </w:t>
      </w:r>
      <w:r>
        <w:t>for</w:t>
      </w:r>
      <w:r w:rsidR="009037DA">
        <w:t xml:space="preserve"> </w:t>
      </w:r>
      <w:r>
        <w:t>Microsoft</w:t>
      </w:r>
      <w:r w:rsidR="009037DA">
        <w:t xml:space="preserve"> </w:t>
      </w:r>
      <w:r>
        <w:t>Access</w:t>
      </w:r>
      <w:r w:rsidR="009037DA">
        <w:t xml:space="preserve"> </w:t>
      </w:r>
      <w:r>
        <w:t>Databases</w:t>
      </w:r>
      <w:bookmarkEnd w:id="711"/>
      <w:bookmarkEnd w:id="712"/>
      <w:bookmarkEnd w:id="713"/>
      <w:bookmarkEnd w:id="714"/>
    </w:p>
    <w:p w:rsidR="0008797B" w:rsidRDefault="0008797B" w:rsidP="0008797B">
      <w:r w:rsidRPr="0008797B">
        <w:fldChar w:fldCharType="begin"/>
      </w:r>
      <w:r w:rsidRPr="0008797B">
        <w:instrText>xe</w:instrText>
      </w:r>
      <w:r w:rsidR="009037DA">
        <w:instrText xml:space="preserve"> </w:instrText>
      </w:r>
      <w:r w:rsidRPr="0008797B">
        <w:instrText>"</w:instrText>
      </w:r>
      <w:r>
        <w:instrText>Web.Config</w:instrText>
      </w:r>
      <w:r w:rsidR="009037DA">
        <w:instrText xml:space="preserve"> </w:instrText>
      </w:r>
      <w:r>
        <w:instrText>Settings</w:instrText>
      </w:r>
      <w:r w:rsidR="009037DA">
        <w:instrText xml:space="preserve"> </w:instrText>
      </w:r>
      <w:r>
        <w:instrText>for</w:instrText>
      </w:r>
      <w:r w:rsidR="009037DA">
        <w:instrText xml:space="preserve"> </w:instrText>
      </w:r>
      <w:r>
        <w:instrText>Microsoft</w:instrText>
      </w:r>
      <w:r w:rsidR="009037DA">
        <w:instrText xml:space="preserve"> </w:instrText>
      </w:r>
      <w:r>
        <w:instrText>Access</w:instrText>
      </w:r>
      <w:r w:rsidR="009037DA">
        <w:instrText xml:space="preserve"> </w:instrText>
      </w:r>
      <w:r>
        <w:instrText>Databases</w:instrText>
      </w:r>
      <w:r w:rsidRPr="0008797B">
        <w:instrText>"</w:instrText>
      </w:r>
      <w:r w:rsidRPr="0008797B">
        <w:fldChar w:fldCharType="end"/>
      </w:r>
      <w:r w:rsidRPr="0008797B">
        <w:fldChar w:fldCharType="begin"/>
      </w:r>
      <w:r w:rsidRPr="0008797B">
        <w:instrText>xe</w:instrText>
      </w:r>
      <w:r w:rsidR="009037DA">
        <w:instrText xml:space="preserve"> </w:instrText>
      </w:r>
      <w:r w:rsidRPr="0008797B">
        <w:instrText>"Microsoft</w:instrText>
      </w:r>
      <w:r w:rsidR="009037DA">
        <w:instrText xml:space="preserve"> </w:instrText>
      </w:r>
      <w:r>
        <w:instrText>Access</w:instrText>
      </w:r>
      <w:r w:rsidRPr="0008797B">
        <w:instrText>:</w:instrText>
      </w:r>
      <w:r>
        <w:instrText>Web.config</w:instrText>
      </w:r>
      <w:r w:rsidR="009037DA">
        <w:instrText xml:space="preserve"> </w:instrText>
      </w:r>
      <w:r>
        <w:instrText>settings</w:instrText>
      </w:r>
      <w:r w:rsidRPr="0008797B">
        <w:instrText>"</w:instrText>
      </w:r>
      <w:r w:rsidRPr="0008797B">
        <w:fldChar w:fldCharType="end"/>
      </w:r>
      <w:r w:rsidR="00A72E96" w:rsidRPr="00A3613B">
        <w:fldChar w:fldCharType="begin"/>
      </w:r>
      <w:r w:rsidR="00A72E96" w:rsidRPr="00A3613B">
        <w:instrText>xe</w:instrText>
      </w:r>
      <w:r w:rsidR="009037DA">
        <w:instrText xml:space="preserve"> </w:instrText>
      </w:r>
      <w:r w:rsidR="00A72E96" w:rsidRPr="00A3613B">
        <w:instrText>"</w:instrText>
      </w:r>
      <w:r w:rsidR="00A72E96">
        <w:instrText>Web.config</w:instrText>
      </w:r>
      <w:r w:rsidR="009037DA">
        <w:instrText xml:space="preserve"> </w:instrText>
      </w:r>
      <w:r w:rsidR="00A72E96">
        <w:instrText>file:Microsoft</w:instrText>
      </w:r>
      <w:r w:rsidR="009037DA">
        <w:instrText xml:space="preserve"> </w:instrText>
      </w:r>
      <w:r w:rsidR="00A72E96">
        <w:instrText>Access</w:instrText>
      </w:r>
      <w:r w:rsidR="009037DA">
        <w:instrText xml:space="preserve"> </w:instrText>
      </w:r>
      <w:r w:rsidR="00A72E96">
        <w:instrText>settings</w:instrText>
      </w:r>
      <w:r w:rsidR="00A72E96" w:rsidRPr="00A3613B">
        <w:instrText>"</w:instrText>
      </w:r>
      <w:r w:rsidR="00A72E96" w:rsidRPr="00A3613B">
        <w:fldChar w:fldCharType="end"/>
      </w:r>
      <w:r>
        <w:t>When</w:t>
      </w:r>
      <w:r w:rsidR="009037DA">
        <w:t xml:space="preserve"> </w:t>
      </w:r>
      <w:r>
        <w:t>deploying</w:t>
      </w:r>
      <w:r w:rsidR="009037DA">
        <w:t xml:space="preserve"> </w:t>
      </w:r>
      <w:r>
        <w:t>applications</w:t>
      </w:r>
      <w:r w:rsidR="009037DA">
        <w:t xml:space="preserve"> </w:t>
      </w:r>
      <w:r>
        <w:t>that</w:t>
      </w:r>
      <w:r w:rsidR="009037DA">
        <w:t xml:space="preserve"> </w:t>
      </w:r>
      <w:r>
        <w:t>use</w:t>
      </w:r>
      <w:r w:rsidR="009037DA">
        <w:t xml:space="preserve"> </w:t>
      </w:r>
      <w:r>
        <w:t>Microsoft</w:t>
      </w:r>
      <w:r w:rsidR="009037DA">
        <w:t xml:space="preserve"> </w:t>
      </w:r>
      <w:r>
        <w:t>Access</w:t>
      </w:r>
      <w:r w:rsidR="009037DA">
        <w:t xml:space="preserve"> </w:t>
      </w:r>
      <w:r>
        <w:t>databases,</w:t>
      </w:r>
      <w:r w:rsidR="009037DA">
        <w:t xml:space="preserve"> </w:t>
      </w:r>
      <w:r>
        <w:t>you</w:t>
      </w:r>
      <w:r w:rsidR="009037DA">
        <w:t xml:space="preserve"> </w:t>
      </w:r>
      <w:r>
        <w:t>may</w:t>
      </w:r>
      <w:r w:rsidR="009037DA">
        <w:t xml:space="preserve"> </w:t>
      </w:r>
      <w:r>
        <w:t>need</w:t>
      </w:r>
      <w:r w:rsidR="009037DA">
        <w:t xml:space="preserve"> </w:t>
      </w:r>
      <w:r>
        <w:t>to</w:t>
      </w:r>
      <w:r w:rsidR="009037DA">
        <w:t xml:space="preserve"> </w:t>
      </w:r>
      <w:r>
        <w:t>modify</w:t>
      </w:r>
      <w:r w:rsidR="009037DA">
        <w:t xml:space="preserve"> </w:t>
      </w:r>
      <w:r w:rsidR="008F38C6">
        <w:t>your application’s</w:t>
      </w:r>
      <w:r w:rsidR="009037DA">
        <w:t xml:space="preserve"> </w:t>
      </w:r>
      <w:proofErr w:type="spellStart"/>
      <w:r>
        <w:t>Web.config</w:t>
      </w:r>
      <w:proofErr w:type="spellEnd"/>
      <w:r w:rsidR="009037DA">
        <w:t xml:space="preserve"> </w:t>
      </w:r>
      <w:r>
        <w:t>file</w:t>
      </w:r>
      <w:r w:rsidR="009037DA">
        <w:t xml:space="preserve"> </w:t>
      </w:r>
      <w:r>
        <w:t>to</w:t>
      </w:r>
      <w:r w:rsidR="009037DA">
        <w:t xml:space="preserve"> </w:t>
      </w:r>
      <w:r>
        <w:t>point</w:t>
      </w:r>
      <w:r w:rsidR="009037DA">
        <w:t xml:space="preserve"> </w:t>
      </w:r>
      <w:r>
        <w:t>to</w:t>
      </w:r>
      <w:r w:rsidR="009037DA">
        <w:t xml:space="preserve"> </w:t>
      </w:r>
      <w:r>
        <w:t>the</w:t>
      </w:r>
      <w:r w:rsidR="009037DA">
        <w:t xml:space="preserve"> </w:t>
      </w:r>
      <w:r>
        <w:t>database</w:t>
      </w:r>
      <w:r w:rsidR="009037DA">
        <w:t xml:space="preserve"> </w:t>
      </w:r>
      <w:r>
        <w:t>on</w:t>
      </w:r>
      <w:r w:rsidR="009037DA">
        <w:t xml:space="preserve"> </w:t>
      </w:r>
      <w:r>
        <w:t>the</w:t>
      </w:r>
      <w:r w:rsidR="009037DA">
        <w:t xml:space="preserve"> </w:t>
      </w:r>
      <w:r>
        <w:t>deployment</w:t>
      </w:r>
      <w:r w:rsidR="009037DA">
        <w:t xml:space="preserve"> </w:t>
      </w:r>
      <w:r>
        <w:t>machine.</w:t>
      </w:r>
    </w:p>
    <w:p w:rsidR="0008797B" w:rsidRDefault="0008797B" w:rsidP="0008797B">
      <w:r>
        <w:t>The</w:t>
      </w:r>
      <w:r w:rsidR="009037DA">
        <w:t xml:space="preserve"> </w:t>
      </w:r>
      <w:proofErr w:type="spellStart"/>
      <w:r>
        <w:t>Web.Config</w:t>
      </w:r>
      <w:proofErr w:type="spellEnd"/>
      <w:r w:rsidR="009037DA">
        <w:t xml:space="preserve"> </w:t>
      </w:r>
      <w:r>
        <w:t>file</w:t>
      </w:r>
      <w:r w:rsidR="009037DA">
        <w:t xml:space="preserve"> </w:t>
      </w:r>
      <w:r>
        <w:t>contains</w:t>
      </w:r>
      <w:r w:rsidR="009037DA">
        <w:t xml:space="preserve"> </w:t>
      </w:r>
      <w:r>
        <w:t>a</w:t>
      </w:r>
      <w:r w:rsidR="009037DA">
        <w:t xml:space="preserve"> </w:t>
      </w:r>
      <w:r>
        <w:t>line</w:t>
      </w:r>
      <w:r w:rsidR="009037DA">
        <w:t xml:space="preserve"> </w:t>
      </w:r>
      <w:r>
        <w:t>such</w:t>
      </w:r>
      <w:r w:rsidR="009037DA">
        <w:t xml:space="preserve"> </w:t>
      </w:r>
      <w:r>
        <w:t>as:</w:t>
      </w:r>
    </w:p>
    <w:p w:rsidR="0008797B" w:rsidRDefault="0008797B" w:rsidP="0008797B">
      <w:pPr>
        <w:pStyle w:val="Example"/>
      </w:pPr>
      <w:r>
        <w:t>&lt;</w:t>
      </w:r>
      <w:r w:rsidR="004D5D8F">
        <w:t>add key</w:t>
      </w:r>
      <w:r>
        <w:t>="DatabaseSouthwind.mdb1"</w:t>
      </w:r>
      <w:r w:rsidR="00280CCA">
        <w:t xml:space="preserve"> value</w:t>
      </w:r>
      <w:r>
        <w:t>="Provider=Microsoft.Jet.OLEDB.4.0</w:t>
      </w:r>
      <w:proofErr w:type="gramStart"/>
      <w:r>
        <w:t>;Data</w:t>
      </w:r>
      <w:proofErr w:type="gramEnd"/>
      <w:r w:rsidR="009037DA">
        <w:t xml:space="preserve"> </w:t>
      </w:r>
      <w:r>
        <w:t>Source=C:\MyApp\Southwind.mdb;Jet</w:t>
      </w:r>
      <w:r w:rsidR="009037DA">
        <w:t xml:space="preserve"> </w:t>
      </w:r>
      <w:proofErr w:type="spellStart"/>
      <w:r>
        <w:t>OLEDB:Database</w:t>
      </w:r>
      <w:proofErr w:type="spellEnd"/>
      <w:r w:rsidR="009037DA">
        <w:t xml:space="preserve"> </w:t>
      </w:r>
      <w:r>
        <w:t>Locking</w:t>
      </w:r>
      <w:r w:rsidR="009037DA">
        <w:t xml:space="preserve"> </w:t>
      </w:r>
      <w:r>
        <w:t>Mode=1;Mode=16"</w:t>
      </w:r>
      <w:r w:rsidR="009037DA">
        <w:t xml:space="preserve"> </w:t>
      </w:r>
      <w:r>
        <w:t>/&gt;</w:t>
      </w:r>
    </w:p>
    <w:p w:rsidR="0008797B" w:rsidRDefault="0008797B" w:rsidP="0008797B">
      <w:r>
        <w:t>Note</w:t>
      </w:r>
      <w:r w:rsidR="009037DA">
        <w:t xml:space="preserve"> </w:t>
      </w:r>
      <w:r>
        <w:t>the</w:t>
      </w:r>
      <w:r w:rsidR="009037DA">
        <w:t xml:space="preserve"> </w:t>
      </w:r>
      <w:r>
        <w:t>Source=</w:t>
      </w:r>
      <w:r w:rsidR="009037DA">
        <w:t xml:space="preserve"> </w:t>
      </w:r>
      <w:r>
        <w:t>line</w:t>
      </w:r>
      <w:r w:rsidR="009037DA">
        <w:t xml:space="preserve"> </w:t>
      </w:r>
      <w:r>
        <w:t>in</w:t>
      </w:r>
      <w:r w:rsidR="009037DA">
        <w:t xml:space="preserve"> </w:t>
      </w:r>
      <w:r>
        <w:t>the</w:t>
      </w:r>
      <w:r w:rsidR="009037DA">
        <w:t xml:space="preserve"> </w:t>
      </w:r>
      <w:r>
        <w:t>above</w:t>
      </w:r>
      <w:r w:rsidR="009037DA">
        <w:t xml:space="preserve"> </w:t>
      </w:r>
      <w:r>
        <w:t>key.</w:t>
      </w:r>
      <w:r w:rsidR="009037DA">
        <w:t xml:space="preserve">  </w:t>
      </w:r>
      <w:r>
        <w:t>You</w:t>
      </w:r>
      <w:r w:rsidR="009037DA">
        <w:t xml:space="preserve"> </w:t>
      </w:r>
      <w:r>
        <w:t>may</w:t>
      </w:r>
      <w:r w:rsidR="009037DA">
        <w:t xml:space="preserve"> </w:t>
      </w:r>
      <w:r>
        <w:t>need</w:t>
      </w:r>
      <w:r w:rsidR="009037DA">
        <w:t xml:space="preserve"> </w:t>
      </w:r>
      <w:r>
        <w:t>to</w:t>
      </w:r>
      <w:r w:rsidR="009037DA">
        <w:t xml:space="preserve"> </w:t>
      </w:r>
      <w:r>
        <w:t>change</w:t>
      </w:r>
      <w:r w:rsidR="009037DA">
        <w:t xml:space="preserve"> </w:t>
      </w:r>
      <w:r>
        <w:t>the</w:t>
      </w:r>
      <w:r w:rsidR="009037DA">
        <w:t xml:space="preserve"> </w:t>
      </w:r>
      <w:r>
        <w:t>Source=</w:t>
      </w:r>
      <w:r w:rsidR="009037DA">
        <w:t xml:space="preserve"> </w:t>
      </w:r>
      <w:r>
        <w:t>line</w:t>
      </w:r>
      <w:r w:rsidR="009037DA">
        <w:t xml:space="preserve"> </w:t>
      </w:r>
      <w:r>
        <w:t>to</w:t>
      </w:r>
      <w:r w:rsidR="009037DA">
        <w:t xml:space="preserve"> </w:t>
      </w:r>
      <w:r>
        <w:t>point</w:t>
      </w:r>
      <w:r w:rsidR="009037DA">
        <w:t xml:space="preserve"> </w:t>
      </w:r>
      <w:r>
        <w:t>to</w:t>
      </w:r>
      <w:r w:rsidR="009037DA">
        <w:t xml:space="preserve"> </w:t>
      </w:r>
      <w:r>
        <w:t>the</w:t>
      </w:r>
      <w:r w:rsidR="009037DA">
        <w:t xml:space="preserve"> </w:t>
      </w:r>
      <w:r>
        <w:t>Microsoft</w:t>
      </w:r>
      <w:r w:rsidR="009037DA">
        <w:t xml:space="preserve"> </w:t>
      </w:r>
      <w:r>
        <w:t>Access</w:t>
      </w:r>
      <w:r w:rsidR="009037DA">
        <w:t xml:space="preserve"> </w:t>
      </w:r>
      <w:r>
        <w:t>file</w:t>
      </w:r>
      <w:r w:rsidR="009037DA">
        <w:t xml:space="preserve"> </w:t>
      </w:r>
      <w:r>
        <w:t>located</w:t>
      </w:r>
      <w:r w:rsidR="009037DA">
        <w:t xml:space="preserve"> </w:t>
      </w:r>
      <w:r>
        <w:t>on</w:t>
      </w:r>
      <w:r w:rsidR="009037DA">
        <w:t xml:space="preserve"> </w:t>
      </w:r>
      <w:r>
        <w:t>the</w:t>
      </w:r>
      <w:r w:rsidR="009037DA">
        <w:t xml:space="preserve"> </w:t>
      </w:r>
      <w:r>
        <w:t>local</w:t>
      </w:r>
      <w:r w:rsidR="009037DA">
        <w:t xml:space="preserve"> </w:t>
      </w:r>
      <w:r>
        <w:t>machine.</w:t>
      </w:r>
    </w:p>
    <w:p w:rsidR="0008797B" w:rsidRDefault="0008797B" w:rsidP="0008797B">
      <w:r>
        <w:t>Please</w:t>
      </w:r>
      <w:r w:rsidR="009037DA">
        <w:t xml:space="preserve"> </w:t>
      </w:r>
      <w:r>
        <w:t>note</w:t>
      </w:r>
      <w:r w:rsidR="009037DA">
        <w:t xml:space="preserve"> </w:t>
      </w:r>
      <w:r>
        <w:t>the</w:t>
      </w:r>
      <w:r w:rsidR="009037DA">
        <w:t xml:space="preserve"> </w:t>
      </w:r>
      <w:r>
        <w:t>following:</w:t>
      </w:r>
    </w:p>
    <w:p w:rsidR="0008797B" w:rsidRDefault="0008797B" w:rsidP="0008797B">
      <w:pPr>
        <w:numPr>
          <w:ilvl w:val="0"/>
          <w:numId w:val="14"/>
        </w:numPr>
      </w:pPr>
      <w:r>
        <w:t>Microsoft</w:t>
      </w:r>
      <w:r w:rsidR="009037DA">
        <w:t xml:space="preserve"> </w:t>
      </w:r>
      <w:r>
        <w:t>Access</w:t>
      </w:r>
      <w:r w:rsidR="009037DA">
        <w:t xml:space="preserve"> </w:t>
      </w:r>
      <w:r>
        <w:t>databases</w:t>
      </w:r>
      <w:r w:rsidR="009037DA">
        <w:t xml:space="preserve"> </w:t>
      </w:r>
      <w:r>
        <w:t>can</w:t>
      </w:r>
      <w:r w:rsidR="009037DA">
        <w:t xml:space="preserve"> </w:t>
      </w:r>
      <w:r>
        <w:t>only</w:t>
      </w:r>
      <w:r w:rsidR="009037DA">
        <w:t xml:space="preserve"> </w:t>
      </w:r>
      <w:r>
        <w:t>be</w:t>
      </w:r>
      <w:r w:rsidR="009037DA">
        <w:t xml:space="preserve"> </w:t>
      </w:r>
      <w:r>
        <w:t>located</w:t>
      </w:r>
      <w:r w:rsidR="009037DA">
        <w:t xml:space="preserve"> </w:t>
      </w:r>
      <w:r>
        <w:t>on</w:t>
      </w:r>
      <w:r w:rsidR="009037DA">
        <w:t xml:space="preserve"> </w:t>
      </w:r>
      <w:r>
        <w:t>the</w:t>
      </w:r>
      <w:r w:rsidR="009037DA">
        <w:t xml:space="preserve"> </w:t>
      </w:r>
      <w:r>
        <w:t>local</w:t>
      </w:r>
      <w:r w:rsidR="009037DA">
        <w:t xml:space="preserve"> </w:t>
      </w:r>
      <w:r>
        <w:t>drive</w:t>
      </w:r>
      <w:r w:rsidR="009037DA">
        <w:t xml:space="preserve"> </w:t>
      </w:r>
      <w:r>
        <w:t>of</w:t>
      </w:r>
      <w:r w:rsidR="009037DA">
        <w:t xml:space="preserve"> </w:t>
      </w:r>
      <w:r>
        <w:t>your</w:t>
      </w:r>
      <w:r w:rsidR="009037DA">
        <w:t xml:space="preserve"> </w:t>
      </w:r>
      <w:r>
        <w:t>web</w:t>
      </w:r>
      <w:r w:rsidR="009037DA">
        <w:t xml:space="preserve"> </w:t>
      </w:r>
      <w:r>
        <w:t>server.</w:t>
      </w:r>
      <w:r w:rsidR="009037DA">
        <w:t xml:space="preserve">  </w:t>
      </w:r>
      <w:r>
        <w:t>This</w:t>
      </w:r>
      <w:r w:rsidR="009037DA">
        <w:t xml:space="preserve"> </w:t>
      </w:r>
      <w:r>
        <w:t>is</w:t>
      </w:r>
      <w:r w:rsidR="009037DA">
        <w:t xml:space="preserve"> </w:t>
      </w:r>
      <w:r>
        <w:t>a</w:t>
      </w:r>
      <w:r w:rsidR="009037DA">
        <w:t xml:space="preserve"> </w:t>
      </w:r>
      <w:r>
        <w:t>restriction</w:t>
      </w:r>
      <w:r w:rsidR="009037DA">
        <w:t xml:space="preserve"> </w:t>
      </w:r>
      <w:r>
        <w:t>of</w:t>
      </w:r>
      <w:r w:rsidR="009037DA">
        <w:t xml:space="preserve"> </w:t>
      </w:r>
      <w:r>
        <w:t>the</w:t>
      </w:r>
      <w:r w:rsidR="009037DA">
        <w:t xml:space="preserve"> </w:t>
      </w:r>
      <w:r>
        <w:t>Microsoft</w:t>
      </w:r>
      <w:r w:rsidR="009037DA">
        <w:t xml:space="preserve"> </w:t>
      </w:r>
      <w:r>
        <w:t>JET</w:t>
      </w:r>
      <w:r w:rsidR="009037DA">
        <w:t xml:space="preserve"> </w:t>
      </w:r>
      <w:r>
        <w:t>driver</w:t>
      </w:r>
      <w:r w:rsidR="009037DA">
        <w:t xml:space="preserve"> </w:t>
      </w:r>
      <w:r>
        <w:t>and</w:t>
      </w:r>
      <w:r w:rsidR="009037DA">
        <w:t xml:space="preserve"> </w:t>
      </w:r>
      <w:r>
        <w:t>not</w:t>
      </w:r>
      <w:r w:rsidR="009037DA">
        <w:t xml:space="preserve"> </w:t>
      </w:r>
      <w:r>
        <w:t>of</w:t>
      </w:r>
      <w:r w:rsidR="009037DA">
        <w:t xml:space="preserve"> </w:t>
      </w:r>
      <w:r>
        <w:t>Iron</w:t>
      </w:r>
      <w:r w:rsidR="009037DA">
        <w:t xml:space="preserve"> </w:t>
      </w:r>
      <w:r>
        <w:t>Speed</w:t>
      </w:r>
      <w:r w:rsidR="009037DA">
        <w:t xml:space="preserve"> </w:t>
      </w:r>
      <w:r>
        <w:t>Designer.</w:t>
      </w:r>
    </w:p>
    <w:p w:rsidR="0008797B" w:rsidRDefault="0008797B" w:rsidP="0008797B">
      <w:pPr>
        <w:numPr>
          <w:ilvl w:val="0"/>
          <w:numId w:val="14"/>
        </w:numPr>
      </w:pPr>
      <w:r>
        <w:t>Make</w:t>
      </w:r>
      <w:r w:rsidR="009037DA">
        <w:t xml:space="preserve"> </w:t>
      </w:r>
      <w:r>
        <w:t>sure</w:t>
      </w:r>
      <w:r w:rsidR="009037DA">
        <w:t xml:space="preserve"> </w:t>
      </w:r>
      <w:r>
        <w:t>the</w:t>
      </w:r>
      <w:r w:rsidR="009037DA">
        <w:t xml:space="preserve"> </w:t>
      </w:r>
      <w:r>
        <w:t>MDB</w:t>
      </w:r>
      <w:r w:rsidR="009037DA">
        <w:t xml:space="preserve"> </w:t>
      </w:r>
      <w:r>
        <w:t>file</w:t>
      </w:r>
      <w:r w:rsidR="009037DA">
        <w:t xml:space="preserve"> </w:t>
      </w:r>
      <w:r>
        <w:t>is</w:t>
      </w:r>
      <w:r w:rsidR="009037DA">
        <w:t xml:space="preserve"> </w:t>
      </w:r>
      <w:r>
        <w:t>not</w:t>
      </w:r>
      <w:r w:rsidR="009037DA">
        <w:t xml:space="preserve"> </w:t>
      </w:r>
      <w:r>
        <w:t>set</w:t>
      </w:r>
      <w:r w:rsidR="009037DA">
        <w:t xml:space="preserve"> </w:t>
      </w:r>
      <w:r>
        <w:t>to</w:t>
      </w:r>
      <w:r w:rsidR="009037DA">
        <w:t xml:space="preserve"> </w:t>
      </w:r>
      <w:r>
        <w:t>Read-Only.</w:t>
      </w:r>
      <w:r w:rsidR="009037DA">
        <w:t xml:space="preserve">  </w:t>
      </w:r>
      <w:r>
        <w:t>This</w:t>
      </w:r>
      <w:r w:rsidR="009037DA">
        <w:t xml:space="preserve"> </w:t>
      </w:r>
      <w:r>
        <w:t>is</w:t>
      </w:r>
      <w:r w:rsidR="009037DA">
        <w:t xml:space="preserve"> </w:t>
      </w:r>
      <w:r>
        <w:t>perhaps</w:t>
      </w:r>
      <w:r w:rsidR="009037DA">
        <w:t xml:space="preserve"> </w:t>
      </w:r>
      <w:r>
        <w:t>the</w:t>
      </w:r>
      <w:r w:rsidR="009037DA">
        <w:t xml:space="preserve"> </w:t>
      </w:r>
      <w:r>
        <w:t>most</w:t>
      </w:r>
      <w:r w:rsidR="009037DA">
        <w:t xml:space="preserve"> </w:t>
      </w:r>
      <w:r>
        <w:t>common</w:t>
      </w:r>
      <w:r w:rsidR="009037DA">
        <w:t xml:space="preserve"> </w:t>
      </w:r>
      <w:r>
        <w:t>cause</w:t>
      </w:r>
      <w:r w:rsidR="009037DA">
        <w:t xml:space="preserve"> </w:t>
      </w:r>
      <w:r>
        <w:t>of</w:t>
      </w:r>
      <w:r w:rsidR="009037DA">
        <w:t xml:space="preserve"> </w:t>
      </w:r>
      <w:r>
        <w:t>problems</w:t>
      </w:r>
      <w:r w:rsidR="009037DA">
        <w:t xml:space="preserve"> </w:t>
      </w:r>
      <w:r>
        <w:t>with</w:t>
      </w:r>
      <w:r w:rsidR="009037DA">
        <w:t xml:space="preserve"> </w:t>
      </w:r>
      <w:r>
        <w:t>Microsoft</w:t>
      </w:r>
      <w:r w:rsidR="009037DA">
        <w:t xml:space="preserve"> </w:t>
      </w:r>
      <w:r>
        <w:t>Access</w:t>
      </w:r>
      <w:r w:rsidR="009037DA">
        <w:t xml:space="preserve"> </w:t>
      </w:r>
      <w:r>
        <w:t>databases.</w:t>
      </w:r>
    </w:p>
    <w:p w:rsidR="0008797B" w:rsidRDefault="0008797B" w:rsidP="0008797B">
      <w:pPr>
        <w:numPr>
          <w:ilvl w:val="0"/>
          <w:numId w:val="14"/>
        </w:numPr>
      </w:pPr>
      <w:r>
        <w:t>Microsoft</w:t>
      </w:r>
      <w:r w:rsidR="009037DA">
        <w:t xml:space="preserve"> </w:t>
      </w:r>
      <w:r>
        <w:t>Access</w:t>
      </w:r>
      <w:r w:rsidR="009037DA">
        <w:t xml:space="preserve"> </w:t>
      </w:r>
      <w:r>
        <w:t>databases</w:t>
      </w:r>
      <w:r w:rsidR="009037DA">
        <w:t xml:space="preserve"> </w:t>
      </w:r>
      <w:r>
        <w:t>can</w:t>
      </w:r>
      <w:r w:rsidR="009037DA">
        <w:t xml:space="preserve"> </w:t>
      </w:r>
      <w:r>
        <w:t>be</w:t>
      </w:r>
      <w:r w:rsidR="009037DA">
        <w:t xml:space="preserve"> </w:t>
      </w:r>
      <w:r>
        <w:t>located</w:t>
      </w:r>
      <w:r w:rsidR="009037DA">
        <w:t xml:space="preserve"> </w:t>
      </w:r>
      <w:r>
        <w:t>in</w:t>
      </w:r>
      <w:r w:rsidR="009037DA">
        <w:t xml:space="preserve"> </w:t>
      </w:r>
      <w:r>
        <w:t>any</w:t>
      </w:r>
      <w:r w:rsidR="009037DA">
        <w:t xml:space="preserve"> </w:t>
      </w:r>
      <w:r>
        <w:t>folder</w:t>
      </w:r>
      <w:r w:rsidR="009037DA">
        <w:t xml:space="preserve"> </w:t>
      </w:r>
      <w:r>
        <w:t>on</w:t>
      </w:r>
      <w:r w:rsidR="009037DA">
        <w:t xml:space="preserve"> </w:t>
      </w:r>
      <w:r>
        <w:t>the</w:t>
      </w:r>
      <w:r w:rsidR="009037DA">
        <w:t xml:space="preserve"> </w:t>
      </w:r>
      <w:r>
        <w:t>local</w:t>
      </w:r>
      <w:r w:rsidR="009037DA">
        <w:t xml:space="preserve"> </w:t>
      </w:r>
      <w:r>
        <w:t>drive,</w:t>
      </w:r>
      <w:r w:rsidR="009037DA">
        <w:t xml:space="preserve"> </w:t>
      </w:r>
      <w:r>
        <w:t>but</w:t>
      </w:r>
      <w:r w:rsidR="009037DA">
        <w:t xml:space="preserve"> </w:t>
      </w:r>
      <w:r>
        <w:t>the</w:t>
      </w:r>
      <w:r w:rsidR="009037DA">
        <w:t xml:space="preserve"> </w:t>
      </w:r>
      <w:r>
        <w:t>folder</w:t>
      </w:r>
      <w:r w:rsidR="009037DA">
        <w:t xml:space="preserve"> </w:t>
      </w:r>
      <w:r>
        <w:t>must</w:t>
      </w:r>
      <w:r w:rsidR="009037DA">
        <w:t xml:space="preserve"> </w:t>
      </w:r>
      <w:r>
        <w:t>have</w:t>
      </w:r>
      <w:r w:rsidR="009037DA">
        <w:t xml:space="preserve"> </w:t>
      </w:r>
      <w:r>
        <w:t>Read/Write</w:t>
      </w:r>
      <w:r w:rsidR="009037DA">
        <w:t xml:space="preserve"> </w:t>
      </w:r>
      <w:r>
        <w:t>permission</w:t>
      </w:r>
      <w:r w:rsidR="009037DA">
        <w:t xml:space="preserve"> </w:t>
      </w:r>
      <w:r>
        <w:t>for</w:t>
      </w:r>
      <w:r w:rsidR="009037DA">
        <w:t xml:space="preserve"> </w:t>
      </w:r>
      <w:r>
        <w:t>the</w:t>
      </w:r>
      <w:r w:rsidR="009037DA">
        <w:t xml:space="preserve"> </w:t>
      </w:r>
      <w:r>
        <w:t>ASPNET</w:t>
      </w:r>
      <w:r w:rsidR="009037DA">
        <w:t xml:space="preserve"> </w:t>
      </w:r>
      <w:r>
        <w:t>user.</w:t>
      </w:r>
      <w:r w:rsidR="009037DA">
        <w:t xml:space="preserve">  </w:t>
      </w:r>
      <w:r>
        <w:t>Go</w:t>
      </w:r>
      <w:r w:rsidR="009037DA">
        <w:t xml:space="preserve"> </w:t>
      </w:r>
      <w:r>
        <w:t>to</w:t>
      </w:r>
      <w:r w:rsidR="009037DA">
        <w:t xml:space="preserve"> </w:t>
      </w:r>
      <w:r>
        <w:t>Windows</w:t>
      </w:r>
      <w:r w:rsidR="009037DA">
        <w:t xml:space="preserve"> </w:t>
      </w:r>
      <w:r>
        <w:t>Explorer</w:t>
      </w:r>
      <w:r w:rsidR="009037DA">
        <w:t xml:space="preserve"> </w:t>
      </w:r>
      <w:r>
        <w:t>and</w:t>
      </w:r>
      <w:r w:rsidR="009037DA">
        <w:t xml:space="preserve"> </w:t>
      </w:r>
      <w:r>
        <w:t>add</w:t>
      </w:r>
      <w:r w:rsidR="009037DA">
        <w:t xml:space="preserve"> </w:t>
      </w:r>
      <w:r>
        <w:t>the</w:t>
      </w:r>
      <w:r w:rsidR="009037DA">
        <w:t xml:space="preserve"> </w:t>
      </w:r>
      <w:r>
        <w:t>ASPNET</w:t>
      </w:r>
      <w:r w:rsidR="009037DA">
        <w:t xml:space="preserve"> </w:t>
      </w:r>
      <w:r>
        <w:t>user</w:t>
      </w:r>
      <w:r w:rsidR="009037DA">
        <w:t xml:space="preserve"> </w:t>
      </w:r>
      <w:r>
        <w:t>to</w:t>
      </w:r>
      <w:r w:rsidR="009037DA">
        <w:t xml:space="preserve"> </w:t>
      </w:r>
      <w:r>
        <w:t>have</w:t>
      </w:r>
      <w:r w:rsidR="009037DA">
        <w:t xml:space="preserve"> </w:t>
      </w:r>
      <w:r>
        <w:t>Full</w:t>
      </w:r>
      <w:r w:rsidR="009037DA">
        <w:t xml:space="preserve"> </w:t>
      </w:r>
      <w:r>
        <w:t>permissions</w:t>
      </w:r>
      <w:r w:rsidR="009037DA">
        <w:t xml:space="preserve"> </w:t>
      </w:r>
      <w:r>
        <w:t>on</w:t>
      </w:r>
      <w:r w:rsidR="009037DA">
        <w:t xml:space="preserve"> </w:t>
      </w:r>
      <w:r>
        <w:t>the</w:t>
      </w:r>
      <w:r w:rsidR="009037DA">
        <w:t xml:space="preserve"> </w:t>
      </w:r>
      <w:r w:rsidR="00154332">
        <w:t>folder</w:t>
      </w:r>
      <w:r w:rsidR="009037DA">
        <w:t xml:space="preserve"> </w:t>
      </w:r>
      <w:r w:rsidR="00154332">
        <w:t>containing</w:t>
      </w:r>
      <w:r w:rsidR="009037DA">
        <w:t xml:space="preserve"> </w:t>
      </w:r>
      <w:r w:rsidR="00154332">
        <w:t>the</w:t>
      </w:r>
      <w:r w:rsidR="009037DA">
        <w:t xml:space="preserve"> </w:t>
      </w:r>
      <w:r w:rsidR="00154332">
        <w:t>MDB</w:t>
      </w:r>
      <w:r w:rsidR="009037DA">
        <w:t xml:space="preserve"> </w:t>
      </w:r>
      <w:r w:rsidR="00154332">
        <w:t>file.</w:t>
      </w:r>
    </w:p>
    <w:p w:rsidR="0008797B" w:rsidRDefault="0008797B" w:rsidP="0008797B">
      <w:pPr>
        <w:numPr>
          <w:ilvl w:val="0"/>
          <w:numId w:val="14"/>
        </w:numPr>
      </w:pPr>
      <w:r>
        <w:t>The</w:t>
      </w:r>
      <w:r w:rsidR="009037DA">
        <w:t xml:space="preserve"> </w:t>
      </w:r>
      <w:r>
        <w:t>path</w:t>
      </w:r>
      <w:r w:rsidR="009037DA">
        <w:t xml:space="preserve"> </w:t>
      </w:r>
      <w:r>
        <w:t>specified</w:t>
      </w:r>
      <w:r w:rsidR="009037DA">
        <w:t xml:space="preserve"> </w:t>
      </w:r>
      <w:r>
        <w:t>in</w:t>
      </w:r>
      <w:r w:rsidR="009037DA">
        <w:t xml:space="preserve"> </w:t>
      </w:r>
      <w:r>
        <w:t>the</w:t>
      </w:r>
      <w:r w:rsidR="009037DA">
        <w:t xml:space="preserve"> </w:t>
      </w:r>
      <w:proofErr w:type="spellStart"/>
      <w:r>
        <w:t>Web.config</w:t>
      </w:r>
      <w:proofErr w:type="spellEnd"/>
      <w:r w:rsidR="009037DA">
        <w:t xml:space="preserve"> </w:t>
      </w:r>
      <w:r>
        <w:t>must</w:t>
      </w:r>
      <w:r w:rsidR="009037DA">
        <w:t xml:space="preserve"> </w:t>
      </w:r>
      <w:r>
        <w:t>be</w:t>
      </w:r>
      <w:r w:rsidR="009037DA">
        <w:t xml:space="preserve"> </w:t>
      </w:r>
      <w:r>
        <w:t>a</w:t>
      </w:r>
      <w:r w:rsidR="009037DA">
        <w:t xml:space="preserve"> </w:t>
      </w:r>
      <w:r>
        <w:t>fully</w:t>
      </w:r>
      <w:r w:rsidR="009037DA">
        <w:t xml:space="preserve"> </w:t>
      </w:r>
      <w:r>
        <w:t>specified</w:t>
      </w:r>
      <w:r w:rsidR="009037DA">
        <w:t xml:space="preserve"> </w:t>
      </w:r>
      <w:r>
        <w:t>path</w:t>
      </w:r>
      <w:r w:rsidR="009037DA">
        <w:t xml:space="preserve"> </w:t>
      </w:r>
      <w:r>
        <w:t>or</w:t>
      </w:r>
      <w:r w:rsidR="009037DA">
        <w:t xml:space="preserve"> </w:t>
      </w:r>
      <w:r>
        <w:t>a</w:t>
      </w:r>
      <w:r w:rsidR="009037DA">
        <w:t xml:space="preserve"> </w:t>
      </w:r>
      <w:r>
        <w:t>relative</w:t>
      </w:r>
      <w:r w:rsidR="009037DA">
        <w:t xml:space="preserve"> </w:t>
      </w:r>
      <w:r>
        <w:t>paths</w:t>
      </w:r>
      <w:r w:rsidR="009037DA">
        <w:t xml:space="preserve"> </w:t>
      </w:r>
      <w:r>
        <w:t>(starting</w:t>
      </w:r>
      <w:r w:rsidR="009037DA">
        <w:t xml:space="preserve"> </w:t>
      </w:r>
      <w:r>
        <w:t>with</w:t>
      </w:r>
      <w:r w:rsidR="009037DA">
        <w:t xml:space="preserve"> </w:t>
      </w:r>
      <w:r>
        <w:t>Version</w:t>
      </w:r>
      <w:r w:rsidR="009037DA">
        <w:t xml:space="preserve"> </w:t>
      </w:r>
      <w:r>
        <w:t>2.1.2</w:t>
      </w:r>
      <w:r w:rsidR="009037DA">
        <w:t xml:space="preserve"> </w:t>
      </w:r>
      <w:r>
        <w:t>of</w:t>
      </w:r>
      <w:r w:rsidR="009037DA">
        <w:t xml:space="preserve"> </w:t>
      </w:r>
      <w:r>
        <w:t>Iron</w:t>
      </w:r>
      <w:r w:rsidR="009037DA">
        <w:t xml:space="preserve"> </w:t>
      </w:r>
      <w:r>
        <w:t>Speed</w:t>
      </w:r>
      <w:r w:rsidR="009037DA">
        <w:t xml:space="preserve"> </w:t>
      </w:r>
      <w:r>
        <w:t>Designer)</w:t>
      </w:r>
      <w:r w:rsidR="00154332">
        <w:t>.</w:t>
      </w:r>
    </w:p>
    <w:p w:rsidR="0008797B" w:rsidRDefault="0008797B" w:rsidP="0008797B">
      <w:pPr>
        <w:numPr>
          <w:ilvl w:val="0"/>
          <w:numId w:val="14"/>
        </w:numPr>
      </w:pPr>
      <w:r>
        <w:t>You</w:t>
      </w:r>
      <w:r w:rsidR="009037DA">
        <w:t xml:space="preserve"> </w:t>
      </w:r>
      <w:r>
        <w:t>*cannot*</w:t>
      </w:r>
      <w:r w:rsidR="009037DA">
        <w:t xml:space="preserve"> </w:t>
      </w:r>
      <w:r>
        <w:t>specify</w:t>
      </w:r>
      <w:r w:rsidR="009037DA">
        <w:t xml:space="preserve"> </w:t>
      </w:r>
      <w:r>
        <w:t>the</w:t>
      </w:r>
      <w:r w:rsidR="009037DA">
        <w:t xml:space="preserve"> </w:t>
      </w:r>
      <w:r>
        <w:t>source</w:t>
      </w:r>
      <w:r w:rsidR="009037DA">
        <w:t xml:space="preserve"> </w:t>
      </w:r>
      <w:r>
        <w:t>as</w:t>
      </w:r>
      <w:r w:rsidR="009037DA">
        <w:t xml:space="preserve"> </w:t>
      </w:r>
      <w:hyperlink r:id="rId93" w:history="1">
        <w:r w:rsidRPr="00217CC6">
          <w:rPr>
            <w:rStyle w:val="Hyperlink"/>
          </w:rPr>
          <w:t>http://www.yourwebsite.com/foldername</w:t>
        </w:r>
      </w:hyperlink>
      <w:r>
        <w:t>.</w:t>
      </w:r>
      <w:r w:rsidR="009037DA">
        <w:t xml:space="preserve">  </w:t>
      </w:r>
      <w:r>
        <w:t>You</w:t>
      </w:r>
      <w:r w:rsidR="009037DA">
        <w:t xml:space="preserve"> </w:t>
      </w:r>
      <w:r>
        <w:t>must</w:t>
      </w:r>
      <w:r w:rsidR="009037DA">
        <w:t xml:space="preserve"> </w:t>
      </w:r>
      <w:r>
        <w:t>specify</w:t>
      </w:r>
      <w:r w:rsidR="009037DA">
        <w:t xml:space="preserve"> </w:t>
      </w:r>
      <w:r>
        <w:t>a</w:t>
      </w:r>
      <w:r w:rsidR="009037DA">
        <w:t xml:space="preserve"> </w:t>
      </w:r>
      <w:r>
        <w:t>folder</w:t>
      </w:r>
      <w:r w:rsidR="009037DA">
        <w:t xml:space="preserve"> </w:t>
      </w:r>
      <w:r>
        <w:t>path</w:t>
      </w:r>
      <w:r w:rsidR="009037DA">
        <w:t xml:space="preserve"> </w:t>
      </w:r>
      <w:r>
        <w:t>to</w:t>
      </w:r>
      <w:r w:rsidR="009037DA">
        <w:t xml:space="preserve"> </w:t>
      </w:r>
      <w:r>
        <w:t>the</w:t>
      </w:r>
      <w:r w:rsidR="009037DA">
        <w:t xml:space="preserve"> </w:t>
      </w:r>
      <w:r>
        <w:t>Microsoft</w:t>
      </w:r>
      <w:r w:rsidR="009037DA">
        <w:t xml:space="preserve"> </w:t>
      </w:r>
      <w:r>
        <w:t>Access</w:t>
      </w:r>
      <w:r w:rsidR="009037DA">
        <w:t xml:space="preserve"> </w:t>
      </w:r>
      <w:r>
        <w:t>database</w:t>
      </w:r>
      <w:r w:rsidR="009037DA">
        <w:t xml:space="preserve"> </w:t>
      </w:r>
      <w:r w:rsidRPr="00C81738">
        <w:t>-</w:t>
      </w:r>
      <w:r w:rsidR="009037DA">
        <w:t xml:space="preserve"> </w:t>
      </w:r>
      <w:r w:rsidRPr="00C81738">
        <w:t>*and*</w:t>
      </w:r>
      <w:r w:rsidR="009037DA">
        <w:t xml:space="preserve"> </w:t>
      </w:r>
      <w:r w:rsidRPr="00C81738">
        <w:t>the</w:t>
      </w:r>
      <w:r w:rsidR="009037DA">
        <w:t xml:space="preserve"> </w:t>
      </w:r>
      <w:r w:rsidRPr="00C81738">
        <w:t>folder</w:t>
      </w:r>
      <w:r w:rsidR="009037DA">
        <w:t xml:space="preserve"> </w:t>
      </w:r>
      <w:r w:rsidRPr="00C81738">
        <w:t>must</w:t>
      </w:r>
      <w:r w:rsidR="009037DA">
        <w:t xml:space="preserve"> </w:t>
      </w:r>
      <w:r w:rsidRPr="00C81738">
        <w:t>be</w:t>
      </w:r>
      <w:r w:rsidR="009037DA">
        <w:t xml:space="preserve"> </w:t>
      </w:r>
      <w:r w:rsidRPr="00C81738">
        <w:t>on</w:t>
      </w:r>
      <w:r w:rsidR="009037DA">
        <w:t xml:space="preserve"> </w:t>
      </w:r>
      <w:r w:rsidRPr="00C81738">
        <w:t>the</w:t>
      </w:r>
      <w:r w:rsidR="009037DA">
        <w:t xml:space="preserve"> </w:t>
      </w:r>
      <w:r w:rsidRPr="00C81738">
        <w:t>local</w:t>
      </w:r>
      <w:r w:rsidR="009037DA">
        <w:t xml:space="preserve"> </w:t>
      </w:r>
      <w:r w:rsidRPr="00C81738">
        <w:t>drive</w:t>
      </w:r>
      <w:r w:rsidR="009037DA">
        <w:t xml:space="preserve"> </w:t>
      </w:r>
      <w:r w:rsidRPr="00C81738">
        <w:t>of</w:t>
      </w:r>
      <w:r w:rsidR="009037DA">
        <w:t xml:space="preserve"> </w:t>
      </w:r>
      <w:r w:rsidRPr="00C81738">
        <w:t>your</w:t>
      </w:r>
      <w:r w:rsidR="009037DA">
        <w:t xml:space="preserve"> </w:t>
      </w:r>
      <w:r w:rsidRPr="00C81738">
        <w:t>web</w:t>
      </w:r>
      <w:r w:rsidR="009037DA">
        <w:t xml:space="preserve"> </w:t>
      </w:r>
      <w:r w:rsidRPr="00C81738">
        <w:t>server</w:t>
      </w:r>
      <w:r w:rsidR="009037DA">
        <w:t xml:space="preserve"> </w:t>
      </w:r>
      <w:r w:rsidRPr="00C81738">
        <w:t>-</w:t>
      </w:r>
      <w:r w:rsidR="009037DA">
        <w:t xml:space="preserve"> </w:t>
      </w:r>
      <w:r w:rsidRPr="00C81738">
        <w:t>not</w:t>
      </w:r>
      <w:r w:rsidR="009037DA">
        <w:t xml:space="preserve"> </w:t>
      </w:r>
      <w:r w:rsidRPr="00C81738">
        <w:t>on</w:t>
      </w:r>
      <w:r w:rsidR="009037DA">
        <w:t xml:space="preserve"> </w:t>
      </w:r>
      <w:r w:rsidRPr="00C81738">
        <w:t>a</w:t>
      </w:r>
      <w:r w:rsidR="009037DA">
        <w:t xml:space="preserve"> </w:t>
      </w:r>
      <w:r w:rsidRPr="00C81738">
        <w:t>network</w:t>
      </w:r>
      <w:r w:rsidR="009037DA">
        <w:t xml:space="preserve"> </w:t>
      </w:r>
      <w:r w:rsidRPr="00C81738">
        <w:t>drive.</w:t>
      </w:r>
    </w:p>
    <w:p w:rsidR="005C2A2F" w:rsidRDefault="005C2A2F" w:rsidP="00BF7E37"/>
    <w:p w:rsidR="00E516BF" w:rsidRDefault="00E516BF" w:rsidP="00E516BF">
      <w:pPr>
        <w:pStyle w:val="Heading2"/>
        <w:numPr>
          <w:ilvl w:val="0"/>
          <w:numId w:val="0"/>
        </w:numPr>
      </w:pPr>
      <w:bookmarkStart w:id="715" w:name="_Toc414885806"/>
      <w:r>
        <w:t>Application Generation Configuration Files</w:t>
      </w:r>
      <w:bookmarkEnd w:id="715"/>
    </w:p>
    <w:p w:rsidR="00E516BF" w:rsidRDefault="00E516BF" w:rsidP="00E516BF">
      <w:r>
        <w:t>Iron Speed Designer itself has several configuration files you can use to control certain aspects of its application generation.</w:t>
      </w:r>
    </w:p>
    <w:p w:rsidR="0040781B" w:rsidRDefault="0040781B" w:rsidP="0040781B">
      <w:pPr>
        <w:pStyle w:val="Heading5"/>
      </w:pPr>
      <w:r>
        <w:t>Topics</w:t>
      </w:r>
    </w:p>
    <w:p w:rsidR="00E516BF" w:rsidRDefault="00E516BF" w:rsidP="00E516BF">
      <w:r>
        <w:fldChar w:fldCharType="begin"/>
      </w:r>
      <w:r>
        <w:instrText xml:space="preserve"> REF _Ref108615264 \h </w:instrText>
      </w:r>
      <w:r>
        <w:fldChar w:fldCharType="separate"/>
      </w:r>
      <w:r w:rsidR="005B3157">
        <w:t>Control Text Naming Policies</w:t>
      </w:r>
      <w:r>
        <w:fldChar w:fldCharType="end"/>
      </w:r>
    </w:p>
    <w:p w:rsidR="00E516BF" w:rsidRDefault="00E516BF" w:rsidP="00E516BF">
      <w:r>
        <w:fldChar w:fldCharType="begin"/>
      </w:r>
      <w:r>
        <w:instrText xml:space="preserve"> REF _Ref108615514 \h </w:instrText>
      </w:r>
      <w:r>
        <w:fldChar w:fldCharType="separate"/>
      </w:r>
      <w:r w:rsidR="005B3157">
        <w:t>Control Name Policies - ReservedWords.xml</w:t>
      </w:r>
      <w:r>
        <w:fldChar w:fldCharType="end"/>
      </w:r>
    </w:p>
    <w:p w:rsidR="007C4621" w:rsidRDefault="007C4621" w:rsidP="007C4621">
      <w:r>
        <w:fldChar w:fldCharType="begin"/>
      </w:r>
      <w:r>
        <w:instrText xml:space="preserve"> REF _Ref219204729 \h </w:instrText>
      </w:r>
      <w:r>
        <w:fldChar w:fldCharType="separate"/>
      </w:r>
      <w:r w:rsidR="005B3157">
        <w:t xml:space="preserve">Picture and Image Field Configuration -- </w:t>
      </w:r>
      <w:r w:rsidR="005B3157" w:rsidRPr="008E3283">
        <w:t>ConfigurationOptions.xml</w:t>
      </w:r>
      <w:r>
        <w:fldChar w:fldCharType="end"/>
      </w:r>
    </w:p>
    <w:p w:rsidR="00E516BF" w:rsidRDefault="00E516BF" w:rsidP="00E516BF"/>
    <w:p w:rsidR="00E516BF" w:rsidRDefault="00E516BF" w:rsidP="00AB26B1">
      <w:pPr>
        <w:pStyle w:val="Heading3"/>
      </w:pPr>
      <w:bookmarkStart w:id="716" w:name="_Ref108615264"/>
      <w:bookmarkStart w:id="717" w:name="_Toc414885807"/>
      <w:r>
        <w:t>Control Text Naming Policies</w:t>
      </w:r>
      <w:bookmarkEnd w:id="716"/>
      <w:bookmarkEnd w:id="717"/>
    </w:p>
    <w:p w:rsidR="00E516BF" w:rsidRDefault="00E516BF" w:rsidP="00E516BF">
      <w:r w:rsidRPr="007070AB">
        <w:fldChar w:fldCharType="begin"/>
      </w:r>
      <w:r w:rsidRPr="007070AB">
        <w:instrText>xe</w:instrText>
      </w:r>
      <w:r>
        <w:instrText xml:space="preserve"> </w:instrText>
      </w:r>
      <w:r w:rsidRPr="007070AB">
        <w:instrText>"</w:instrText>
      </w:r>
      <w:r>
        <w:instrText>Control Text Naming Policies</w:instrText>
      </w:r>
      <w:r w:rsidRPr="007070AB">
        <w:instrText>"</w:instrText>
      </w:r>
      <w:r w:rsidRPr="007070AB">
        <w:fldChar w:fldCharType="end"/>
      </w:r>
      <w:r w:rsidRPr="007070AB">
        <w:fldChar w:fldCharType="begin"/>
      </w:r>
      <w:r w:rsidRPr="007070AB">
        <w:instrText>xe</w:instrText>
      </w:r>
      <w:r>
        <w:instrText xml:space="preserve"> </w:instrText>
      </w:r>
      <w:r w:rsidRPr="007070AB">
        <w:instrText>"</w:instrText>
      </w:r>
      <w:r>
        <w:instrText>Naming policies:Control text</w:instrText>
      </w:r>
      <w:r w:rsidRPr="007070AB">
        <w:instrText>"</w:instrText>
      </w:r>
      <w:r w:rsidRPr="007070AB">
        <w:fldChar w:fldCharType="end"/>
      </w:r>
      <w:r w:rsidRPr="007070AB">
        <w:fldChar w:fldCharType="begin"/>
      </w:r>
      <w:r w:rsidRPr="007070AB">
        <w:instrText>xe</w:instrText>
      </w:r>
      <w:r>
        <w:instrText xml:space="preserve"> </w:instrText>
      </w:r>
      <w:r w:rsidRPr="007070AB">
        <w:instrText>"</w:instrText>
      </w:r>
      <w:r>
        <w:instrText>Policies:Control text naming</w:instrText>
      </w:r>
      <w:r w:rsidRPr="007070AB">
        <w:instrText>"</w:instrText>
      </w:r>
      <w:r w:rsidRPr="007070AB">
        <w:fldChar w:fldCharType="end"/>
      </w:r>
      <w:r>
        <w:t>Iron Speed Designer automatically creates names for several aspects of your application.  A Naming Policy algorithm is applied in order to make your application more human-readable, saving you the time of hand-editing potentially hundreds of field labels and other bits of text used in your application.</w:t>
      </w:r>
    </w:p>
    <w:p w:rsidR="00E516BF" w:rsidRDefault="00E516BF" w:rsidP="00E516BF">
      <w:pPr>
        <w:pStyle w:val="Heading5"/>
      </w:pPr>
      <w:r>
        <w:t>Where is the Naming Policy used?</w:t>
      </w:r>
    </w:p>
    <w:p w:rsidR="00E516BF" w:rsidRPr="00BE494C" w:rsidRDefault="00E516BF" w:rsidP="00E516BF">
      <w:r>
        <w:t xml:space="preserve">A naming policy algorithm is used to create names </w:t>
      </w:r>
      <w:r w:rsidRPr="00BE494C">
        <w:t>for:</w:t>
      </w:r>
    </w:p>
    <w:p w:rsidR="00E516BF" w:rsidRPr="00BE494C" w:rsidRDefault="00E516BF" w:rsidP="00475C7A">
      <w:pPr>
        <w:numPr>
          <w:ilvl w:val="0"/>
          <w:numId w:val="25"/>
        </w:numPr>
      </w:pPr>
      <w:r>
        <w:t>F</w:t>
      </w:r>
      <w:r w:rsidRPr="00BE494C">
        <w:t>ield</w:t>
      </w:r>
      <w:r>
        <w:t xml:space="preserve"> </w:t>
      </w:r>
      <w:r w:rsidRPr="00BE494C">
        <w:t>label</w:t>
      </w:r>
      <w:r>
        <w:t xml:space="preserve">s.  Field labels are derived from the </w:t>
      </w:r>
      <w:r w:rsidRPr="00BE494C">
        <w:t>field</w:t>
      </w:r>
      <w:r>
        <w:t xml:space="preserve"> </w:t>
      </w:r>
      <w:r w:rsidRPr="00BE494C">
        <w:t>names</w:t>
      </w:r>
      <w:r>
        <w:t xml:space="preserve"> in your database schema.</w:t>
      </w:r>
    </w:p>
    <w:p w:rsidR="00E516BF" w:rsidRPr="00BE494C" w:rsidRDefault="00E516BF" w:rsidP="00475C7A">
      <w:pPr>
        <w:numPr>
          <w:ilvl w:val="0"/>
          <w:numId w:val="25"/>
        </w:numPr>
      </w:pPr>
      <w:r>
        <w:t>M</w:t>
      </w:r>
      <w:r w:rsidRPr="00BE494C">
        <w:t>enu</w:t>
      </w:r>
      <w:r>
        <w:t xml:space="preserve"> </w:t>
      </w:r>
      <w:r w:rsidRPr="00BE494C">
        <w:t>names</w:t>
      </w:r>
      <w:r>
        <w:t>.  Menu names are derived from the table names in your database schema.</w:t>
      </w:r>
    </w:p>
    <w:p w:rsidR="00E516BF" w:rsidRDefault="00E516BF" w:rsidP="00475C7A">
      <w:pPr>
        <w:numPr>
          <w:ilvl w:val="0"/>
          <w:numId w:val="25"/>
        </w:numPr>
      </w:pPr>
      <w:r>
        <w:t>P</w:t>
      </w:r>
      <w:r w:rsidRPr="00BE494C">
        <w:t>age</w:t>
      </w:r>
      <w:r>
        <w:t xml:space="preserve"> </w:t>
      </w:r>
      <w:r w:rsidRPr="00BE494C">
        <w:t>and</w:t>
      </w:r>
      <w:r>
        <w:t xml:space="preserve"> panel </w:t>
      </w:r>
      <w:r w:rsidRPr="00BE494C">
        <w:t>titles</w:t>
      </w:r>
      <w:r>
        <w:t>.  Page and panel titles are derived from table names in your database schema.</w:t>
      </w:r>
    </w:p>
    <w:p w:rsidR="00E516BF" w:rsidRDefault="00E516BF" w:rsidP="00E516BF">
      <w:pPr>
        <w:pStyle w:val="Heading5"/>
      </w:pPr>
      <w:r>
        <w:t>When is the Naming Policy applied?</w:t>
      </w:r>
    </w:p>
    <w:p w:rsidR="00E516BF" w:rsidRDefault="00E516BF" w:rsidP="00E516BF">
      <w:r>
        <w:t xml:space="preserve">The naming policy algorithm is used by the Application Wizard and </w:t>
      </w:r>
      <w:r w:rsidR="00B03174">
        <w:t xml:space="preserve">at other times </w:t>
      </w:r>
      <w:r>
        <w:t>when creating pages based on your database schema.</w:t>
      </w:r>
    </w:p>
    <w:tbl>
      <w:tblPr>
        <w:tblW w:w="936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1561"/>
        <w:gridCol w:w="7799"/>
      </w:tblGrid>
      <w:tr w:rsidR="00B03174">
        <w:trPr>
          <w:tblHeader/>
        </w:trPr>
        <w:tc>
          <w:tcPr>
            <w:tcW w:w="1561" w:type="dxa"/>
            <w:tcBorders>
              <w:top w:val="single" w:sz="12" w:space="0" w:color="FFFFFF"/>
              <w:left w:val="single" w:sz="12" w:space="0" w:color="FFFFFF"/>
              <w:bottom w:val="single" w:sz="12" w:space="0" w:color="FFFFFF"/>
              <w:right w:val="single" w:sz="12" w:space="0" w:color="FFFFFF"/>
            </w:tcBorders>
            <w:shd w:val="clear" w:color="auto" w:fill="808080"/>
          </w:tcPr>
          <w:p w:rsidR="00B03174" w:rsidRDefault="00B03174" w:rsidP="00F3220A">
            <w:pPr>
              <w:pStyle w:val="TableHeading"/>
            </w:pPr>
            <w:r>
              <w:t>Page Element</w:t>
            </w:r>
          </w:p>
        </w:tc>
        <w:tc>
          <w:tcPr>
            <w:tcW w:w="7799" w:type="dxa"/>
            <w:tcBorders>
              <w:top w:val="single" w:sz="12" w:space="0" w:color="FFFFFF"/>
              <w:left w:val="single" w:sz="12" w:space="0" w:color="FFFFFF"/>
              <w:bottom w:val="single" w:sz="12" w:space="0" w:color="FFFFFF"/>
              <w:right w:val="single" w:sz="12" w:space="0" w:color="FFFFFF"/>
            </w:tcBorders>
            <w:shd w:val="clear" w:color="auto" w:fill="808080"/>
          </w:tcPr>
          <w:p w:rsidR="00B03174" w:rsidRDefault="00B03174" w:rsidP="00F3220A">
            <w:pPr>
              <w:pStyle w:val="TableHeading"/>
            </w:pPr>
            <w:r>
              <w:t>When Naming Algorithm is Applied</w:t>
            </w:r>
          </w:p>
        </w:tc>
      </w:tr>
      <w:tr w:rsidR="00B03174" w:rsidRPr="00B03174">
        <w:tc>
          <w:tcPr>
            <w:tcW w:w="1561" w:type="dxa"/>
            <w:tcBorders>
              <w:top w:val="single" w:sz="12" w:space="0" w:color="FFFFFF"/>
              <w:left w:val="single" w:sz="12" w:space="0" w:color="FFFFFF"/>
              <w:bottom w:val="single" w:sz="12" w:space="0" w:color="FFFFFF"/>
              <w:right w:val="single" w:sz="12" w:space="0" w:color="FFFFFF"/>
            </w:tcBorders>
            <w:shd w:val="clear" w:color="auto" w:fill="E0E0E0"/>
          </w:tcPr>
          <w:p w:rsidR="00B03174" w:rsidRPr="00B03174" w:rsidRDefault="00B03174" w:rsidP="00B03174">
            <w:r w:rsidRPr="00B03174">
              <w:t>Menu names</w:t>
            </w:r>
            <w:r w:rsidRPr="00B03174">
              <w:br/>
              <w:t>Page titles</w:t>
            </w:r>
            <w:r w:rsidRPr="00B03174">
              <w:br/>
              <w:t>Panel titles</w:t>
            </w:r>
          </w:p>
        </w:tc>
        <w:tc>
          <w:tcPr>
            <w:tcW w:w="7799" w:type="dxa"/>
            <w:tcBorders>
              <w:top w:val="single" w:sz="12" w:space="0" w:color="FFFFFF"/>
              <w:left w:val="single" w:sz="12" w:space="0" w:color="FFFFFF"/>
              <w:bottom w:val="single" w:sz="12" w:space="0" w:color="FFFFFF"/>
              <w:right w:val="single" w:sz="12" w:space="0" w:color="FFFFFF"/>
            </w:tcBorders>
            <w:shd w:val="clear" w:color="auto" w:fill="E0E0E0"/>
          </w:tcPr>
          <w:p w:rsidR="00B03174" w:rsidRPr="00B03174" w:rsidRDefault="00B03174" w:rsidP="00B03174">
            <w:r w:rsidRPr="00B03174">
              <w:t xml:space="preserve">When </w:t>
            </w:r>
            <w:r>
              <w:t xml:space="preserve">the </w:t>
            </w:r>
            <w:r w:rsidRPr="00B03174">
              <w:t>page element is created</w:t>
            </w:r>
            <w:r>
              <w:t>.</w:t>
            </w:r>
          </w:p>
        </w:tc>
      </w:tr>
      <w:tr w:rsidR="00B03174" w:rsidRPr="00B03174">
        <w:tc>
          <w:tcPr>
            <w:tcW w:w="1561" w:type="dxa"/>
            <w:tcBorders>
              <w:top w:val="single" w:sz="12" w:space="0" w:color="FFFFFF"/>
              <w:left w:val="single" w:sz="12" w:space="0" w:color="FFFFFF"/>
              <w:bottom w:val="single" w:sz="12" w:space="0" w:color="FFFFFF"/>
              <w:right w:val="single" w:sz="12" w:space="0" w:color="FFFFFF"/>
            </w:tcBorders>
            <w:shd w:val="clear" w:color="auto" w:fill="E0E0E0"/>
          </w:tcPr>
          <w:p w:rsidR="00B03174" w:rsidRPr="00B03174" w:rsidRDefault="00B03174" w:rsidP="00B03174">
            <w:r>
              <w:t>Field labels</w:t>
            </w:r>
          </w:p>
        </w:tc>
        <w:tc>
          <w:tcPr>
            <w:tcW w:w="7799" w:type="dxa"/>
            <w:tcBorders>
              <w:top w:val="single" w:sz="12" w:space="0" w:color="FFFFFF"/>
              <w:left w:val="single" w:sz="12" w:space="0" w:color="FFFFFF"/>
              <w:bottom w:val="single" w:sz="12" w:space="0" w:color="FFFFFF"/>
              <w:right w:val="single" w:sz="12" w:space="0" w:color="FFFFFF"/>
            </w:tcBorders>
            <w:shd w:val="clear" w:color="auto" w:fill="E0E0E0"/>
          </w:tcPr>
          <w:p w:rsidR="00B03174" w:rsidRPr="00B03174" w:rsidRDefault="00B03174" w:rsidP="00475C7A">
            <w:pPr>
              <w:numPr>
                <w:ilvl w:val="0"/>
                <w:numId w:val="36"/>
              </w:numPr>
            </w:pPr>
            <w:r w:rsidRPr="00B03174">
              <w:t>At the time they are created.</w:t>
            </w:r>
          </w:p>
          <w:p w:rsidR="00B03174" w:rsidRPr="00B03174" w:rsidRDefault="00B03174" w:rsidP="00475C7A">
            <w:pPr>
              <w:numPr>
                <w:ilvl w:val="0"/>
                <w:numId w:val="36"/>
              </w:numPr>
            </w:pPr>
            <w:r w:rsidRPr="00B03174">
              <w:t xml:space="preserve">When a new version of Iron Speed Designer is installed and </w:t>
            </w:r>
            <w:proofErr w:type="gramStart"/>
            <w:r w:rsidRPr="00B03174">
              <w:t>migrates</w:t>
            </w:r>
            <w:proofErr w:type="gramEnd"/>
            <w:r w:rsidRPr="00B03174">
              <w:t xml:space="preserve"> the application to the new version.</w:t>
            </w:r>
          </w:p>
          <w:p w:rsidR="00B03174" w:rsidRPr="00B03174" w:rsidRDefault="00B03174" w:rsidP="00475C7A">
            <w:pPr>
              <w:numPr>
                <w:ilvl w:val="0"/>
                <w:numId w:val="36"/>
              </w:numPr>
            </w:pPr>
            <w:r w:rsidRPr="00B03174">
              <w:t>When scanning and accepting changes in your database schema.</w:t>
            </w:r>
          </w:p>
        </w:tc>
      </w:tr>
    </w:tbl>
    <w:p w:rsidR="00E516BF" w:rsidRPr="005B722B" w:rsidRDefault="00E516BF" w:rsidP="00E516BF">
      <w:r w:rsidRPr="005B722B">
        <w:t>Thus,</w:t>
      </w:r>
      <w:r>
        <w:t xml:space="preserve"> </w:t>
      </w:r>
      <w:r w:rsidRPr="005B722B">
        <w:t>a</w:t>
      </w:r>
      <w:r>
        <w:t xml:space="preserve"> </w:t>
      </w:r>
      <w:r w:rsidRPr="005B722B">
        <w:t>field</w:t>
      </w:r>
      <w:r>
        <w:t xml:space="preserve"> </w:t>
      </w:r>
      <w:r w:rsidRPr="005B722B">
        <w:t>label's</w:t>
      </w:r>
      <w:r>
        <w:t xml:space="preserve"> </w:t>
      </w:r>
      <w:r w:rsidRPr="005B722B">
        <w:t>text</w:t>
      </w:r>
      <w:r>
        <w:t xml:space="preserve"> </w:t>
      </w:r>
      <w:r w:rsidRPr="005B722B">
        <w:t>may</w:t>
      </w:r>
      <w:r>
        <w:t xml:space="preserve"> </w:t>
      </w:r>
      <w:r w:rsidRPr="005B722B">
        <w:t>change</w:t>
      </w:r>
      <w:r>
        <w:t xml:space="preserve"> </w:t>
      </w:r>
      <w:r w:rsidRPr="005B722B">
        <w:t>when</w:t>
      </w:r>
      <w:r>
        <w:t xml:space="preserve"> </w:t>
      </w:r>
      <w:r w:rsidRPr="005B722B">
        <w:t>upgrading</w:t>
      </w:r>
      <w:r>
        <w:t xml:space="preserve"> </w:t>
      </w:r>
      <w:r w:rsidRPr="005B722B">
        <w:t>to</w:t>
      </w:r>
      <w:r>
        <w:t xml:space="preserve"> </w:t>
      </w:r>
      <w:r w:rsidRPr="005B722B">
        <w:t>a</w:t>
      </w:r>
      <w:r>
        <w:t xml:space="preserve"> </w:t>
      </w:r>
      <w:r w:rsidRPr="005B722B">
        <w:t>new</w:t>
      </w:r>
      <w:r>
        <w:t xml:space="preserve"> </w:t>
      </w:r>
      <w:r w:rsidRPr="005B722B">
        <w:t>version</w:t>
      </w:r>
      <w:r>
        <w:t xml:space="preserve"> </w:t>
      </w:r>
      <w:r w:rsidRPr="005B722B">
        <w:t>of</w:t>
      </w:r>
      <w:r>
        <w:t xml:space="preserve"> </w:t>
      </w:r>
      <w:r w:rsidRPr="005B722B">
        <w:t>Iron</w:t>
      </w:r>
      <w:r>
        <w:t xml:space="preserve"> </w:t>
      </w:r>
      <w:r w:rsidRPr="005B722B">
        <w:t>Speed</w:t>
      </w:r>
      <w:r>
        <w:t xml:space="preserve"> </w:t>
      </w:r>
      <w:r w:rsidRPr="005B722B">
        <w:t>Designer,</w:t>
      </w:r>
      <w:r>
        <w:t xml:space="preserve"> </w:t>
      </w:r>
      <w:r w:rsidRPr="005B722B">
        <w:t>but</w:t>
      </w:r>
      <w:r>
        <w:t xml:space="preserve"> </w:t>
      </w:r>
      <w:r w:rsidRPr="005B722B">
        <w:t>menu</w:t>
      </w:r>
      <w:r w:rsidR="00B03174">
        <w:t xml:space="preserve">, </w:t>
      </w:r>
      <w:r w:rsidRPr="005B722B">
        <w:t>page</w:t>
      </w:r>
      <w:r>
        <w:t xml:space="preserve"> </w:t>
      </w:r>
      <w:r w:rsidR="00B03174">
        <w:t xml:space="preserve">and panel </w:t>
      </w:r>
      <w:r w:rsidRPr="005B722B">
        <w:t>titles</w:t>
      </w:r>
      <w:r>
        <w:t xml:space="preserve"> </w:t>
      </w:r>
      <w:r w:rsidRPr="005B722B">
        <w:t>do</w:t>
      </w:r>
      <w:r>
        <w:t xml:space="preserve"> </w:t>
      </w:r>
      <w:r w:rsidRPr="005B722B">
        <w:t>not.</w:t>
      </w:r>
    </w:p>
    <w:p w:rsidR="00E516BF" w:rsidRPr="005B722B" w:rsidRDefault="00E516BF" w:rsidP="00E516BF">
      <w:pPr>
        <w:pStyle w:val="Heading5"/>
      </w:pPr>
      <w:r w:rsidRPr="005B722B">
        <w:t>The</w:t>
      </w:r>
      <w:r>
        <w:t xml:space="preserve"> </w:t>
      </w:r>
      <w:r w:rsidRPr="005B722B">
        <w:t>Naming</w:t>
      </w:r>
      <w:r>
        <w:t xml:space="preserve"> Policy </w:t>
      </w:r>
      <w:r w:rsidRPr="005B722B">
        <w:t>Algorithm</w:t>
      </w:r>
    </w:p>
    <w:p w:rsidR="00E516BF" w:rsidRPr="00BE494C" w:rsidRDefault="00E516BF" w:rsidP="00E516BF">
      <w:r w:rsidRPr="00BE494C">
        <w:t>Each</w:t>
      </w:r>
      <w:r>
        <w:t xml:space="preserve"> </w:t>
      </w:r>
      <w:r w:rsidRPr="00BE494C">
        <w:t>word</w:t>
      </w:r>
      <w:r>
        <w:t xml:space="preserve"> </w:t>
      </w:r>
      <w:r w:rsidRPr="00BE494C">
        <w:t>is</w:t>
      </w:r>
      <w:r>
        <w:t xml:space="preserve"> </w:t>
      </w:r>
      <w:r w:rsidRPr="00BE494C">
        <w:t>capitalized,</w:t>
      </w:r>
      <w:r>
        <w:t xml:space="preserve"> </w:t>
      </w:r>
      <w:r w:rsidRPr="00BE494C">
        <w:t>e.g.:</w:t>
      </w:r>
    </w:p>
    <w:p w:rsidR="00E516BF" w:rsidRPr="00BE494C" w:rsidRDefault="00E516BF" w:rsidP="00E516BF">
      <w:pPr>
        <w:pStyle w:val="Example-Code"/>
      </w:pPr>
      <w:r w:rsidRPr="00BE494C">
        <w:t>MY</w:t>
      </w:r>
      <w:r>
        <w:t xml:space="preserve"> </w:t>
      </w:r>
      <w:r w:rsidRPr="00BE494C">
        <w:t>NAME</w:t>
      </w:r>
      <w:r w:rsidRPr="00BE494C">
        <w:tab/>
      </w:r>
      <w:r w:rsidRPr="00BE494C">
        <w:tab/>
      </w:r>
      <w:r>
        <w:tab/>
      </w:r>
      <w:r>
        <w:sym w:font="Wingdings" w:char="F0E0"/>
      </w:r>
      <w:r>
        <w:t xml:space="preserve"> </w:t>
      </w:r>
      <w:r w:rsidRPr="00BE494C">
        <w:t>My</w:t>
      </w:r>
      <w:r>
        <w:t xml:space="preserve"> </w:t>
      </w:r>
      <w:r w:rsidRPr="00BE494C">
        <w:t>Name</w:t>
      </w:r>
    </w:p>
    <w:p w:rsidR="00E516BF" w:rsidRPr="00BE494C" w:rsidRDefault="00E516BF" w:rsidP="00E516BF">
      <w:pPr>
        <w:pStyle w:val="Example-Code"/>
      </w:pPr>
      <w:r w:rsidRPr="00BE494C">
        <w:t>MY_NAME</w:t>
      </w:r>
      <w:r w:rsidRPr="00BE494C">
        <w:tab/>
      </w:r>
      <w:r w:rsidRPr="00BE494C">
        <w:tab/>
      </w:r>
      <w:r>
        <w:sym w:font="Wingdings" w:char="F0E0"/>
      </w:r>
      <w:r>
        <w:t xml:space="preserve"> </w:t>
      </w:r>
      <w:r w:rsidRPr="00BE494C">
        <w:t>My</w:t>
      </w:r>
      <w:r>
        <w:t xml:space="preserve"> </w:t>
      </w:r>
      <w:r w:rsidRPr="00BE494C">
        <w:t>Name</w:t>
      </w:r>
    </w:p>
    <w:p w:rsidR="00E516BF" w:rsidRPr="00BE494C" w:rsidRDefault="00E516BF" w:rsidP="00E516BF">
      <w:pPr>
        <w:pStyle w:val="Example-Code"/>
      </w:pPr>
      <w:proofErr w:type="gramStart"/>
      <w:r w:rsidRPr="00BE494C">
        <w:t>my</w:t>
      </w:r>
      <w:proofErr w:type="gramEnd"/>
      <w:r>
        <w:t xml:space="preserve"> </w:t>
      </w:r>
      <w:r w:rsidRPr="00BE494C">
        <w:t>name</w:t>
      </w:r>
      <w:r w:rsidRPr="00BE494C">
        <w:tab/>
      </w:r>
      <w:r w:rsidRPr="00BE494C">
        <w:tab/>
      </w:r>
      <w:r>
        <w:tab/>
      </w:r>
      <w:r>
        <w:sym w:font="Wingdings" w:char="F0E0"/>
      </w:r>
      <w:r>
        <w:t xml:space="preserve"> </w:t>
      </w:r>
      <w:r w:rsidRPr="00BE494C">
        <w:t>My</w:t>
      </w:r>
      <w:r>
        <w:t xml:space="preserve"> </w:t>
      </w:r>
      <w:r w:rsidRPr="00BE494C">
        <w:t>Name</w:t>
      </w:r>
    </w:p>
    <w:p w:rsidR="00E516BF" w:rsidRPr="00BE494C" w:rsidRDefault="00E516BF" w:rsidP="00E516BF">
      <w:r w:rsidRPr="00BE494C">
        <w:t>In</w:t>
      </w:r>
      <w:r>
        <w:t xml:space="preserve"> </w:t>
      </w:r>
      <w:r w:rsidRPr="00BE494C">
        <w:t>gen</w:t>
      </w:r>
      <w:r>
        <w:t>eral, underscores and other non-</w:t>
      </w:r>
      <w:r w:rsidRPr="00BE494C">
        <w:t>alphanumeric</w:t>
      </w:r>
      <w:r>
        <w:t xml:space="preserve"> </w:t>
      </w:r>
      <w:r w:rsidRPr="00BE494C">
        <w:t>charact</w:t>
      </w:r>
      <w:r>
        <w:t xml:space="preserve">ers are replaced with spaces.  </w:t>
      </w:r>
      <w:r w:rsidRPr="00BE494C">
        <w:t>Multiple</w:t>
      </w:r>
      <w:r>
        <w:t xml:space="preserve"> </w:t>
      </w:r>
      <w:r w:rsidRPr="00BE494C">
        <w:t>adjacent</w:t>
      </w:r>
      <w:r>
        <w:t xml:space="preserve"> </w:t>
      </w:r>
      <w:r w:rsidRPr="00BE494C">
        <w:t>spaces</w:t>
      </w:r>
      <w:r>
        <w:t xml:space="preserve"> are consolidated into one space.</w:t>
      </w:r>
    </w:p>
    <w:p w:rsidR="00E516BF" w:rsidRPr="00BE494C" w:rsidRDefault="00E516BF" w:rsidP="00E516BF">
      <w:pPr>
        <w:pStyle w:val="Example-Code"/>
      </w:pPr>
      <w:proofErr w:type="spellStart"/>
      <w:r w:rsidRPr="00BE494C">
        <w:t>My_</w:t>
      </w:r>
      <w:proofErr w:type="gramStart"/>
      <w:r w:rsidRPr="00BE494C">
        <w:t>Ugly</w:t>
      </w:r>
      <w:proofErr w:type="spellEnd"/>
      <w:r>
        <w:t xml:space="preserve"> </w:t>
      </w:r>
      <w:r w:rsidRPr="00BE494C">
        <w:t>!</w:t>
      </w:r>
      <w:proofErr w:type="gramEnd"/>
      <w:r>
        <w:t xml:space="preserve"> </w:t>
      </w:r>
      <w:r w:rsidRPr="00BE494C">
        <w:t>_</w:t>
      </w:r>
      <w:proofErr w:type="spellStart"/>
      <w:r w:rsidRPr="00BE494C">
        <w:t>field_Name</w:t>
      </w:r>
      <w:proofErr w:type="spellEnd"/>
      <w:r w:rsidRPr="00BE494C">
        <w:tab/>
      </w:r>
      <w:r>
        <w:sym w:font="Wingdings" w:char="F0E0"/>
      </w:r>
      <w:r>
        <w:t xml:space="preserve"> </w:t>
      </w:r>
      <w:r w:rsidRPr="00BE494C">
        <w:t>My</w:t>
      </w:r>
      <w:r>
        <w:t xml:space="preserve"> </w:t>
      </w:r>
      <w:r w:rsidRPr="00BE494C">
        <w:t>Ugly</w:t>
      </w:r>
      <w:r>
        <w:t xml:space="preserve"> </w:t>
      </w:r>
      <w:r w:rsidRPr="00BE494C">
        <w:t>Field</w:t>
      </w:r>
      <w:r>
        <w:t xml:space="preserve"> </w:t>
      </w:r>
      <w:r w:rsidRPr="00BE494C">
        <w:t>Name</w:t>
      </w:r>
    </w:p>
    <w:p w:rsidR="00E516BF" w:rsidRPr="00BE494C" w:rsidRDefault="00E516BF" w:rsidP="00E516BF">
      <w:r w:rsidRPr="00BE494C">
        <w:t>Common</w:t>
      </w:r>
      <w:r>
        <w:t xml:space="preserve"> </w:t>
      </w:r>
      <w:r w:rsidRPr="00BE494C">
        <w:t>abbreviations</w:t>
      </w:r>
      <w:r>
        <w:t xml:space="preserve"> </w:t>
      </w:r>
      <w:r w:rsidRPr="00BE494C">
        <w:t>are</w:t>
      </w:r>
      <w:r>
        <w:t xml:space="preserve"> </w:t>
      </w:r>
      <w:r w:rsidRPr="00BE494C">
        <w:t>expanded</w:t>
      </w:r>
      <w:r>
        <w:t xml:space="preserve"> </w:t>
      </w:r>
      <w:r w:rsidRPr="00BE494C">
        <w:t>by</w:t>
      </w:r>
      <w:r>
        <w:t xml:space="preserve"> </w:t>
      </w:r>
      <w:r w:rsidRPr="00BE494C">
        <w:t>consulting</w:t>
      </w:r>
      <w:r>
        <w:t xml:space="preserve"> </w:t>
      </w:r>
      <w:r w:rsidRPr="00BE494C">
        <w:t>a</w:t>
      </w:r>
      <w:r>
        <w:t xml:space="preserve"> </w:t>
      </w:r>
      <w:r w:rsidRPr="00BE494C">
        <w:t>small</w:t>
      </w:r>
      <w:r>
        <w:t xml:space="preserve"> </w:t>
      </w:r>
      <w:r w:rsidRPr="00BE494C">
        <w:t>built-in</w:t>
      </w:r>
      <w:r>
        <w:t xml:space="preserve"> </w:t>
      </w:r>
      <w:r w:rsidRPr="00BE494C">
        <w:t>dictionary:</w:t>
      </w:r>
    </w:p>
    <w:p w:rsidR="00E516BF" w:rsidRPr="00BE494C" w:rsidRDefault="00E516BF" w:rsidP="00E516BF">
      <w:pPr>
        <w:pStyle w:val="Example-Code"/>
      </w:pPr>
      <w:proofErr w:type="spellStart"/>
      <w:r w:rsidRPr="00BE494C">
        <w:t>Addr</w:t>
      </w:r>
      <w:proofErr w:type="spellEnd"/>
      <w:r w:rsidRPr="00BE494C">
        <w:tab/>
      </w:r>
      <w:r w:rsidRPr="00BE494C">
        <w:tab/>
      </w:r>
      <w:r w:rsidRPr="00BE494C">
        <w:tab/>
      </w:r>
      <w:r>
        <w:tab/>
      </w:r>
      <w:r>
        <w:tab/>
      </w:r>
      <w:r>
        <w:sym w:font="Wingdings" w:char="F0E0"/>
      </w:r>
      <w:r>
        <w:t xml:space="preserve"> </w:t>
      </w:r>
      <w:r w:rsidRPr="00BE494C">
        <w:t>Address</w:t>
      </w:r>
    </w:p>
    <w:p w:rsidR="00E516BF" w:rsidRPr="00BE494C" w:rsidRDefault="00E516BF" w:rsidP="00E516BF">
      <w:pPr>
        <w:pStyle w:val="Example-Code"/>
      </w:pPr>
      <w:r w:rsidRPr="00BE494C">
        <w:t>Cats</w:t>
      </w:r>
      <w:r>
        <w:t xml:space="preserve"> </w:t>
      </w:r>
      <w:r w:rsidRPr="00BE494C">
        <w:t>&amp;</w:t>
      </w:r>
      <w:r>
        <w:t xml:space="preserve"> </w:t>
      </w:r>
      <w:r w:rsidRPr="00BE494C">
        <w:t>Dogs</w:t>
      </w:r>
      <w:r w:rsidRPr="00BE494C">
        <w:tab/>
      </w:r>
      <w:r w:rsidRPr="00BE494C">
        <w:tab/>
      </w:r>
      <w:r>
        <w:sym w:font="Wingdings" w:char="F0E0"/>
      </w:r>
      <w:r>
        <w:t xml:space="preserve"> </w:t>
      </w:r>
      <w:r w:rsidRPr="00BE494C">
        <w:t>Cats</w:t>
      </w:r>
      <w:r>
        <w:t xml:space="preserve"> </w:t>
      </w:r>
      <w:proofErr w:type="gramStart"/>
      <w:r w:rsidRPr="00BE494C">
        <w:t>And</w:t>
      </w:r>
      <w:proofErr w:type="gramEnd"/>
      <w:r>
        <w:t xml:space="preserve"> </w:t>
      </w:r>
      <w:r w:rsidRPr="00BE494C">
        <w:t>Dogs</w:t>
      </w:r>
    </w:p>
    <w:p w:rsidR="00E516BF" w:rsidRPr="00BE494C" w:rsidRDefault="00E516BF" w:rsidP="00E516BF">
      <w:r w:rsidRPr="00BE494C">
        <w:t>Note</w:t>
      </w:r>
      <w:r>
        <w:t xml:space="preserve">:  These abbreviation expansions are made only for </w:t>
      </w:r>
      <w:r w:rsidRPr="00BE494C">
        <w:t>the</w:t>
      </w:r>
      <w:r>
        <w:t xml:space="preserve"> </w:t>
      </w:r>
      <w:r w:rsidRPr="00BE494C">
        <w:t>English</w:t>
      </w:r>
      <w:r>
        <w:t xml:space="preserve"> </w:t>
      </w:r>
      <w:r w:rsidRPr="00BE494C">
        <w:t>language</w:t>
      </w:r>
      <w:r>
        <w:t>.  The abbreviation list is built into Iron Speed Designer and cannot be modified at this time.</w:t>
      </w:r>
    </w:p>
    <w:p w:rsidR="00E516BF" w:rsidRPr="00BE494C" w:rsidRDefault="00E516BF" w:rsidP="00E516BF">
      <w:r w:rsidRPr="00BE494C">
        <w:t>Spaces</w:t>
      </w:r>
      <w:r>
        <w:t xml:space="preserve"> </w:t>
      </w:r>
      <w:r w:rsidRPr="00BE494C">
        <w:t>are</w:t>
      </w:r>
      <w:r>
        <w:t xml:space="preserve"> </w:t>
      </w:r>
      <w:r w:rsidRPr="00BE494C">
        <w:t>automatically</w:t>
      </w:r>
      <w:r>
        <w:t xml:space="preserve"> </w:t>
      </w:r>
      <w:r w:rsidRPr="00BE494C">
        <w:t>added</w:t>
      </w:r>
      <w:r>
        <w:t xml:space="preserve"> </w:t>
      </w:r>
      <w:r w:rsidRPr="00BE494C">
        <w:t>between</w:t>
      </w:r>
      <w:r>
        <w:t xml:space="preserve"> </w:t>
      </w:r>
      <w:r w:rsidRPr="00BE494C">
        <w:t>word</w:t>
      </w:r>
      <w:r>
        <w:t xml:space="preserve"> </w:t>
      </w:r>
      <w:r w:rsidRPr="00BE494C">
        <w:t>breaks.</w:t>
      </w:r>
      <w:r>
        <w:t xml:space="preserve">  </w:t>
      </w:r>
      <w:r w:rsidRPr="00BE494C">
        <w:t>In</w:t>
      </w:r>
      <w:r>
        <w:t xml:space="preserve"> </w:t>
      </w:r>
      <w:r w:rsidRPr="00BE494C">
        <w:t>general,</w:t>
      </w:r>
      <w:r>
        <w:t xml:space="preserve"> </w:t>
      </w:r>
      <w:r w:rsidRPr="00BE494C">
        <w:t>word</w:t>
      </w:r>
      <w:r>
        <w:t xml:space="preserve"> </w:t>
      </w:r>
      <w:r w:rsidRPr="00BE494C">
        <w:t>breaks</w:t>
      </w:r>
      <w:r>
        <w:t xml:space="preserve"> </w:t>
      </w:r>
      <w:r w:rsidRPr="00BE494C">
        <w:t>are</w:t>
      </w:r>
      <w:r>
        <w:t xml:space="preserve"> </w:t>
      </w:r>
      <w:r w:rsidRPr="00BE494C">
        <w:t>indicated</w:t>
      </w:r>
      <w:r>
        <w:t xml:space="preserve"> </w:t>
      </w:r>
      <w:r w:rsidRPr="00BE494C">
        <w:t>by</w:t>
      </w:r>
      <w:r>
        <w:t xml:space="preserve"> </w:t>
      </w:r>
      <w:r w:rsidRPr="00BE494C">
        <w:t>spaces,</w:t>
      </w:r>
      <w:r>
        <w:t xml:space="preserve"> </w:t>
      </w:r>
      <w:r w:rsidRPr="00BE494C">
        <w:t>underscores,</w:t>
      </w:r>
      <w:r>
        <w:t xml:space="preserve"> </w:t>
      </w:r>
      <w:r w:rsidRPr="00BE494C">
        <w:t>and</w:t>
      </w:r>
      <w:r>
        <w:t xml:space="preserve"> </w:t>
      </w:r>
      <w:r w:rsidRPr="00BE494C">
        <w:t>case</w:t>
      </w:r>
      <w:r>
        <w:t xml:space="preserve"> </w:t>
      </w:r>
      <w:r w:rsidRPr="00BE494C">
        <w:t>changes:</w:t>
      </w:r>
    </w:p>
    <w:p w:rsidR="00E516BF" w:rsidRPr="00BE494C" w:rsidRDefault="00E516BF" w:rsidP="00E516BF">
      <w:pPr>
        <w:pStyle w:val="Example-Code"/>
      </w:pPr>
      <w:proofErr w:type="gramStart"/>
      <w:r w:rsidRPr="00BE494C">
        <w:t>my</w:t>
      </w:r>
      <w:proofErr w:type="gramEnd"/>
      <w:r>
        <w:t xml:space="preserve"> </w:t>
      </w:r>
      <w:r w:rsidRPr="00BE494C">
        <w:t>name</w:t>
      </w:r>
      <w:r w:rsidRPr="00BE494C">
        <w:tab/>
      </w:r>
      <w:r w:rsidRPr="00BE494C">
        <w:tab/>
      </w:r>
      <w:r>
        <w:tab/>
      </w:r>
      <w:r>
        <w:sym w:font="Wingdings" w:char="F0E0"/>
      </w:r>
      <w:r>
        <w:t xml:space="preserve"> </w:t>
      </w:r>
      <w:r w:rsidRPr="00BE494C">
        <w:t>My</w:t>
      </w:r>
      <w:r>
        <w:t xml:space="preserve"> </w:t>
      </w:r>
      <w:r w:rsidRPr="00BE494C">
        <w:t>Name</w:t>
      </w:r>
    </w:p>
    <w:p w:rsidR="00E516BF" w:rsidRPr="00BE494C" w:rsidRDefault="00E516BF" w:rsidP="00E516BF">
      <w:pPr>
        <w:pStyle w:val="Example-Code"/>
      </w:pPr>
      <w:r>
        <w:t>MY_NAME</w:t>
      </w:r>
      <w:r>
        <w:tab/>
      </w:r>
      <w:r>
        <w:tab/>
      </w:r>
      <w:r>
        <w:sym w:font="Wingdings" w:char="F0E0"/>
      </w:r>
      <w:r>
        <w:t xml:space="preserve"> </w:t>
      </w:r>
      <w:r w:rsidRPr="00BE494C">
        <w:t>My</w:t>
      </w:r>
      <w:r>
        <w:t xml:space="preserve"> </w:t>
      </w:r>
      <w:r w:rsidRPr="00BE494C">
        <w:t>Name</w:t>
      </w:r>
    </w:p>
    <w:p w:rsidR="00E516BF" w:rsidRPr="00BE494C" w:rsidRDefault="00E516BF" w:rsidP="00E516BF">
      <w:pPr>
        <w:pStyle w:val="Example-Code"/>
      </w:pPr>
      <w:proofErr w:type="spellStart"/>
      <w:r w:rsidRPr="00BE494C">
        <w:t>MyName</w:t>
      </w:r>
      <w:proofErr w:type="spellEnd"/>
      <w:r w:rsidRPr="00BE494C">
        <w:tab/>
      </w:r>
      <w:r w:rsidRPr="00BE494C">
        <w:tab/>
      </w:r>
      <w:r>
        <w:tab/>
      </w:r>
      <w:r>
        <w:sym w:font="Wingdings" w:char="F0E0"/>
      </w:r>
      <w:r>
        <w:t xml:space="preserve"> </w:t>
      </w:r>
      <w:r w:rsidRPr="00BE494C">
        <w:t>My</w:t>
      </w:r>
      <w:r>
        <w:t xml:space="preserve"> </w:t>
      </w:r>
      <w:r w:rsidRPr="00BE494C">
        <w:t>Name</w:t>
      </w:r>
    </w:p>
    <w:p w:rsidR="00E516BF" w:rsidRPr="000F640C" w:rsidRDefault="00E516BF" w:rsidP="00E516BF">
      <w:r>
        <w:t>Note: I</w:t>
      </w:r>
      <w:r w:rsidRPr="000F640C">
        <w:t>f</w:t>
      </w:r>
      <w:r>
        <w:t xml:space="preserve"> </w:t>
      </w:r>
      <w:r w:rsidRPr="000F640C">
        <w:t>there</w:t>
      </w:r>
      <w:r>
        <w:t xml:space="preserve"> </w:t>
      </w:r>
      <w:r w:rsidRPr="000F640C">
        <w:t>are</w:t>
      </w:r>
      <w:r>
        <w:t xml:space="preserve"> </w:t>
      </w:r>
      <w:r w:rsidRPr="000F640C">
        <w:t>no</w:t>
      </w:r>
      <w:r>
        <w:t xml:space="preserve"> </w:t>
      </w:r>
      <w:r w:rsidRPr="000F640C">
        <w:t>separators</w:t>
      </w:r>
      <w:r>
        <w:t xml:space="preserve"> </w:t>
      </w:r>
      <w:r w:rsidRPr="000F640C">
        <w:t>between</w:t>
      </w:r>
      <w:r>
        <w:t xml:space="preserve"> </w:t>
      </w:r>
      <w:r w:rsidRPr="000F640C">
        <w:t>words,</w:t>
      </w:r>
      <w:r>
        <w:t xml:space="preserve"> </w:t>
      </w:r>
      <w:r w:rsidRPr="000F640C">
        <w:t>Iron</w:t>
      </w:r>
      <w:r>
        <w:t xml:space="preserve"> </w:t>
      </w:r>
      <w:r w:rsidRPr="000F640C">
        <w:t>Speed</w:t>
      </w:r>
      <w:r>
        <w:t xml:space="preserve"> </w:t>
      </w:r>
      <w:r w:rsidRPr="000F640C">
        <w:t>Designer</w:t>
      </w:r>
      <w:r>
        <w:t xml:space="preserve"> </w:t>
      </w:r>
      <w:r w:rsidRPr="000F640C">
        <w:t>works</w:t>
      </w:r>
      <w:r>
        <w:t xml:space="preserve"> </w:t>
      </w:r>
      <w:r w:rsidRPr="000F640C">
        <w:t>best</w:t>
      </w:r>
      <w:r>
        <w:t xml:space="preserve"> </w:t>
      </w:r>
      <w:r w:rsidRPr="000F640C">
        <w:t>when</w:t>
      </w:r>
      <w:r>
        <w:t xml:space="preserve"> </w:t>
      </w:r>
      <w:r w:rsidRPr="000F640C">
        <w:t>the</w:t>
      </w:r>
      <w:r>
        <w:t xml:space="preserve"> </w:t>
      </w:r>
      <w:r w:rsidRPr="000F640C">
        <w:t>initial</w:t>
      </w:r>
      <w:r>
        <w:t xml:space="preserve"> </w:t>
      </w:r>
      <w:r w:rsidRPr="000F640C">
        <w:t>letter</w:t>
      </w:r>
      <w:r>
        <w:t xml:space="preserve"> </w:t>
      </w:r>
      <w:r w:rsidRPr="000F640C">
        <w:t>is</w:t>
      </w:r>
      <w:r>
        <w:t xml:space="preserve"> </w:t>
      </w:r>
      <w:r w:rsidRPr="000F640C">
        <w:t>uppercase,</w:t>
      </w:r>
      <w:r>
        <w:t xml:space="preserve"> </w:t>
      </w:r>
      <w:r w:rsidRPr="000F640C">
        <w:t>e.g.</w:t>
      </w:r>
      <w:r>
        <w:t xml:space="preserve"> </w:t>
      </w:r>
      <w:r w:rsidRPr="000F640C">
        <w:t>"</w:t>
      </w:r>
      <w:proofErr w:type="spellStart"/>
      <w:r w:rsidRPr="000F640C">
        <w:t>MyName</w:t>
      </w:r>
      <w:proofErr w:type="spellEnd"/>
      <w:r w:rsidRPr="000F640C">
        <w:t>".</w:t>
      </w:r>
      <w:r>
        <w:t xml:space="preserve">  </w:t>
      </w:r>
      <w:r w:rsidRPr="000F640C">
        <w:t>If</w:t>
      </w:r>
      <w:r>
        <w:t xml:space="preserve"> </w:t>
      </w:r>
      <w:r w:rsidRPr="000F640C">
        <w:t>the</w:t>
      </w:r>
      <w:r>
        <w:t xml:space="preserve"> </w:t>
      </w:r>
      <w:r w:rsidRPr="000F640C">
        <w:t>initial</w:t>
      </w:r>
      <w:r>
        <w:t xml:space="preserve"> </w:t>
      </w:r>
      <w:r w:rsidRPr="000F640C">
        <w:t>letter</w:t>
      </w:r>
      <w:r>
        <w:t xml:space="preserve"> </w:t>
      </w:r>
      <w:r w:rsidRPr="000F640C">
        <w:t>is</w:t>
      </w:r>
      <w:r>
        <w:t xml:space="preserve"> </w:t>
      </w:r>
      <w:r w:rsidRPr="000F640C">
        <w:t>lowercase,</w:t>
      </w:r>
      <w:r>
        <w:t xml:space="preserve"> </w:t>
      </w:r>
      <w:r w:rsidRPr="000F640C">
        <w:t>e.g.</w:t>
      </w:r>
      <w:r>
        <w:t xml:space="preserve"> </w:t>
      </w:r>
      <w:r w:rsidRPr="000F640C">
        <w:t>"</w:t>
      </w:r>
      <w:proofErr w:type="spellStart"/>
      <w:r w:rsidRPr="000F640C">
        <w:t>myName</w:t>
      </w:r>
      <w:proofErr w:type="spellEnd"/>
      <w:r w:rsidRPr="000F640C">
        <w:t>",</w:t>
      </w:r>
      <w:r>
        <w:t xml:space="preserve"> </w:t>
      </w:r>
      <w:r w:rsidRPr="000F640C">
        <w:t>then</w:t>
      </w:r>
      <w:r>
        <w:t xml:space="preserve"> </w:t>
      </w:r>
      <w:r w:rsidRPr="000F640C">
        <w:t>Iron</w:t>
      </w:r>
      <w:r>
        <w:t xml:space="preserve"> </w:t>
      </w:r>
      <w:r w:rsidRPr="000F640C">
        <w:t>Speed</w:t>
      </w:r>
      <w:r>
        <w:t xml:space="preserve"> </w:t>
      </w:r>
      <w:r w:rsidRPr="000F640C">
        <w:t>Designer</w:t>
      </w:r>
      <w:r>
        <w:t xml:space="preserve"> </w:t>
      </w:r>
      <w:r w:rsidRPr="000F640C">
        <w:t>may</w:t>
      </w:r>
      <w:r>
        <w:t xml:space="preserve"> </w:t>
      </w:r>
      <w:r w:rsidRPr="000F640C">
        <w:t>interpret</w:t>
      </w:r>
      <w:r>
        <w:t xml:space="preserve"> </w:t>
      </w:r>
      <w:r w:rsidRPr="000F640C">
        <w:t>the</w:t>
      </w:r>
      <w:r>
        <w:t xml:space="preserve"> </w:t>
      </w:r>
      <w:r w:rsidRPr="000F640C">
        <w:t>first</w:t>
      </w:r>
      <w:r>
        <w:t xml:space="preserve"> </w:t>
      </w:r>
      <w:r w:rsidRPr="000F640C">
        <w:t>word</w:t>
      </w:r>
      <w:r>
        <w:t xml:space="preserve"> </w:t>
      </w:r>
      <w:r w:rsidRPr="000F640C">
        <w:t>as</w:t>
      </w:r>
      <w:r>
        <w:t xml:space="preserve"> </w:t>
      </w:r>
      <w:r w:rsidRPr="000F640C">
        <w:t>a</w:t>
      </w:r>
      <w:r>
        <w:t xml:space="preserve"> </w:t>
      </w:r>
      <w:r w:rsidRPr="000F640C">
        <w:t>dispensable</w:t>
      </w:r>
      <w:r>
        <w:t xml:space="preserve"> </w:t>
      </w:r>
      <w:r w:rsidRPr="000F640C">
        <w:t>prefix.</w:t>
      </w:r>
    </w:p>
    <w:p w:rsidR="00E516BF" w:rsidRPr="00BE494C" w:rsidRDefault="00E516BF" w:rsidP="00E516BF">
      <w:r w:rsidRPr="00BE494C">
        <w:t>The</w:t>
      </w:r>
      <w:r>
        <w:t xml:space="preserve"> </w:t>
      </w:r>
      <w:r w:rsidRPr="00BE494C">
        <w:t>case</w:t>
      </w:r>
      <w:r>
        <w:t xml:space="preserve"> </w:t>
      </w:r>
      <w:r w:rsidRPr="00BE494C">
        <w:t>of</w:t>
      </w:r>
      <w:r>
        <w:t xml:space="preserve"> </w:t>
      </w:r>
      <w:r w:rsidRPr="00BE494C">
        <w:t>abbreviations</w:t>
      </w:r>
      <w:r>
        <w:t xml:space="preserve"> </w:t>
      </w:r>
      <w:r w:rsidRPr="00BE494C">
        <w:t>is</w:t>
      </w:r>
      <w:r>
        <w:t xml:space="preserve"> </w:t>
      </w:r>
      <w:r w:rsidRPr="00BE494C">
        <w:t>typically</w:t>
      </w:r>
      <w:r>
        <w:t xml:space="preserve"> </w:t>
      </w:r>
      <w:r w:rsidRPr="00BE494C">
        <w:t>preserved:</w:t>
      </w:r>
    </w:p>
    <w:p w:rsidR="00E516BF" w:rsidRPr="00BE494C" w:rsidRDefault="00E516BF" w:rsidP="00E516BF">
      <w:pPr>
        <w:pStyle w:val="Example-Code"/>
      </w:pPr>
      <w:proofErr w:type="spellStart"/>
      <w:r w:rsidRPr="00BE494C">
        <w:t>MyDotNETApplication</w:t>
      </w:r>
      <w:proofErr w:type="spellEnd"/>
      <w:r w:rsidRPr="00BE494C">
        <w:tab/>
      </w:r>
      <w:r>
        <w:sym w:font="Wingdings" w:char="F0E0"/>
      </w:r>
      <w:r>
        <w:t xml:space="preserve"> </w:t>
      </w:r>
      <w:r w:rsidRPr="00BE494C">
        <w:t>My</w:t>
      </w:r>
      <w:r>
        <w:t xml:space="preserve"> </w:t>
      </w:r>
      <w:r w:rsidRPr="00BE494C">
        <w:t>Dot</w:t>
      </w:r>
      <w:r>
        <w:t xml:space="preserve"> </w:t>
      </w:r>
      <w:r w:rsidRPr="00BE494C">
        <w:t>NET</w:t>
      </w:r>
      <w:r>
        <w:t xml:space="preserve"> </w:t>
      </w:r>
      <w:r w:rsidRPr="00BE494C">
        <w:t>Application</w:t>
      </w:r>
    </w:p>
    <w:p w:rsidR="00E516BF" w:rsidRPr="00BE494C" w:rsidRDefault="00E516BF" w:rsidP="00E516BF">
      <w:pPr>
        <w:pStyle w:val="Example-Code"/>
      </w:pPr>
      <w:r w:rsidRPr="00BE494C">
        <w:t>FM-2000</w:t>
      </w:r>
      <w:r w:rsidRPr="00BE494C">
        <w:tab/>
      </w:r>
      <w:r w:rsidRPr="00BE494C">
        <w:tab/>
      </w:r>
      <w:r>
        <w:tab/>
      </w:r>
      <w:r>
        <w:tab/>
      </w:r>
      <w:r>
        <w:tab/>
      </w:r>
      <w:r w:rsidR="008E3283">
        <w:tab/>
      </w:r>
      <w:r>
        <w:sym w:font="Wingdings" w:char="F0E0"/>
      </w:r>
      <w:r>
        <w:t xml:space="preserve"> </w:t>
      </w:r>
      <w:proofErr w:type="spellStart"/>
      <w:r w:rsidRPr="00BE494C">
        <w:t>FM-2000</w:t>
      </w:r>
      <w:proofErr w:type="spellEnd"/>
    </w:p>
    <w:p w:rsidR="00E516BF" w:rsidRPr="006B68FD" w:rsidRDefault="00E516BF" w:rsidP="00E516BF">
      <w:r w:rsidRPr="006B68FD">
        <w:t>Concatenated</w:t>
      </w:r>
      <w:r>
        <w:t xml:space="preserve"> </w:t>
      </w:r>
      <w:r w:rsidRPr="006B68FD">
        <w:t>words</w:t>
      </w:r>
      <w:r>
        <w:t xml:space="preserve"> </w:t>
      </w:r>
      <w:r w:rsidRPr="006B68FD">
        <w:t>are</w:t>
      </w:r>
      <w:r>
        <w:t xml:space="preserve"> </w:t>
      </w:r>
      <w:r w:rsidRPr="006B68FD">
        <w:t>separated</w:t>
      </w:r>
      <w:r>
        <w:t xml:space="preserve"> </w:t>
      </w:r>
      <w:r w:rsidRPr="006B68FD">
        <w:t>by</w:t>
      </w:r>
      <w:r>
        <w:t xml:space="preserve"> </w:t>
      </w:r>
      <w:r w:rsidRPr="006B68FD">
        <w:t>consulting</w:t>
      </w:r>
      <w:r>
        <w:t xml:space="preserve"> </w:t>
      </w:r>
      <w:r w:rsidRPr="006B68FD">
        <w:t>a</w:t>
      </w:r>
      <w:r>
        <w:t xml:space="preserve"> </w:t>
      </w:r>
      <w:r w:rsidRPr="006B68FD">
        <w:t>small</w:t>
      </w:r>
      <w:r>
        <w:t xml:space="preserve"> </w:t>
      </w:r>
      <w:r w:rsidRPr="006B68FD">
        <w:t>buil</w:t>
      </w:r>
      <w:r>
        <w:t xml:space="preserve">t-in dictionary.  </w:t>
      </w:r>
      <w:r w:rsidRPr="006B68FD">
        <w:t>(</w:t>
      </w:r>
      <w:r>
        <w:t>T</w:t>
      </w:r>
      <w:r w:rsidRPr="006B68FD">
        <w:t>his</w:t>
      </w:r>
      <w:r>
        <w:t xml:space="preserve"> </w:t>
      </w:r>
      <w:r w:rsidRPr="006B68FD">
        <w:t>is</w:t>
      </w:r>
      <w:r>
        <w:t xml:space="preserve"> </w:t>
      </w:r>
      <w:r w:rsidRPr="006B68FD">
        <w:t>useful</w:t>
      </w:r>
      <w:r>
        <w:t xml:space="preserve"> </w:t>
      </w:r>
      <w:r w:rsidRPr="006B68FD">
        <w:t>for</w:t>
      </w:r>
      <w:r>
        <w:t xml:space="preserve"> </w:t>
      </w:r>
      <w:r w:rsidRPr="006B68FD">
        <w:t>Oracle</w:t>
      </w:r>
      <w:r>
        <w:t xml:space="preserve"> </w:t>
      </w:r>
      <w:r w:rsidRPr="006B68FD">
        <w:t>databases</w:t>
      </w:r>
      <w:r>
        <w:t>.</w:t>
      </w:r>
      <w:r w:rsidRPr="006B68FD">
        <w:t>)</w:t>
      </w:r>
    </w:p>
    <w:p w:rsidR="00E516BF" w:rsidRPr="006B68FD" w:rsidRDefault="00E516BF" w:rsidP="00E516BF">
      <w:pPr>
        <w:pStyle w:val="Example-Code"/>
      </w:pPr>
      <w:r w:rsidRPr="006B68FD">
        <w:t>CATEGORYID</w:t>
      </w:r>
      <w:r w:rsidRPr="006B68FD">
        <w:tab/>
      </w:r>
      <w:r w:rsidRPr="006B68FD">
        <w:tab/>
        <w:t>--&gt;</w:t>
      </w:r>
      <w:r>
        <w:t xml:space="preserve"> </w:t>
      </w:r>
      <w:r w:rsidRPr="006B68FD">
        <w:t>Category</w:t>
      </w:r>
      <w:r>
        <w:t xml:space="preserve"> </w:t>
      </w:r>
      <w:r w:rsidRPr="006B68FD">
        <w:t>ID</w:t>
      </w:r>
    </w:p>
    <w:p w:rsidR="00E516BF" w:rsidRPr="006B68FD" w:rsidRDefault="00E516BF" w:rsidP="00E516BF">
      <w:r w:rsidRPr="006B68FD">
        <w:t>Prefixes</w:t>
      </w:r>
      <w:r>
        <w:t xml:space="preserve"> </w:t>
      </w:r>
      <w:r w:rsidRPr="006B68FD">
        <w:t>are</w:t>
      </w:r>
      <w:r>
        <w:t xml:space="preserve"> </w:t>
      </w:r>
      <w:r w:rsidRPr="006B68FD">
        <w:t>typically</w:t>
      </w:r>
      <w:r>
        <w:t xml:space="preserve"> </w:t>
      </w:r>
      <w:r w:rsidRPr="006B68FD">
        <w:t>removed:</w:t>
      </w:r>
    </w:p>
    <w:p w:rsidR="00E516BF" w:rsidRDefault="00E516BF" w:rsidP="00E516BF">
      <w:pPr>
        <w:pStyle w:val="Example-Code"/>
      </w:pPr>
      <w:proofErr w:type="spellStart"/>
      <w:proofErr w:type="gramStart"/>
      <w:r w:rsidRPr="006B68FD">
        <w:t>tblWorldWideCust</w:t>
      </w:r>
      <w:r w:rsidR="008E3283">
        <w:t>omers</w:t>
      </w:r>
      <w:proofErr w:type="spellEnd"/>
      <w:proofErr w:type="gramEnd"/>
      <w:r w:rsidR="008E3283">
        <w:tab/>
      </w:r>
      <w:r>
        <w:sym w:font="Wingdings" w:char="F0E0"/>
      </w:r>
      <w:r w:rsidR="008E3283">
        <w:t xml:space="preserve"> World Wide Customers</w:t>
      </w:r>
    </w:p>
    <w:p w:rsidR="00E516BF" w:rsidRDefault="00E516BF" w:rsidP="00E516BF">
      <w:pPr>
        <w:pStyle w:val="Example-Code"/>
      </w:pPr>
      <w:r w:rsidRPr="006B68FD">
        <w:t>MST_C</w:t>
      </w:r>
      <w:r>
        <w:t>USTOMER_LIST</w:t>
      </w:r>
      <w:r>
        <w:tab/>
      </w:r>
      <w:r>
        <w:sym w:font="Wingdings" w:char="F0E0"/>
      </w:r>
      <w:r>
        <w:t xml:space="preserve"> Customer List</w:t>
      </w:r>
    </w:p>
    <w:p w:rsidR="00E516BF" w:rsidRDefault="00E516BF" w:rsidP="00E516BF">
      <w:r>
        <w:t xml:space="preserve">Prefix removal </w:t>
      </w:r>
      <w:r w:rsidRPr="006B68FD">
        <w:t>is</w:t>
      </w:r>
      <w:r>
        <w:t xml:space="preserve"> </w:t>
      </w:r>
      <w:r w:rsidRPr="006B68FD">
        <w:t>done</w:t>
      </w:r>
      <w:r>
        <w:t xml:space="preserve"> </w:t>
      </w:r>
      <w:r w:rsidRPr="006B68FD">
        <w:t>by</w:t>
      </w:r>
      <w:r>
        <w:t xml:space="preserve"> </w:t>
      </w:r>
      <w:r w:rsidRPr="006B68FD">
        <w:t>case-sensitivity,</w:t>
      </w:r>
      <w:r>
        <w:t xml:space="preserve"> </w:t>
      </w:r>
      <w:r w:rsidRPr="006B68FD">
        <w:t>word</w:t>
      </w:r>
      <w:r>
        <w:t xml:space="preserve"> </w:t>
      </w:r>
      <w:r w:rsidRPr="006B68FD">
        <w:t>separator</w:t>
      </w:r>
      <w:r>
        <w:t xml:space="preserve"> </w:t>
      </w:r>
      <w:r w:rsidRPr="006B68FD">
        <w:t>character,</w:t>
      </w:r>
      <w:r>
        <w:t xml:space="preserve"> </w:t>
      </w:r>
      <w:r w:rsidRPr="006B68FD">
        <w:t>vowel</w:t>
      </w:r>
      <w:r>
        <w:t xml:space="preserve"> </w:t>
      </w:r>
      <w:r w:rsidRPr="006B68FD">
        <w:t>analysis,</w:t>
      </w:r>
      <w:r>
        <w:t xml:space="preserve"> </w:t>
      </w:r>
      <w:r w:rsidRPr="006B68FD">
        <w:t>an</w:t>
      </w:r>
      <w:r>
        <w:t xml:space="preserve">d a small dictionary of common one, two and three </w:t>
      </w:r>
      <w:r w:rsidRPr="006B68FD">
        <w:t>letter</w:t>
      </w:r>
      <w:r>
        <w:t xml:space="preserve"> </w:t>
      </w:r>
      <w:r w:rsidRPr="006B68FD">
        <w:t>wo</w:t>
      </w:r>
      <w:r>
        <w:t>rds.</w:t>
      </w:r>
    </w:p>
    <w:p w:rsidR="00E516BF" w:rsidRDefault="00E516BF" w:rsidP="00E516BF"/>
    <w:p w:rsidR="00E516BF" w:rsidRDefault="00E516BF" w:rsidP="00AB26B1">
      <w:pPr>
        <w:pStyle w:val="Heading3"/>
      </w:pPr>
      <w:bookmarkStart w:id="718" w:name="_Ref108615266"/>
      <w:bookmarkStart w:id="719" w:name="_Ref108615514"/>
      <w:bookmarkStart w:id="720" w:name="_Toc414885808"/>
      <w:r>
        <w:t>Control Name</w:t>
      </w:r>
      <w:bookmarkEnd w:id="718"/>
      <w:r>
        <w:t xml:space="preserve"> Policie</w:t>
      </w:r>
      <w:r w:rsidR="007C4621">
        <w:t>s - ReservedWords.xml</w:t>
      </w:r>
      <w:bookmarkEnd w:id="719"/>
      <w:bookmarkEnd w:id="720"/>
    </w:p>
    <w:p w:rsidR="00E516BF" w:rsidRDefault="00E516BF" w:rsidP="00E516BF">
      <w:r w:rsidRPr="007070AB">
        <w:fldChar w:fldCharType="begin"/>
      </w:r>
      <w:r w:rsidRPr="007070AB">
        <w:instrText>xe</w:instrText>
      </w:r>
      <w:r>
        <w:instrText xml:space="preserve"> </w:instrText>
      </w:r>
      <w:r w:rsidRPr="007070AB">
        <w:instrText>"</w:instrText>
      </w:r>
      <w:r>
        <w:instrText>Control Name Policies</w:instrText>
      </w:r>
      <w:r w:rsidRPr="007070AB">
        <w:instrText>"</w:instrText>
      </w:r>
      <w:r w:rsidRPr="007070AB">
        <w:fldChar w:fldCharType="end"/>
      </w:r>
      <w:r w:rsidRPr="007070AB">
        <w:fldChar w:fldCharType="begin"/>
      </w:r>
      <w:r w:rsidRPr="007070AB">
        <w:instrText>xe</w:instrText>
      </w:r>
      <w:r>
        <w:instrText xml:space="preserve"> </w:instrText>
      </w:r>
      <w:r w:rsidRPr="007070AB">
        <w:instrText>"</w:instrText>
      </w:r>
      <w:r>
        <w:instrText>Naming policies:Control names</w:instrText>
      </w:r>
      <w:r w:rsidRPr="007070AB">
        <w:instrText>"</w:instrText>
      </w:r>
      <w:r w:rsidRPr="007070AB">
        <w:fldChar w:fldCharType="end"/>
      </w:r>
      <w:r w:rsidRPr="007070AB">
        <w:fldChar w:fldCharType="begin"/>
      </w:r>
      <w:r w:rsidRPr="007070AB">
        <w:instrText>xe</w:instrText>
      </w:r>
      <w:r>
        <w:instrText xml:space="preserve"> </w:instrText>
      </w:r>
      <w:r w:rsidRPr="007070AB">
        <w:instrText>"</w:instrText>
      </w:r>
      <w:r w:rsidR="0040781B">
        <w:instrText>Policies:Control name</w:instrText>
      </w:r>
      <w:r w:rsidRPr="007070AB">
        <w:instrText>"</w:instrText>
      </w:r>
      <w:r w:rsidRPr="007070AB">
        <w:fldChar w:fldCharType="end"/>
      </w:r>
      <w:r w:rsidR="00AB26B1" w:rsidRPr="007070AB">
        <w:fldChar w:fldCharType="begin"/>
      </w:r>
      <w:r w:rsidR="00AB26B1" w:rsidRPr="007070AB">
        <w:instrText>xe</w:instrText>
      </w:r>
      <w:r w:rsidR="00AB26B1">
        <w:instrText xml:space="preserve"> </w:instrText>
      </w:r>
      <w:r w:rsidR="00AB26B1" w:rsidRPr="007070AB">
        <w:instrText>"</w:instrText>
      </w:r>
      <w:r w:rsidR="00AB26B1">
        <w:instrText>Customizing the Control Name Policy</w:instrText>
      </w:r>
      <w:r w:rsidR="00AB26B1" w:rsidRPr="007070AB">
        <w:instrText>"</w:instrText>
      </w:r>
      <w:r w:rsidR="00AB26B1" w:rsidRPr="007070AB">
        <w:fldChar w:fldCharType="end"/>
      </w:r>
      <w:r w:rsidR="00AB26B1" w:rsidRPr="007070AB">
        <w:fldChar w:fldCharType="begin"/>
      </w:r>
      <w:r w:rsidR="00AB26B1" w:rsidRPr="007070AB">
        <w:instrText>xe</w:instrText>
      </w:r>
      <w:r w:rsidR="00AB26B1">
        <w:instrText xml:space="preserve"> </w:instrText>
      </w:r>
      <w:r w:rsidR="00AB26B1" w:rsidRPr="007070AB">
        <w:instrText>"</w:instrText>
      </w:r>
      <w:r w:rsidR="00AB26B1">
        <w:instrText>Naming policies:Customizing</w:instrText>
      </w:r>
      <w:r w:rsidR="00AB26B1" w:rsidRPr="007070AB">
        <w:instrText>"</w:instrText>
      </w:r>
      <w:r w:rsidR="00AB26B1" w:rsidRPr="007070AB">
        <w:fldChar w:fldCharType="end"/>
      </w:r>
      <w:r w:rsidR="00AB26B1" w:rsidRPr="007070AB">
        <w:fldChar w:fldCharType="begin"/>
      </w:r>
      <w:r w:rsidR="00AB26B1" w:rsidRPr="007070AB">
        <w:instrText>xe</w:instrText>
      </w:r>
      <w:r w:rsidR="00AB26B1">
        <w:instrText xml:space="preserve"> </w:instrText>
      </w:r>
      <w:r w:rsidR="00AB26B1" w:rsidRPr="007070AB">
        <w:instrText>"</w:instrText>
      </w:r>
      <w:r w:rsidR="00AB26B1">
        <w:instrText>Policies:Customizing naming</w:instrText>
      </w:r>
      <w:r w:rsidR="00AB26B1" w:rsidRPr="007070AB">
        <w:instrText>"</w:instrText>
      </w:r>
      <w:r w:rsidR="00AB26B1" w:rsidRPr="007070AB">
        <w:fldChar w:fldCharType="end"/>
      </w:r>
      <w:r>
        <w:t xml:space="preserve">In pages </w:t>
      </w:r>
      <w:r w:rsidR="00AF7AC6">
        <w:t>created</w:t>
      </w:r>
      <w:r>
        <w:t xml:space="preserve"> by the Application Wizard, </w:t>
      </w:r>
      <w:proofErr w:type="spellStart"/>
      <w:r>
        <w:t>FieldValue</w:t>
      </w:r>
      <w:proofErr w:type="spellEnd"/>
      <w:r>
        <w:t xml:space="preserve"> tags are named based on the underlying database field.  </w:t>
      </w:r>
      <w:proofErr w:type="spellStart"/>
      <w:r>
        <w:t>FieldLabel</w:t>
      </w:r>
      <w:proofErr w:type="spellEnd"/>
      <w:r>
        <w:t xml:space="preserve"> tags generally are named based on the underlying database field name with a </w:t>
      </w:r>
      <w:r w:rsidRPr="0017419C">
        <w:t>"1"</w:t>
      </w:r>
      <w:r>
        <w:t xml:space="preserve">, </w:t>
      </w:r>
      <w:r w:rsidRPr="0017419C">
        <w:t>"2"</w:t>
      </w:r>
      <w:r>
        <w:t xml:space="preserve">, etc., appended to the name.  This helps ensure the </w:t>
      </w:r>
      <w:proofErr w:type="spellStart"/>
      <w:r>
        <w:t>FieldLabel</w:t>
      </w:r>
      <w:proofErr w:type="spellEnd"/>
      <w:r>
        <w:t xml:space="preserve"> tags are unique.</w:t>
      </w:r>
    </w:p>
    <w:p w:rsidR="00E516BF" w:rsidRPr="006D34BB" w:rsidRDefault="00E516BF" w:rsidP="00E516BF">
      <w:r>
        <w:t xml:space="preserve">You can control the naming policies for controls </w:t>
      </w:r>
      <w:r w:rsidR="00AF7AC6">
        <w:t>produced</w:t>
      </w:r>
      <w:r>
        <w:t xml:space="preserve"> by Iron Speed Designer by modifying the naming policy file:</w:t>
      </w:r>
    </w:p>
    <w:p w:rsidR="00E516BF" w:rsidRDefault="00E516BF" w:rsidP="00E516BF">
      <w:pPr>
        <w:pStyle w:val="Example"/>
      </w:pPr>
      <w:r>
        <w:t>..\&lt;Iron Speed Designer Installation Folder&gt;\Designer\ReservedWords.xml</w:t>
      </w:r>
    </w:p>
    <w:p w:rsidR="00E516BF" w:rsidRPr="006D34BB" w:rsidRDefault="00E516BF" w:rsidP="00E516BF">
      <w:r>
        <w:t>The file has this approximate format:</w:t>
      </w:r>
    </w:p>
    <w:p w:rsidR="00E516BF" w:rsidRPr="006D34BB" w:rsidRDefault="00E516BF" w:rsidP="00E516BF">
      <w:pPr>
        <w:pStyle w:val="Example-Code"/>
      </w:pPr>
      <w:r w:rsidRPr="006D34BB">
        <w:t>&lt;</w:t>
      </w:r>
      <w:proofErr w:type="spellStart"/>
      <w:r w:rsidRPr="006D34BB">
        <w:t>ReservedWords</w:t>
      </w:r>
      <w:proofErr w:type="spellEnd"/>
      <w:r w:rsidRPr="006D34BB">
        <w:t>&gt;</w:t>
      </w:r>
    </w:p>
    <w:p w:rsidR="00E516BF" w:rsidRPr="006D34BB" w:rsidRDefault="00E516BF" w:rsidP="00E516BF">
      <w:pPr>
        <w:pStyle w:val="Example-Code"/>
      </w:pPr>
      <w:r w:rsidRPr="006D34BB">
        <w:tab/>
        <w:t>&lt;</w:t>
      </w:r>
      <w:proofErr w:type="spellStart"/>
      <w:r w:rsidRPr="006D34BB">
        <w:t>GlobalPrefix</w:t>
      </w:r>
      <w:proofErr w:type="spellEnd"/>
      <w:r w:rsidRPr="006D34BB">
        <w:t>&gt;</w:t>
      </w:r>
      <w:proofErr w:type="spellStart"/>
      <w:r w:rsidRPr="006D34BB">
        <w:t>GlobalPrefix</w:t>
      </w:r>
      <w:proofErr w:type="spellEnd"/>
      <w:r w:rsidRPr="006D34BB">
        <w:t>&lt;/</w:t>
      </w:r>
      <w:proofErr w:type="spellStart"/>
      <w:r w:rsidRPr="006D34BB">
        <w:t>GlobalPrefix</w:t>
      </w:r>
      <w:proofErr w:type="spellEnd"/>
      <w:r w:rsidRPr="006D34BB">
        <w:t>&gt;</w:t>
      </w:r>
    </w:p>
    <w:p w:rsidR="00E516BF" w:rsidRPr="006D34BB" w:rsidRDefault="00E516BF" w:rsidP="00E516BF">
      <w:pPr>
        <w:pStyle w:val="Example-Code"/>
      </w:pPr>
      <w:r w:rsidRPr="006D34BB">
        <w:tab/>
        <w:t>&lt;</w:t>
      </w:r>
      <w:proofErr w:type="spellStart"/>
      <w:r w:rsidRPr="006D34BB">
        <w:t>GlobalSuffix</w:t>
      </w:r>
      <w:proofErr w:type="spellEnd"/>
      <w:r w:rsidRPr="006D34BB">
        <w:t>&gt;</w:t>
      </w:r>
      <w:proofErr w:type="spellStart"/>
      <w:r w:rsidRPr="006D34BB">
        <w:t>GlobalSuffix</w:t>
      </w:r>
      <w:proofErr w:type="spellEnd"/>
      <w:r w:rsidRPr="006D34BB">
        <w:t>&lt;/</w:t>
      </w:r>
      <w:proofErr w:type="spellStart"/>
      <w:r w:rsidRPr="006D34BB">
        <w:t>GlobalSuffix</w:t>
      </w:r>
      <w:proofErr w:type="spellEnd"/>
      <w:r w:rsidRPr="006D34BB">
        <w:t>&gt;</w:t>
      </w:r>
    </w:p>
    <w:p w:rsidR="00E516BF" w:rsidRPr="006D34BB" w:rsidRDefault="00E516BF" w:rsidP="00E516BF">
      <w:pPr>
        <w:pStyle w:val="Example-Code"/>
      </w:pPr>
      <w:r w:rsidRPr="006D34BB">
        <w:tab/>
        <w:t>&lt;Word&gt;</w:t>
      </w:r>
    </w:p>
    <w:p w:rsidR="00E516BF" w:rsidRPr="006D34BB" w:rsidRDefault="00E516BF" w:rsidP="00E516BF">
      <w:pPr>
        <w:pStyle w:val="Example-Code"/>
      </w:pPr>
      <w:r w:rsidRPr="006D34BB">
        <w:tab/>
      </w:r>
      <w:r w:rsidRPr="006D34BB">
        <w:tab/>
        <w:t>&lt;Name&gt;ID&lt;/Name&gt;</w:t>
      </w:r>
    </w:p>
    <w:p w:rsidR="00E516BF" w:rsidRPr="006D34BB" w:rsidRDefault="00E516BF" w:rsidP="00E516BF">
      <w:pPr>
        <w:pStyle w:val="Example-Code"/>
      </w:pPr>
      <w:r w:rsidRPr="006D34BB">
        <w:tab/>
      </w:r>
      <w:r w:rsidRPr="006D34BB">
        <w:tab/>
        <w:t>&lt;</w:t>
      </w:r>
      <w:proofErr w:type="spellStart"/>
      <w:r w:rsidRPr="006D34BB">
        <w:t>MapTo</w:t>
      </w:r>
      <w:proofErr w:type="spellEnd"/>
      <w:r w:rsidRPr="006D34BB">
        <w:t>&gt;</w:t>
      </w:r>
      <w:proofErr w:type="spellStart"/>
      <w:r w:rsidRPr="006D34BB">
        <w:t>RecordID</w:t>
      </w:r>
      <w:proofErr w:type="spellEnd"/>
      <w:r w:rsidRPr="006D34BB">
        <w:t>&lt;/</w:t>
      </w:r>
      <w:proofErr w:type="spellStart"/>
      <w:r w:rsidRPr="006D34BB">
        <w:t>MapTo</w:t>
      </w:r>
      <w:proofErr w:type="spellEnd"/>
      <w:r w:rsidRPr="006D34BB">
        <w:t>&gt;</w:t>
      </w:r>
    </w:p>
    <w:p w:rsidR="00E516BF" w:rsidRPr="006D34BB" w:rsidRDefault="00E516BF" w:rsidP="00E516BF">
      <w:pPr>
        <w:pStyle w:val="Example-Code"/>
      </w:pPr>
      <w:r w:rsidRPr="006D34BB">
        <w:tab/>
      </w:r>
      <w:r w:rsidRPr="006D34BB">
        <w:tab/>
        <w:t>&lt;Prefix&gt;</w:t>
      </w:r>
      <w:proofErr w:type="spellStart"/>
      <w:r w:rsidRPr="006D34BB">
        <w:t>OverridePrefix</w:t>
      </w:r>
      <w:proofErr w:type="spellEnd"/>
      <w:r w:rsidRPr="006D34BB">
        <w:t>&lt;/Prefix&gt;</w:t>
      </w:r>
    </w:p>
    <w:p w:rsidR="00E516BF" w:rsidRPr="006D34BB" w:rsidRDefault="00E516BF" w:rsidP="00E516BF">
      <w:pPr>
        <w:pStyle w:val="Example-Code"/>
      </w:pPr>
      <w:r w:rsidRPr="006D34BB">
        <w:tab/>
      </w:r>
      <w:r w:rsidRPr="006D34BB">
        <w:tab/>
        <w:t>&lt;Suffix&gt;</w:t>
      </w:r>
      <w:proofErr w:type="spellStart"/>
      <w:r w:rsidRPr="006D34BB">
        <w:t>OverrideSuffix</w:t>
      </w:r>
      <w:proofErr w:type="spellEnd"/>
      <w:r w:rsidRPr="006D34BB">
        <w:t>&lt;/Suffix&gt;</w:t>
      </w:r>
    </w:p>
    <w:p w:rsidR="00E516BF" w:rsidRPr="006D34BB" w:rsidRDefault="00E516BF" w:rsidP="00E516BF">
      <w:pPr>
        <w:pStyle w:val="Example-Code"/>
      </w:pPr>
      <w:r w:rsidRPr="006D34BB">
        <w:tab/>
        <w:t>&lt;/Word&gt;</w:t>
      </w:r>
    </w:p>
    <w:p w:rsidR="00E516BF" w:rsidRPr="006D34BB" w:rsidRDefault="00E516BF" w:rsidP="00E516BF">
      <w:pPr>
        <w:pStyle w:val="Example-Code"/>
      </w:pPr>
      <w:r w:rsidRPr="006D34BB">
        <w:t>&lt;/</w:t>
      </w:r>
      <w:proofErr w:type="spellStart"/>
      <w:r w:rsidRPr="006D34BB">
        <w:t>ReserverWords</w:t>
      </w:r>
      <w:proofErr w:type="spellEnd"/>
      <w:r w:rsidRPr="006D34BB">
        <w:t>&gt;</w:t>
      </w:r>
    </w:p>
    <w:p w:rsidR="00E516BF" w:rsidRDefault="00E516BF" w:rsidP="00E516BF">
      <w:proofErr w:type="spellStart"/>
      <w:r w:rsidRPr="006D34BB">
        <w:rPr>
          <w:b/>
        </w:rPr>
        <w:t>ReservedWords</w:t>
      </w:r>
      <w:proofErr w:type="spellEnd"/>
      <w:r>
        <w:t xml:space="preserve"> </w:t>
      </w:r>
      <w:r w:rsidRPr="006D34BB">
        <w:t>(Required):</w:t>
      </w:r>
      <w:r>
        <w:t xml:space="preserve">  </w:t>
      </w:r>
      <w:r w:rsidRPr="006D34BB">
        <w:t>The</w:t>
      </w:r>
      <w:r>
        <w:t xml:space="preserve"> </w:t>
      </w:r>
      <w:r w:rsidRPr="006D34BB">
        <w:t>root</w:t>
      </w:r>
      <w:r>
        <w:t xml:space="preserve"> </w:t>
      </w:r>
      <w:r w:rsidRPr="006D34BB">
        <w:t>node</w:t>
      </w:r>
      <w:r>
        <w:t xml:space="preserve"> </w:t>
      </w:r>
      <w:r w:rsidRPr="006D34BB">
        <w:t>of</w:t>
      </w:r>
      <w:r>
        <w:t xml:space="preserve"> </w:t>
      </w:r>
      <w:r w:rsidRPr="006D34BB">
        <w:t>the</w:t>
      </w:r>
      <w:r>
        <w:t xml:space="preserve"> </w:t>
      </w:r>
      <w:r w:rsidRPr="006D34BB">
        <w:t>document</w:t>
      </w:r>
      <w:r>
        <w:t xml:space="preserve"> </w:t>
      </w:r>
      <w:r w:rsidRPr="006D34BB">
        <w:t>that</w:t>
      </w:r>
      <w:r>
        <w:t xml:space="preserve"> </w:t>
      </w:r>
      <w:r w:rsidRPr="006D34BB">
        <w:t>contains</w:t>
      </w:r>
      <w:r>
        <w:t xml:space="preserve"> </w:t>
      </w:r>
      <w:r w:rsidRPr="006D34BB">
        <w:t>the</w:t>
      </w:r>
      <w:r>
        <w:t xml:space="preserve"> </w:t>
      </w:r>
      <w:r w:rsidRPr="006D34BB">
        <w:t>list</w:t>
      </w:r>
      <w:r>
        <w:t xml:space="preserve"> </w:t>
      </w:r>
      <w:r w:rsidRPr="006D34BB">
        <w:t>of</w:t>
      </w:r>
      <w:r>
        <w:t xml:space="preserve"> </w:t>
      </w:r>
      <w:r w:rsidRPr="006D34BB">
        <w:t>reserved</w:t>
      </w:r>
      <w:r>
        <w:t xml:space="preserve"> </w:t>
      </w:r>
      <w:r w:rsidRPr="006D34BB">
        <w:t>words.</w:t>
      </w:r>
    </w:p>
    <w:p w:rsidR="00E516BF" w:rsidRPr="006D34BB" w:rsidRDefault="00E516BF" w:rsidP="00E516BF">
      <w:r w:rsidRPr="006D34BB">
        <w:rPr>
          <w:b/>
        </w:rPr>
        <w:t>Prefix</w:t>
      </w:r>
      <w:r>
        <w:t xml:space="preserve"> and </w:t>
      </w:r>
      <w:proofErr w:type="spellStart"/>
      <w:r w:rsidRPr="006D34BB">
        <w:rPr>
          <w:b/>
        </w:rPr>
        <w:t>GlobalPrefix</w:t>
      </w:r>
      <w:proofErr w:type="spellEnd"/>
      <w:r>
        <w:t xml:space="preserve"> </w:t>
      </w:r>
      <w:r w:rsidRPr="006D34BB">
        <w:t>(Optional):</w:t>
      </w:r>
      <w:r>
        <w:t xml:space="preserve">  </w:t>
      </w:r>
      <w:r w:rsidRPr="006D34BB">
        <w:t>The</w:t>
      </w:r>
      <w:r>
        <w:t xml:space="preserve"> </w:t>
      </w:r>
      <w:r w:rsidRPr="006D34BB">
        <w:t>prefix</w:t>
      </w:r>
      <w:r>
        <w:t xml:space="preserve"> </w:t>
      </w:r>
      <w:r w:rsidRPr="006D34BB">
        <w:t>that</w:t>
      </w:r>
      <w:r>
        <w:t xml:space="preserve"> </w:t>
      </w:r>
      <w:r w:rsidRPr="006D34BB">
        <w:t>should</w:t>
      </w:r>
      <w:r>
        <w:t xml:space="preserve"> </w:t>
      </w:r>
      <w:r w:rsidRPr="006D34BB">
        <w:t>be</w:t>
      </w:r>
      <w:r>
        <w:t xml:space="preserve"> </w:t>
      </w:r>
      <w:r w:rsidRPr="006D34BB">
        <w:t>applied</w:t>
      </w:r>
      <w:r>
        <w:t xml:space="preserve"> </w:t>
      </w:r>
      <w:r w:rsidRPr="006D34BB">
        <w:t>to</w:t>
      </w:r>
      <w:r>
        <w:t xml:space="preserve"> </w:t>
      </w:r>
      <w:r w:rsidRPr="006D34BB">
        <w:t>the</w:t>
      </w:r>
      <w:r>
        <w:t xml:space="preserve"> </w:t>
      </w:r>
      <w:r w:rsidRPr="006D34BB">
        <w:t>control</w:t>
      </w:r>
      <w:r>
        <w:t xml:space="preserve"> </w:t>
      </w:r>
      <w:r w:rsidRPr="006D34BB">
        <w:t>name.</w:t>
      </w:r>
      <w:r>
        <w:t xml:space="preserve">  </w:t>
      </w:r>
      <w:r w:rsidRPr="006D34BB">
        <w:t>This</w:t>
      </w:r>
      <w:r>
        <w:t xml:space="preserve"> </w:t>
      </w:r>
      <w:r w:rsidRPr="006D34BB">
        <w:t>tag</w:t>
      </w:r>
      <w:r>
        <w:t xml:space="preserve"> </w:t>
      </w:r>
      <w:r w:rsidRPr="006D34BB">
        <w:t>can</w:t>
      </w:r>
      <w:r>
        <w:t xml:space="preserve"> </w:t>
      </w:r>
      <w:r w:rsidRPr="006D34BB">
        <w:t>be</w:t>
      </w:r>
      <w:r>
        <w:t xml:space="preserve"> </w:t>
      </w:r>
      <w:r w:rsidRPr="006D34BB">
        <w:t>defined</w:t>
      </w:r>
      <w:r>
        <w:t xml:space="preserve"> </w:t>
      </w:r>
      <w:r w:rsidRPr="006D34BB">
        <w:t>locally</w:t>
      </w:r>
      <w:r>
        <w:t xml:space="preserve"> </w:t>
      </w:r>
      <w:r w:rsidRPr="006D34BB">
        <w:t>or</w:t>
      </w:r>
      <w:r>
        <w:t xml:space="preserve"> </w:t>
      </w:r>
      <w:r w:rsidRPr="006D34BB">
        <w:t>globally.</w:t>
      </w:r>
      <w:r>
        <w:t xml:space="preserve">  </w:t>
      </w:r>
      <w:r w:rsidRPr="006D34BB">
        <w:t>If</w:t>
      </w:r>
      <w:r>
        <w:t xml:space="preserve"> </w:t>
      </w:r>
      <w:r w:rsidRPr="006D34BB">
        <w:t>the</w:t>
      </w:r>
      <w:r>
        <w:t xml:space="preserve"> </w:t>
      </w:r>
      <w:r w:rsidRPr="006D34BB">
        <w:t>Prefix</w:t>
      </w:r>
      <w:r>
        <w:t xml:space="preserve"> </w:t>
      </w:r>
      <w:r w:rsidRPr="006D34BB">
        <w:t>node</w:t>
      </w:r>
      <w:r>
        <w:t xml:space="preserve"> </w:t>
      </w:r>
      <w:r w:rsidRPr="006D34BB">
        <w:t>is</w:t>
      </w:r>
      <w:r>
        <w:t xml:space="preserve"> </w:t>
      </w:r>
      <w:r w:rsidRPr="006D34BB">
        <w:t>defined</w:t>
      </w:r>
      <w:r>
        <w:t xml:space="preserve"> </w:t>
      </w:r>
      <w:r w:rsidRPr="006D34BB">
        <w:t>as</w:t>
      </w:r>
      <w:r>
        <w:t xml:space="preserve"> </w:t>
      </w:r>
      <w:r w:rsidRPr="006D34BB">
        <w:t>a</w:t>
      </w:r>
      <w:r>
        <w:t xml:space="preserve"> </w:t>
      </w:r>
      <w:r w:rsidRPr="006D34BB">
        <w:t>child</w:t>
      </w:r>
      <w:r>
        <w:t xml:space="preserve"> </w:t>
      </w:r>
      <w:r w:rsidRPr="006D34BB">
        <w:t>of</w:t>
      </w:r>
      <w:r>
        <w:t xml:space="preserve"> </w:t>
      </w:r>
      <w:r w:rsidRPr="006D34BB">
        <w:t>the</w:t>
      </w:r>
      <w:r>
        <w:t xml:space="preserve"> </w:t>
      </w:r>
      <w:proofErr w:type="spellStart"/>
      <w:r w:rsidRPr="006D34BB">
        <w:t>ReservedWords</w:t>
      </w:r>
      <w:proofErr w:type="spellEnd"/>
      <w:r>
        <w:t xml:space="preserve"> </w:t>
      </w:r>
      <w:r w:rsidRPr="006D34BB">
        <w:t>node</w:t>
      </w:r>
      <w:r>
        <w:t xml:space="preserve"> </w:t>
      </w:r>
      <w:r w:rsidRPr="006D34BB">
        <w:t>then</w:t>
      </w:r>
      <w:r>
        <w:t xml:space="preserve"> </w:t>
      </w:r>
      <w:r w:rsidRPr="006D34BB">
        <w:t>it</w:t>
      </w:r>
      <w:r>
        <w:t xml:space="preserve"> </w:t>
      </w:r>
      <w:r w:rsidRPr="006D34BB">
        <w:t>is</w:t>
      </w:r>
      <w:r>
        <w:t xml:space="preserve"> </w:t>
      </w:r>
      <w:r w:rsidRPr="006D34BB">
        <w:t>global</w:t>
      </w:r>
      <w:r>
        <w:t xml:space="preserve"> </w:t>
      </w:r>
      <w:r w:rsidRPr="006D34BB">
        <w:t>and</w:t>
      </w:r>
      <w:r>
        <w:t xml:space="preserve"> </w:t>
      </w:r>
      <w:r w:rsidRPr="006D34BB">
        <w:t>all</w:t>
      </w:r>
      <w:r>
        <w:t xml:space="preserve"> </w:t>
      </w:r>
      <w:r w:rsidRPr="006D34BB">
        <w:t>control</w:t>
      </w:r>
      <w:r>
        <w:t xml:space="preserve"> </w:t>
      </w:r>
      <w:r w:rsidRPr="006D34BB">
        <w:t>names</w:t>
      </w:r>
      <w:r>
        <w:t xml:space="preserve"> </w:t>
      </w:r>
      <w:r w:rsidRPr="006D34BB">
        <w:t>will</w:t>
      </w:r>
      <w:r>
        <w:t xml:space="preserve"> </w:t>
      </w:r>
      <w:r w:rsidRPr="006D34BB">
        <w:t>use</w:t>
      </w:r>
      <w:r>
        <w:t xml:space="preserve"> </w:t>
      </w:r>
      <w:r w:rsidRPr="006D34BB">
        <w:t>the</w:t>
      </w:r>
      <w:r>
        <w:t xml:space="preserve"> </w:t>
      </w:r>
      <w:r w:rsidRPr="006D34BB">
        <w:t>prefix.</w:t>
      </w:r>
      <w:r>
        <w:t xml:space="preserve">  </w:t>
      </w:r>
      <w:r w:rsidRPr="006D34BB">
        <w:t>If</w:t>
      </w:r>
      <w:r>
        <w:t xml:space="preserve"> </w:t>
      </w:r>
      <w:r w:rsidRPr="006D34BB">
        <w:t>the</w:t>
      </w:r>
      <w:r>
        <w:t xml:space="preserve"> </w:t>
      </w:r>
      <w:r w:rsidRPr="006D34BB">
        <w:t>node</w:t>
      </w:r>
      <w:r>
        <w:t xml:space="preserve"> </w:t>
      </w:r>
      <w:r w:rsidRPr="006D34BB">
        <w:t>is</w:t>
      </w:r>
      <w:r>
        <w:t xml:space="preserve"> </w:t>
      </w:r>
      <w:r w:rsidRPr="006D34BB">
        <w:t>defined</w:t>
      </w:r>
      <w:r>
        <w:t xml:space="preserve"> </w:t>
      </w:r>
      <w:r w:rsidRPr="006D34BB">
        <w:t>as</w:t>
      </w:r>
      <w:r>
        <w:t xml:space="preserve"> </w:t>
      </w:r>
      <w:r w:rsidRPr="006D34BB">
        <w:t>a</w:t>
      </w:r>
      <w:r>
        <w:t xml:space="preserve"> </w:t>
      </w:r>
      <w:r w:rsidRPr="006D34BB">
        <w:t>child</w:t>
      </w:r>
      <w:r>
        <w:t xml:space="preserve"> </w:t>
      </w:r>
      <w:r w:rsidRPr="006D34BB">
        <w:t>of</w:t>
      </w:r>
      <w:r>
        <w:t xml:space="preserve"> </w:t>
      </w:r>
      <w:r w:rsidRPr="006D34BB">
        <w:t>the</w:t>
      </w:r>
      <w:r>
        <w:t xml:space="preserve"> </w:t>
      </w:r>
      <w:r w:rsidRPr="006D34BB">
        <w:t>Word</w:t>
      </w:r>
      <w:r>
        <w:t xml:space="preserve"> </w:t>
      </w:r>
      <w:r w:rsidRPr="006D34BB">
        <w:t>node</w:t>
      </w:r>
      <w:r>
        <w:t xml:space="preserve"> </w:t>
      </w:r>
      <w:r w:rsidRPr="006D34BB">
        <w:t>then</w:t>
      </w:r>
      <w:r>
        <w:t xml:space="preserve"> </w:t>
      </w:r>
      <w:r w:rsidRPr="006D34BB">
        <w:t>it</w:t>
      </w:r>
      <w:r>
        <w:t xml:space="preserve"> </w:t>
      </w:r>
      <w:r w:rsidRPr="006D34BB">
        <w:t>is</w:t>
      </w:r>
      <w:r>
        <w:t xml:space="preserve"> </w:t>
      </w:r>
      <w:r w:rsidRPr="006D34BB">
        <w:t>defined</w:t>
      </w:r>
      <w:r>
        <w:t xml:space="preserve"> </w:t>
      </w:r>
      <w:r w:rsidRPr="006D34BB">
        <w:t>locally</w:t>
      </w:r>
      <w:r>
        <w:t xml:space="preserve"> </w:t>
      </w:r>
      <w:r w:rsidRPr="006D34BB">
        <w:t>and</w:t>
      </w:r>
      <w:r>
        <w:t xml:space="preserve"> </w:t>
      </w:r>
      <w:r w:rsidRPr="006D34BB">
        <w:t>only</w:t>
      </w:r>
      <w:r>
        <w:t xml:space="preserve"> </w:t>
      </w:r>
      <w:r w:rsidRPr="006D34BB">
        <w:t>the</w:t>
      </w:r>
      <w:r>
        <w:t xml:space="preserve"> </w:t>
      </w:r>
      <w:r w:rsidRPr="006D34BB">
        <w:t>current</w:t>
      </w:r>
      <w:r>
        <w:t xml:space="preserve"> </w:t>
      </w:r>
      <w:r w:rsidRPr="006D34BB">
        <w:t>node</w:t>
      </w:r>
      <w:r>
        <w:t xml:space="preserve"> </w:t>
      </w:r>
      <w:r w:rsidRPr="006D34BB">
        <w:t>will</w:t>
      </w:r>
      <w:r>
        <w:t xml:space="preserve"> </w:t>
      </w:r>
      <w:r w:rsidRPr="006D34BB">
        <w:t>use</w:t>
      </w:r>
      <w:r>
        <w:t xml:space="preserve"> </w:t>
      </w:r>
      <w:r w:rsidRPr="006D34BB">
        <w:t>the</w:t>
      </w:r>
      <w:r>
        <w:t xml:space="preserve"> </w:t>
      </w:r>
      <w:r w:rsidRPr="006D34BB">
        <w:t>prefix.</w:t>
      </w:r>
      <w:r>
        <w:t xml:space="preserve">  </w:t>
      </w:r>
      <w:r w:rsidRPr="006D34BB">
        <w:t>The</w:t>
      </w:r>
      <w:r>
        <w:t xml:space="preserve"> </w:t>
      </w:r>
      <w:r w:rsidRPr="006D34BB">
        <w:t>local</w:t>
      </w:r>
      <w:r>
        <w:t xml:space="preserve"> </w:t>
      </w:r>
      <w:r w:rsidRPr="006D34BB">
        <w:t>Prefix</w:t>
      </w:r>
      <w:r>
        <w:t xml:space="preserve"> </w:t>
      </w:r>
      <w:r w:rsidRPr="006D34BB">
        <w:t>value</w:t>
      </w:r>
      <w:r>
        <w:t xml:space="preserve"> </w:t>
      </w:r>
      <w:r w:rsidRPr="006D34BB">
        <w:t>will</w:t>
      </w:r>
      <w:r>
        <w:t xml:space="preserve"> </w:t>
      </w:r>
      <w:r w:rsidRPr="006D34BB">
        <w:t>override</w:t>
      </w:r>
      <w:r>
        <w:t xml:space="preserve"> </w:t>
      </w:r>
      <w:r w:rsidRPr="006D34BB">
        <w:t>the</w:t>
      </w:r>
      <w:r>
        <w:t xml:space="preserve"> </w:t>
      </w:r>
      <w:r w:rsidRPr="006D34BB">
        <w:t>global</w:t>
      </w:r>
      <w:r>
        <w:t xml:space="preserve"> </w:t>
      </w:r>
      <w:r w:rsidRPr="006D34BB">
        <w:t>prefix</w:t>
      </w:r>
      <w:r>
        <w:t xml:space="preserve"> </w:t>
      </w:r>
      <w:r w:rsidRPr="006D34BB">
        <w:t>value.</w:t>
      </w:r>
      <w:r>
        <w:t xml:space="preserve">   </w:t>
      </w:r>
      <w:r w:rsidRPr="006D34BB">
        <w:t>The</w:t>
      </w:r>
      <w:r>
        <w:t xml:space="preserve"> </w:t>
      </w:r>
      <w:r w:rsidRPr="006D34BB">
        <w:t>Prefix</w:t>
      </w:r>
      <w:r>
        <w:t xml:space="preserve"> </w:t>
      </w:r>
      <w:r w:rsidRPr="006D34BB">
        <w:t>is</w:t>
      </w:r>
      <w:r>
        <w:t xml:space="preserve"> </w:t>
      </w:r>
      <w:r w:rsidRPr="006D34BB">
        <w:t>optional</w:t>
      </w:r>
      <w:r>
        <w:t xml:space="preserve"> </w:t>
      </w:r>
      <w:r w:rsidRPr="006D34BB">
        <w:t>so</w:t>
      </w:r>
      <w:r>
        <w:t xml:space="preserve"> </w:t>
      </w:r>
      <w:r w:rsidRPr="006D34BB">
        <w:t>if</w:t>
      </w:r>
      <w:r>
        <w:t xml:space="preserve"> </w:t>
      </w:r>
      <w:r w:rsidRPr="006D34BB">
        <w:t>it</w:t>
      </w:r>
      <w:r>
        <w:t xml:space="preserve"> </w:t>
      </w:r>
      <w:r w:rsidRPr="006D34BB">
        <w:t>is</w:t>
      </w:r>
      <w:r>
        <w:t xml:space="preserve"> </w:t>
      </w:r>
      <w:r w:rsidRPr="006D34BB">
        <w:t>missing</w:t>
      </w:r>
      <w:r>
        <w:t xml:space="preserve"> </w:t>
      </w:r>
      <w:r w:rsidRPr="006D34BB">
        <w:t>it</w:t>
      </w:r>
      <w:r>
        <w:t xml:space="preserve"> </w:t>
      </w:r>
      <w:r w:rsidRPr="006D34BB">
        <w:t>means</w:t>
      </w:r>
      <w:r>
        <w:t xml:space="preserve"> </w:t>
      </w:r>
      <w:r w:rsidRPr="006D34BB">
        <w:t>that</w:t>
      </w:r>
      <w:r>
        <w:t xml:space="preserve"> </w:t>
      </w:r>
      <w:r w:rsidRPr="006D34BB">
        <w:t>no</w:t>
      </w:r>
      <w:r>
        <w:t xml:space="preserve"> </w:t>
      </w:r>
      <w:r w:rsidRPr="006D34BB">
        <w:t>prefix</w:t>
      </w:r>
      <w:r>
        <w:t xml:space="preserve"> </w:t>
      </w:r>
      <w:r w:rsidRPr="006D34BB">
        <w:t>will</w:t>
      </w:r>
      <w:r>
        <w:t xml:space="preserve"> </w:t>
      </w:r>
      <w:r w:rsidRPr="006D34BB">
        <w:t>be</w:t>
      </w:r>
      <w:r>
        <w:t xml:space="preserve"> </w:t>
      </w:r>
      <w:r w:rsidRPr="006D34BB">
        <w:t>added</w:t>
      </w:r>
      <w:r>
        <w:t xml:space="preserve"> </w:t>
      </w:r>
      <w:r w:rsidRPr="006D34BB">
        <w:t>to</w:t>
      </w:r>
      <w:r>
        <w:t xml:space="preserve"> </w:t>
      </w:r>
      <w:r w:rsidRPr="006D34BB">
        <w:t>the</w:t>
      </w:r>
      <w:r>
        <w:t xml:space="preserve"> </w:t>
      </w:r>
      <w:r w:rsidRPr="006D34BB">
        <w:t>control</w:t>
      </w:r>
      <w:r>
        <w:t xml:space="preserve"> </w:t>
      </w:r>
      <w:r w:rsidRPr="006D34BB">
        <w:t>name.</w:t>
      </w:r>
      <w:r>
        <w:t xml:space="preserve"> </w:t>
      </w:r>
    </w:p>
    <w:p w:rsidR="00E516BF" w:rsidRPr="006D34BB" w:rsidRDefault="00E516BF" w:rsidP="00E516BF">
      <w:r w:rsidRPr="006D34BB">
        <w:rPr>
          <w:b/>
        </w:rPr>
        <w:t>Suffix</w:t>
      </w:r>
      <w:r>
        <w:t xml:space="preserve"> and </w:t>
      </w:r>
      <w:proofErr w:type="spellStart"/>
      <w:r w:rsidRPr="006D34BB">
        <w:rPr>
          <w:b/>
        </w:rPr>
        <w:t>GlobalSuffix</w:t>
      </w:r>
      <w:proofErr w:type="spellEnd"/>
      <w:r>
        <w:t xml:space="preserve"> </w:t>
      </w:r>
      <w:r w:rsidRPr="006D34BB">
        <w:t>(Optional):</w:t>
      </w:r>
      <w:r>
        <w:t xml:space="preserve">  </w:t>
      </w:r>
      <w:r w:rsidRPr="006D34BB">
        <w:t>The</w:t>
      </w:r>
      <w:r>
        <w:t xml:space="preserve"> </w:t>
      </w:r>
      <w:r w:rsidRPr="006D34BB">
        <w:t>Suffix</w:t>
      </w:r>
      <w:r>
        <w:t xml:space="preserve"> </w:t>
      </w:r>
      <w:r w:rsidRPr="006D34BB">
        <w:t>that</w:t>
      </w:r>
      <w:r>
        <w:t xml:space="preserve"> </w:t>
      </w:r>
      <w:r w:rsidRPr="006D34BB">
        <w:t>should</w:t>
      </w:r>
      <w:r>
        <w:t xml:space="preserve"> </w:t>
      </w:r>
      <w:r w:rsidRPr="006D34BB">
        <w:t>be</w:t>
      </w:r>
      <w:r>
        <w:t xml:space="preserve"> </w:t>
      </w:r>
      <w:r w:rsidRPr="006D34BB">
        <w:t>applied</w:t>
      </w:r>
      <w:r>
        <w:t xml:space="preserve"> </w:t>
      </w:r>
      <w:r w:rsidRPr="006D34BB">
        <w:t>to</w:t>
      </w:r>
      <w:r>
        <w:t xml:space="preserve"> </w:t>
      </w:r>
      <w:r w:rsidRPr="006D34BB">
        <w:t>the</w:t>
      </w:r>
      <w:r>
        <w:t xml:space="preserve"> </w:t>
      </w:r>
      <w:r w:rsidRPr="006D34BB">
        <w:t>control</w:t>
      </w:r>
      <w:r>
        <w:t xml:space="preserve"> </w:t>
      </w:r>
      <w:r w:rsidRPr="006D34BB">
        <w:t>name.</w:t>
      </w:r>
      <w:r>
        <w:t xml:space="preserve">  </w:t>
      </w:r>
      <w:r w:rsidRPr="006D34BB">
        <w:t>This</w:t>
      </w:r>
      <w:r>
        <w:t xml:space="preserve"> </w:t>
      </w:r>
      <w:r w:rsidRPr="006D34BB">
        <w:t>tag</w:t>
      </w:r>
      <w:r>
        <w:t xml:space="preserve"> </w:t>
      </w:r>
      <w:r w:rsidRPr="006D34BB">
        <w:t>can</w:t>
      </w:r>
      <w:r>
        <w:t xml:space="preserve"> </w:t>
      </w:r>
      <w:r w:rsidRPr="006D34BB">
        <w:t>be</w:t>
      </w:r>
      <w:r>
        <w:t xml:space="preserve"> </w:t>
      </w:r>
      <w:r w:rsidRPr="006D34BB">
        <w:t>defined</w:t>
      </w:r>
      <w:r>
        <w:t xml:space="preserve"> </w:t>
      </w:r>
      <w:r w:rsidRPr="006D34BB">
        <w:t>locally</w:t>
      </w:r>
      <w:r>
        <w:t xml:space="preserve"> </w:t>
      </w:r>
      <w:r w:rsidRPr="006D34BB">
        <w:t>or</w:t>
      </w:r>
      <w:r>
        <w:t xml:space="preserve"> </w:t>
      </w:r>
      <w:r w:rsidRPr="006D34BB">
        <w:t>globally.</w:t>
      </w:r>
      <w:r>
        <w:t xml:space="preserve">  </w:t>
      </w:r>
      <w:r w:rsidRPr="006D34BB">
        <w:t>If</w:t>
      </w:r>
      <w:r>
        <w:t xml:space="preserve"> </w:t>
      </w:r>
      <w:r w:rsidRPr="006D34BB">
        <w:t>the</w:t>
      </w:r>
      <w:r>
        <w:t xml:space="preserve"> </w:t>
      </w:r>
      <w:r w:rsidRPr="006D34BB">
        <w:t>Suffix</w:t>
      </w:r>
      <w:r>
        <w:t xml:space="preserve"> </w:t>
      </w:r>
      <w:r w:rsidRPr="006D34BB">
        <w:t>node</w:t>
      </w:r>
      <w:r>
        <w:t xml:space="preserve"> </w:t>
      </w:r>
      <w:r w:rsidRPr="006D34BB">
        <w:t>is</w:t>
      </w:r>
      <w:r>
        <w:t xml:space="preserve"> </w:t>
      </w:r>
      <w:r w:rsidRPr="006D34BB">
        <w:t>defined</w:t>
      </w:r>
      <w:r>
        <w:t xml:space="preserve"> </w:t>
      </w:r>
      <w:r w:rsidRPr="006D34BB">
        <w:t>as</w:t>
      </w:r>
      <w:r>
        <w:t xml:space="preserve"> </w:t>
      </w:r>
      <w:r w:rsidRPr="006D34BB">
        <w:t>a</w:t>
      </w:r>
      <w:r>
        <w:t xml:space="preserve"> </w:t>
      </w:r>
      <w:r w:rsidRPr="006D34BB">
        <w:t>child</w:t>
      </w:r>
      <w:r>
        <w:t xml:space="preserve"> </w:t>
      </w:r>
      <w:r w:rsidRPr="006D34BB">
        <w:t>of</w:t>
      </w:r>
      <w:r>
        <w:t xml:space="preserve"> </w:t>
      </w:r>
      <w:r w:rsidRPr="006D34BB">
        <w:t>the</w:t>
      </w:r>
      <w:r>
        <w:t xml:space="preserve"> </w:t>
      </w:r>
      <w:proofErr w:type="spellStart"/>
      <w:r w:rsidRPr="006D34BB">
        <w:t>ReservedWords</w:t>
      </w:r>
      <w:proofErr w:type="spellEnd"/>
      <w:r>
        <w:t xml:space="preserve"> </w:t>
      </w:r>
      <w:r w:rsidRPr="006D34BB">
        <w:t>node</w:t>
      </w:r>
      <w:r>
        <w:t xml:space="preserve"> </w:t>
      </w:r>
      <w:r w:rsidRPr="006D34BB">
        <w:t>then</w:t>
      </w:r>
      <w:r>
        <w:t xml:space="preserve"> </w:t>
      </w:r>
      <w:r w:rsidRPr="006D34BB">
        <w:t>it</w:t>
      </w:r>
      <w:r>
        <w:t xml:space="preserve"> </w:t>
      </w:r>
      <w:r w:rsidRPr="006D34BB">
        <w:t>is</w:t>
      </w:r>
      <w:r>
        <w:t xml:space="preserve"> </w:t>
      </w:r>
      <w:r w:rsidRPr="006D34BB">
        <w:t>global</w:t>
      </w:r>
      <w:r>
        <w:t xml:space="preserve"> </w:t>
      </w:r>
      <w:r w:rsidRPr="006D34BB">
        <w:t>and</w:t>
      </w:r>
      <w:r>
        <w:t xml:space="preserve"> </w:t>
      </w:r>
      <w:r w:rsidRPr="006D34BB">
        <w:t>all</w:t>
      </w:r>
      <w:r>
        <w:t xml:space="preserve"> </w:t>
      </w:r>
      <w:r w:rsidRPr="006D34BB">
        <w:t>control</w:t>
      </w:r>
      <w:r>
        <w:t xml:space="preserve"> </w:t>
      </w:r>
      <w:r w:rsidRPr="006D34BB">
        <w:t>names</w:t>
      </w:r>
      <w:r>
        <w:t xml:space="preserve"> </w:t>
      </w:r>
      <w:r w:rsidRPr="006D34BB">
        <w:t>will</w:t>
      </w:r>
      <w:r>
        <w:t xml:space="preserve"> </w:t>
      </w:r>
      <w:r w:rsidRPr="006D34BB">
        <w:t>use</w:t>
      </w:r>
      <w:r>
        <w:t xml:space="preserve"> </w:t>
      </w:r>
      <w:r w:rsidRPr="006D34BB">
        <w:t>the</w:t>
      </w:r>
      <w:r>
        <w:t xml:space="preserve"> </w:t>
      </w:r>
      <w:r w:rsidRPr="006D34BB">
        <w:t>suffix.</w:t>
      </w:r>
      <w:r>
        <w:t xml:space="preserve">  </w:t>
      </w:r>
      <w:r w:rsidRPr="006D34BB">
        <w:t>If</w:t>
      </w:r>
      <w:r>
        <w:t xml:space="preserve"> </w:t>
      </w:r>
      <w:r w:rsidRPr="006D34BB">
        <w:t>the</w:t>
      </w:r>
      <w:r>
        <w:t xml:space="preserve"> </w:t>
      </w:r>
      <w:r w:rsidRPr="006D34BB">
        <w:t>Suffix</w:t>
      </w:r>
      <w:r>
        <w:t xml:space="preserve"> </w:t>
      </w:r>
      <w:r w:rsidRPr="006D34BB">
        <w:t>node</w:t>
      </w:r>
      <w:r>
        <w:t xml:space="preserve"> </w:t>
      </w:r>
      <w:r w:rsidRPr="006D34BB">
        <w:t>is</w:t>
      </w:r>
      <w:r>
        <w:t xml:space="preserve"> </w:t>
      </w:r>
      <w:r w:rsidRPr="006D34BB">
        <w:t>defined</w:t>
      </w:r>
      <w:r>
        <w:t xml:space="preserve"> </w:t>
      </w:r>
      <w:r w:rsidRPr="006D34BB">
        <w:t>as</w:t>
      </w:r>
      <w:r>
        <w:t xml:space="preserve"> </w:t>
      </w:r>
      <w:r w:rsidRPr="006D34BB">
        <w:t>a</w:t>
      </w:r>
      <w:r>
        <w:t xml:space="preserve"> </w:t>
      </w:r>
      <w:r w:rsidRPr="006D34BB">
        <w:t>child</w:t>
      </w:r>
      <w:r>
        <w:t xml:space="preserve"> </w:t>
      </w:r>
      <w:r w:rsidRPr="006D34BB">
        <w:t>of</w:t>
      </w:r>
      <w:r>
        <w:t xml:space="preserve"> </w:t>
      </w:r>
      <w:r w:rsidRPr="006D34BB">
        <w:t>the</w:t>
      </w:r>
      <w:r>
        <w:t xml:space="preserve"> </w:t>
      </w:r>
      <w:r w:rsidRPr="006D34BB">
        <w:t>Word</w:t>
      </w:r>
      <w:r>
        <w:t xml:space="preserve"> </w:t>
      </w:r>
      <w:r w:rsidRPr="006D34BB">
        <w:t>node</w:t>
      </w:r>
      <w:r>
        <w:t xml:space="preserve"> </w:t>
      </w:r>
      <w:r w:rsidRPr="006D34BB">
        <w:t>then</w:t>
      </w:r>
      <w:r>
        <w:t xml:space="preserve"> </w:t>
      </w:r>
      <w:r w:rsidRPr="006D34BB">
        <w:t>it</w:t>
      </w:r>
      <w:r>
        <w:t xml:space="preserve"> </w:t>
      </w:r>
      <w:r w:rsidRPr="006D34BB">
        <w:t>is</w:t>
      </w:r>
      <w:r>
        <w:t xml:space="preserve"> </w:t>
      </w:r>
      <w:r w:rsidRPr="006D34BB">
        <w:t>defined</w:t>
      </w:r>
      <w:r>
        <w:t xml:space="preserve"> </w:t>
      </w:r>
      <w:r w:rsidRPr="006D34BB">
        <w:t>locally</w:t>
      </w:r>
      <w:r>
        <w:t xml:space="preserve"> </w:t>
      </w:r>
      <w:r w:rsidRPr="006D34BB">
        <w:t>and</w:t>
      </w:r>
      <w:r>
        <w:t xml:space="preserve"> </w:t>
      </w:r>
      <w:r w:rsidRPr="006D34BB">
        <w:t>only</w:t>
      </w:r>
      <w:r>
        <w:t xml:space="preserve"> </w:t>
      </w:r>
      <w:r w:rsidRPr="006D34BB">
        <w:t>the</w:t>
      </w:r>
      <w:r>
        <w:t xml:space="preserve"> </w:t>
      </w:r>
      <w:r w:rsidRPr="006D34BB">
        <w:t>current</w:t>
      </w:r>
      <w:r>
        <w:t xml:space="preserve"> </w:t>
      </w:r>
      <w:r w:rsidRPr="006D34BB">
        <w:t>node</w:t>
      </w:r>
      <w:r>
        <w:t xml:space="preserve"> </w:t>
      </w:r>
      <w:r w:rsidRPr="006D34BB">
        <w:t>will</w:t>
      </w:r>
      <w:r>
        <w:t xml:space="preserve"> </w:t>
      </w:r>
      <w:r w:rsidRPr="006D34BB">
        <w:t>use</w:t>
      </w:r>
      <w:r>
        <w:t xml:space="preserve"> </w:t>
      </w:r>
      <w:r w:rsidRPr="006D34BB">
        <w:t>the</w:t>
      </w:r>
      <w:r>
        <w:t xml:space="preserve"> </w:t>
      </w:r>
      <w:r w:rsidRPr="006D34BB">
        <w:t>suffix.</w:t>
      </w:r>
      <w:r>
        <w:t xml:space="preserve">  </w:t>
      </w:r>
      <w:r w:rsidRPr="006D34BB">
        <w:t>The</w:t>
      </w:r>
      <w:r>
        <w:t xml:space="preserve"> </w:t>
      </w:r>
      <w:r w:rsidRPr="006D34BB">
        <w:t>local</w:t>
      </w:r>
      <w:r>
        <w:t xml:space="preserve"> </w:t>
      </w:r>
      <w:r w:rsidRPr="006D34BB">
        <w:t>Suffix</w:t>
      </w:r>
      <w:r>
        <w:t xml:space="preserve"> </w:t>
      </w:r>
      <w:r w:rsidRPr="006D34BB">
        <w:t>value</w:t>
      </w:r>
      <w:r>
        <w:t xml:space="preserve"> </w:t>
      </w:r>
      <w:r w:rsidRPr="006D34BB">
        <w:t>will</w:t>
      </w:r>
      <w:r>
        <w:t xml:space="preserve"> </w:t>
      </w:r>
      <w:r w:rsidRPr="006D34BB">
        <w:t>override</w:t>
      </w:r>
      <w:r>
        <w:t xml:space="preserve"> </w:t>
      </w:r>
      <w:r w:rsidRPr="006D34BB">
        <w:t>the</w:t>
      </w:r>
      <w:r>
        <w:t xml:space="preserve"> </w:t>
      </w:r>
      <w:r w:rsidRPr="006D34BB">
        <w:t>global</w:t>
      </w:r>
      <w:r>
        <w:t xml:space="preserve"> </w:t>
      </w:r>
      <w:r w:rsidRPr="006D34BB">
        <w:t>Suffix</w:t>
      </w:r>
      <w:r>
        <w:t xml:space="preserve"> </w:t>
      </w:r>
      <w:r w:rsidRPr="006D34BB">
        <w:t>value.</w:t>
      </w:r>
      <w:r>
        <w:t xml:space="preserve">   </w:t>
      </w:r>
      <w:r w:rsidRPr="006D34BB">
        <w:t>The</w:t>
      </w:r>
      <w:r>
        <w:t xml:space="preserve"> </w:t>
      </w:r>
      <w:r w:rsidRPr="006D34BB">
        <w:t>Suffix</w:t>
      </w:r>
      <w:r>
        <w:t xml:space="preserve"> </w:t>
      </w:r>
      <w:r w:rsidRPr="006D34BB">
        <w:t>is</w:t>
      </w:r>
      <w:r>
        <w:t xml:space="preserve"> </w:t>
      </w:r>
      <w:r w:rsidRPr="006D34BB">
        <w:t>optional</w:t>
      </w:r>
      <w:r>
        <w:t xml:space="preserve"> </w:t>
      </w:r>
      <w:r w:rsidRPr="006D34BB">
        <w:t>so</w:t>
      </w:r>
      <w:r>
        <w:t xml:space="preserve"> </w:t>
      </w:r>
      <w:r w:rsidRPr="006D34BB">
        <w:t>if</w:t>
      </w:r>
      <w:r>
        <w:t xml:space="preserve"> </w:t>
      </w:r>
      <w:r w:rsidRPr="006D34BB">
        <w:t>it</w:t>
      </w:r>
      <w:r>
        <w:t xml:space="preserve"> </w:t>
      </w:r>
      <w:r w:rsidRPr="006D34BB">
        <w:t>is</w:t>
      </w:r>
      <w:r>
        <w:t xml:space="preserve"> </w:t>
      </w:r>
      <w:r w:rsidRPr="006D34BB">
        <w:t>missing</w:t>
      </w:r>
      <w:r>
        <w:t xml:space="preserve"> </w:t>
      </w:r>
      <w:r w:rsidRPr="006D34BB">
        <w:t>it</w:t>
      </w:r>
      <w:r>
        <w:t xml:space="preserve"> </w:t>
      </w:r>
      <w:r w:rsidRPr="006D34BB">
        <w:t>means</w:t>
      </w:r>
      <w:r>
        <w:t xml:space="preserve"> </w:t>
      </w:r>
      <w:r w:rsidRPr="006D34BB">
        <w:t>that</w:t>
      </w:r>
      <w:r>
        <w:t xml:space="preserve"> </w:t>
      </w:r>
      <w:r w:rsidRPr="006D34BB">
        <w:t>no</w:t>
      </w:r>
      <w:r>
        <w:t xml:space="preserve"> </w:t>
      </w:r>
      <w:r w:rsidRPr="006D34BB">
        <w:t>prefix</w:t>
      </w:r>
      <w:r>
        <w:t xml:space="preserve"> </w:t>
      </w:r>
      <w:r w:rsidRPr="006D34BB">
        <w:t>wil</w:t>
      </w:r>
      <w:r>
        <w:t>l be added to the control name.</w:t>
      </w:r>
    </w:p>
    <w:p w:rsidR="00E516BF" w:rsidRPr="006D34BB" w:rsidRDefault="00E516BF" w:rsidP="00E516BF">
      <w:r w:rsidRPr="006D34BB">
        <w:rPr>
          <w:b/>
        </w:rPr>
        <w:t>Word</w:t>
      </w:r>
      <w:r>
        <w:t xml:space="preserve"> </w:t>
      </w:r>
      <w:r w:rsidRPr="006D34BB">
        <w:t>(Optional):</w:t>
      </w:r>
      <w:r>
        <w:t xml:space="preserve"> </w:t>
      </w:r>
      <w:r w:rsidRPr="006D34BB">
        <w:t>The</w:t>
      </w:r>
      <w:r>
        <w:t xml:space="preserve"> </w:t>
      </w:r>
      <w:r w:rsidRPr="006D34BB">
        <w:t>node</w:t>
      </w:r>
      <w:r>
        <w:t xml:space="preserve"> </w:t>
      </w:r>
      <w:r w:rsidRPr="006D34BB">
        <w:t>represent</w:t>
      </w:r>
      <w:r>
        <w:t xml:space="preserve">s </w:t>
      </w:r>
      <w:r w:rsidRPr="006D34BB">
        <w:t>one</w:t>
      </w:r>
      <w:r>
        <w:t xml:space="preserve"> </w:t>
      </w:r>
      <w:r w:rsidRPr="006D34BB">
        <w:t>reserved</w:t>
      </w:r>
      <w:r>
        <w:t xml:space="preserve"> </w:t>
      </w:r>
      <w:r w:rsidRPr="006D34BB">
        <w:t>word.</w:t>
      </w:r>
      <w:r>
        <w:t xml:space="preserve">  </w:t>
      </w:r>
      <w:r w:rsidRPr="006D34BB">
        <w:t>The</w:t>
      </w:r>
      <w:r>
        <w:t xml:space="preserve"> </w:t>
      </w:r>
      <w:r w:rsidRPr="006D34BB">
        <w:t>child</w:t>
      </w:r>
      <w:r>
        <w:t xml:space="preserve"> </w:t>
      </w:r>
      <w:r w:rsidRPr="006D34BB">
        <w:t>nodes</w:t>
      </w:r>
      <w:r>
        <w:t xml:space="preserve"> </w:t>
      </w:r>
      <w:r w:rsidRPr="006D34BB">
        <w:t>of</w:t>
      </w:r>
      <w:r>
        <w:t xml:space="preserve"> </w:t>
      </w:r>
      <w:r w:rsidRPr="006D34BB">
        <w:t>this</w:t>
      </w:r>
      <w:r>
        <w:t xml:space="preserve"> </w:t>
      </w:r>
      <w:r w:rsidRPr="006D34BB">
        <w:t>node</w:t>
      </w:r>
      <w:r>
        <w:t xml:space="preserve"> </w:t>
      </w:r>
      <w:r w:rsidRPr="006D34BB">
        <w:t>contain</w:t>
      </w:r>
      <w:r>
        <w:t xml:space="preserve"> </w:t>
      </w:r>
      <w:r w:rsidRPr="006D34BB">
        <w:t>information</w:t>
      </w:r>
      <w:r>
        <w:t xml:space="preserve"> </w:t>
      </w:r>
      <w:r w:rsidRPr="006D34BB">
        <w:t>about</w:t>
      </w:r>
      <w:r>
        <w:t xml:space="preserve"> </w:t>
      </w:r>
      <w:r w:rsidRPr="006D34BB">
        <w:t>the</w:t>
      </w:r>
      <w:r>
        <w:t xml:space="preserve"> </w:t>
      </w:r>
      <w:r w:rsidRPr="006D34BB">
        <w:t>reserved</w:t>
      </w:r>
      <w:r>
        <w:t xml:space="preserve"> </w:t>
      </w:r>
      <w:r w:rsidRPr="006D34BB">
        <w:t>word.</w:t>
      </w:r>
      <w:r>
        <w:t xml:space="preserve">  </w:t>
      </w:r>
      <w:r w:rsidRPr="006D34BB">
        <w:t>This</w:t>
      </w:r>
      <w:r>
        <w:t xml:space="preserve"> </w:t>
      </w:r>
      <w:r w:rsidRPr="006D34BB">
        <w:t>node</w:t>
      </w:r>
      <w:r>
        <w:t xml:space="preserve"> </w:t>
      </w:r>
      <w:r w:rsidRPr="006D34BB">
        <w:t>is</w:t>
      </w:r>
      <w:r>
        <w:t xml:space="preserve"> </w:t>
      </w:r>
      <w:r w:rsidRPr="006D34BB">
        <w:t>option</w:t>
      </w:r>
      <w:r>
        <w:t xml:space="preserve">al; </w:t>
      </w:r>
      <w:r w:rsidRPr="006D34BB">
        <w:t>if</w:t>
      </w:r>
      <w:r>
        <w:t xml:space="preserve"> </w:t>
      </w:r>
      <w:r w:rsidRPr="006D34BB">
        <w:t>you</w:t>
      </w:r>
      <w:r>
        <w:t xml:space="preserve"> </w:t>
      </w:r>
      <w:r w:rsidRPr="006D34BB">
        <w:t>have</w:t>
      </w:r>
      <w:r>
        <w:t xml:space="preserve"> </w:t>
      </w:r>
      <w:r w:rsidRPr="006D34BB">
        <w:t>no</w:t>
      </w:r>
      <w:r>
        <w:t xml:space="preserve"> </w:t>
      </w:r>
      <w:r w:rsidRPr="006D34BB">
        <w:t>Word</w:t>
      </w:r>
      <w:r>
        <w:t xml:space="preserve"> </w:t>
      </w:r>
      <w:r w:rsidRPr="006D34BB">
        <w:t>nodes</w:t>
      </w:r>
      <w:r>
        <w:t xml:space="preserve"> </w:t>
      </w:r>
      <w:r w:rsidRPr="006D34BB">
        <w:t>in</w:t>
      </w:r>
      <w:r>
        <w:t xml:space="preserve"> </w:t>
      </w:r>
      <w:proofErr w:type="spellStart"/>
      <w:r w:rsidRPr="006D34BB">
        <w:t>ReservedWords</w:t>
      </w:r>
      <w:proofErr w:type="spellEnd"/>
      <w:r>
        <w:t xml:space="preserve"> </w:t>
      </w:r>
      <w:r w:rsidRPr="006D34BB">
        <w:t>then</w:t>
      </w:r>
      <w:r>
        <w:t xml:space="preserve"> </w:t>
      </w:r>
      <w:r w:rsidRPr="006D34BB">
        <w:t>no</w:t>
      </w:r>
      <w:r>
        <w:t xml:space="preserve"> </w:t>
      </w:r>
      <w:r w:rsidRPr="006D34BB">
        <w:t>words</w:t>
      </w:r>
      <w:r>
        <w:t xml:space="preserve"> </w:t>
      </w:r>
      <w:r w:rsidRPr="006D34BB">
        <w:t>are</w:t>
      </w:r>
      <w:r>
        <w:t xml:space="preserve"> </w:t>
      </w:r>
      <w:r w:rsidRPr="006D34BB">
        <w:t>reserved.</w:t>
      </w:r>
    </w:p>
    <w:p w:rsidR="00E516BF" w:rsidRPr="006D34BB" w:rsidRDefault="00E516BF" w:rsidP="00E516BF">
      <w:r w:rsidRPr="006D34BB">
        <w:rPr>
          <w:b/>
        </w:rPr>
        <w:t>Name</w:t>
      </w:r>
      <w:r>
        <w:t xml:space="preserve"> </w:t>
      </w:r>
      <w:r w:rsidRPr="006D34BB">
        <w:t>(Required):</w:t>
      </w:r>
      <w:r>
        <w:t xml:space="preserve"> </w:t>
      </w:r>
      <w:r w:rsidRPr="006D34BB">
        <w:t>The</w:t>
      </w:r>
      <w:r>
        <w:t xml:space="preserve"> </w:t>
      </w:r>
      <w:r w:rsidRPr="006D34BB">
        <w:t>name</w:t>
      </w:r>
      <w:r>
        <w:t xml:space="preserve"> </w:t>
      </w:r>
      <w:r w:rsidRPr="006D34BB">
        <w:t>of</w:t>
      </w:r>
      <w:r>
        <w:t xml:space="preserve"> </w:t>
      </w:r>
      <w:r w:rsidRPr="006D34BB">
        <w:t>the</w:t>
      </w:r>
      <w:r>
        <w:t xml:space="preserve"> </w:t>
      </w:r>
      <w:r w:rsidRPr="006D34BB">
        <w:t>reserved</w:t>
      </w:r>
      <w:r>
        <w:t xml:space="preserve"> </w:t>
      </w:r>
      <w:r w:rsidRPr="006D34BB">
        <w:t>word.</w:t>
      </w:r>
    </w:p>
    <w:p w:rsidR="00E516BF" w:rsidRPr="006D34BB" w:rsidRDefault="00E516BF" w:rsidP="00E516BF">
      <w:proofErr w:type="spellStart"/>
      <w:r w:rsidRPr="006D34BB">
        <w:rPr>
          <w:b/>
        </w:rPr>
        <w:t>MapTo</w:t>
      </w:r>
      <w:proofErr w:type="spellEnd"/>
      <w:r>
        <w:t xml:space="preserve"> </w:t>
      </w:r>
      <w:r w:rsidRPr="006D34BB">
        <w:t>(Optional):</w:t>
      </w:r>
      <w:r>
        <w:t xml:space="preserve"> </w:t>
      </w:r>
      <w:r w:rsidRPr="006D34BB">
        <w:t>The</w:t>
      </w:r>
      <w:r>
        <w:t xml:space="preserve"> </w:t>
      </w:r>
      <w:r w:rsidRPr="006D34BB">
        <w:t>value</w:t>
      </w:r>
      <w:r>
        <w:t xml:space="preserve"> </w:t>
      </w:r>
      <w:r w:rsidRPr="006D34BB">
        <w:t>to</w:t>
      </w:r>
      <w:r>
        <w:t xml:space="preserve"> </w:t>
      </w:r>
      <w:r w:rsidRPr="006D34BB">
        <w:t>map</w:t>
      </w:r>
      <w:r>
        <w:t xml:space="preserve"> </w:t>
      </w:r>
      <w:r w:rsidRPr="006D34BB">
        <w:t>the</w:t>
      </w:r>
      <w:r>
        <w:t xml:space="preserve"> </w:t>
      </w:r>
      <w:r w:rsidRPr="006D34BB">
        <w:t>reserved</w:t>
      </w:r>
      <w:r>
        <w:t xml:space="preserve"> </w:t>
      </w:r>
      <w:r w:rsidRPr="006D34BB">
        <w:t>word</w:t>
      </w:r>
      <w:r>
        <w:t xml:space="preserve"> </w:t>
      </w:r>
      <w:r w:rsidRPr="006D34BB">
        <w:t>to.</w:t>
      </w:r>
      <w:r>
        <w:t xml:space="preserve">  </w:t>
      </w:r>
      <w:r w:rsidRPr="006D34BB">
        <w:t>If</w:t>
      </w:r>
      <w:r>
        <w:t xml:space="preserve"> </w:t>
      </w:r>
      <w:r w:rsidRPr="006D34BB">
        <w:t>the</w:t>
      </w:r>
      <w:r>
        <w:t xml:space="preserve"> </w:t>
      </w:r>
      <w:r w:rsidRPr="006D34BB">
        <w:t>node</w:t>
      </w:r>
      <w:r>
        <w:t xml:space="preserve"> </w:t>
      </w:r>
      <w:r w:rsidRPr="006D34BB">
        <w:t>does</w:t>
      </w:r>
      <w:r>
        <w:t xml:space="preserve"> </w:t>
      </w:r>
      <w:r w:rsidRPr="006D34BB">
        <w:t>not</w:t>
      </w:r>
      <w:r>
        <w:t xml:space="preserve"> </w:t>
      </w:r>
      <w:r w:rsidRPr="006D34BB">
        <w:t>exist</w:t>
      </w:r>
      <w:r>
        <w:t xml:space="preserve"> </w:t>
      </w:r>
      <w:r w:rsidRPr="006D34BB">
        <w:t>then</w:t>
      </w:r>
      <w:r>
        <w:t xml:space="preserve"> </w:t>
      </w:r>
      <w:r w:rsidRPr="006D34BB">
        <w:t>no</w:t>
      </w:r>
      <w:r>
        <w:t xml:space="preserve"> </w:t>
      </w:r>
      <w:r w:rsidRPr="006D34BB">
        <w:t>mapping</w:t>
      </w:r>
      <w:r>
        <w:t xml:space="preserve"> </w:t>
      </w:r>
      <w:r w:rsidRPr="006D34BB">
        <w:t>of</w:t>
      </w:r>
      <w:r>
        <w:t xml:space="preserve"> </w:t>
      </w:r>
      <w:r w:rsidRPr="006D34BB">
        <w:t>the</w:t>
      </w:r>
      <w:r>
        <w:t xml:space="preserve"> </w:t>
      </w:r>
      <w:r w:rsidRPr="006D34BB">
        <w:t>original</w:t>
      </w:r>
      <w:r>
        <w:t xml:space="preserve"> </w:t>
      </w:r>
      <w:r w:rsidRPr="006D34BB">
        <w:t>value</w:t>
      </w:r>
      <w:r>
        <w:t xml:space="preserve"> </w:t>
      </w:r>
      <w:r w:rsidRPr="006D34BB">
        <w:t>is</w:t>
      </w:r>
      <w:r>
        <w:t xml:space="preserve"> </w:t>
      </w:r>
      <w:r w:rsidRPr="006D34BB">
        <w:t>required.</w:t>
      </w:r>
    </w:p>
    <w:p w:rsidR="00E516BF" w:rsidRDefault="00E516BF" w:rsidP="00BF7E37"/>
    <w:p w:rsidR="004063A9" w:rsidRDefault="004063A9" w:rsidP="004063A9">
      <w:pPr>
        <w:pStyle w:val="Heading3"/>
      </w:pPr>
      <w:bookmarkStart w:id="721" w:name="_Ref219204729"/>
      <w:bookmarkStart w:id="722" w:name="_Toc414885809"/>
      <w:r>
        <w:t xml:space="preserve">Picture and Image Field Configuration -- </w:t>
      </w:r>
      <w:r w:rsidRPr="008E3283">
        <w:t>ConfigurationOptions.xml</w:t>
      </w:r>
      <w:bookmarkEnd w:id="721"/>
      <w:bookmarkEnd w:id="722"/>
    </w:p>
    <w:p w:rsidR="008E3283" w:rsidRPr="008E3283" w:rsidRDefault="008E3283" w:rsidP="008E3283">
      <w:r w:rsidRPr="008E3283">
        <w:t>Iron Speed Designer automatically chooses the field types for binary</w:t>
      </w:r>
      <w:r w:rsidR="008626E8">
        <w:t xml:space="preserve"> fields based on the data type. </w:t>
      </w:r>
      <w:r w:rsidRPr="008E3283">
        <w:t xml:space="preserve"> </w:t>
      </w:r>
      <w:r w:rsidR="008626E8">
        <w:t xml:space="preserve"> </w:t>
      </w:r>
      <w:r w:rsidRPr="008E3283">
        <w:t xml:space="preserve">Picture </w:t>
      </w:r>
      <w:r w:rsidR="008626E8">
        <w:t>and</w:t>
      </w:r>
      <w:r w:rsidRPr="008E3283">
        <w:t xml:space="preserve"> image fields are displayed as images, while other binary fields are displayed as file download links.</w:t>
      </w:r>
      <w:r w:rsidR="008626E8">
        <w:t xml:space="preserve"> </w:t>
      </w:r>
      <w:r w:rsidRPr="008E3283">
        <w:t xml:space="preserve"> This approach works for most databases, but in some cases, database designers use binary fields interchang</w:t>
      </w:r>
      <w:r w:rsidR="008626E8">
        <w:t xml:space="preserve">eably between images and files. </w:t>
      </w:r>
      <w:r w:rsidRPr="008E3283">
        <w:t xml:space="preserve"> Other database products such as Microsoft Access do not provide separate field types for images and files.</w:t>
      </w:r>
    </w:p>
    <w:p w:rsidR="008626E8" w:rsidRDefault="008E3283" w:rsidP="008E3283">
      <w:r w:rsidRPr="008E3283">
        <w:t xml:space="preserve">In these cases, Iron Speed Designer uses the </w:t>
      </w:r>
      <w:r w:rsidR="008626E8">
        <w:t xml:space="preserve">field </w:t>
      </w:r>
      <w:r w:rsidRPr="008E3283">
        <w:t>name to decide whether it is an image field or one t</w:t>
      </w:r>
      <w:r w:rsidR="008626E8">
        <w:t xml:space="preserve">hat contains a file attachment. </w:t>
      </w:r>
      <w:r w:rsidRPr="008E3283">
        <w:t xml:space="preserve"> Names such as Picture, Photo, Image, etc. a</w:t>
      </w:r>
      <w:r w:rsidR="008626E8">
        <w:t>re</w:t>
      </w:r>
      <w:r w:rsidRPr="008E3283">
        <w:t xml:space="preserve"> assume</w:t>
      </w:r>
      <w:r w:rsidR="008626E8">
        <w:t>d</w:t>
      </w:r>
      <w:r w:rsidRPr="008E3283">
        <w:t xml:space="preserve"> to be pictures, while other names such as File, Path, Document, etc., are assumed to be downloada</w:t>
      </w:r>
      <w:r w:rsidR="008626E8">
        <w:t xml:space="preserve">ble files. </w:t>
      </w:r>
      <w:r w:rsidRPr="008E3283">
        <w:t xml:space="preserve"> The common list of names for image and file names are in ConfigurationOptions.xml</w:t>
      </w:r>
      <w:r w:rsidR="008626E8">
        <w:t>,</w:t>
      </w:r>
      <w:r w:rsidRPr="008E3283">
        <w:t xml:space="preserve"> located in</w:t>
      </w:r>
    </w:p>
    <w:p w:rsidR="008626E8" w:rsidRDefault="008626E8" w:rsidP="008626E8">
      <w:pPr>
        <w:pStyle w:val="Example"/>
      </w:pPr>
      <w:r>
        <w:t>..\&lt;Iron Speed Designer Installation Folder&gt;\Designer\</w:t>
      </w:r>
      <w:r w:rsidRPr="008E3283">
        <w:t>ConfigurationOptions.xml</w:t>
      </w:r>
    </w:p>
    <w:p w:rsidR="00895548" w:rsidRPr="00895548" w:rsidRDefault="00895548" w:rsidP="00895548">
      <w:r w:rsidRPr="00895548">
        <w:t xml:space="preserve">Iron Speed Designer </w:t>
      </w:r>
      <w:r>
        <w:t xml:space="preserve">also </w:t>
      </w:r>
      <w:r w:rsidRPr="00895548">
        <w:t xml:space="preserve">uses this file to determine the best match of potential </w:t>
      </w:r>
      <w:r>
        <w:t>“</w:t>
      </w:r>
      <w:r w:rsidRPr="00895548">
        <w:t>File Name Field</w:t>
      </w:r>
      <w:r>
        <w:t>” companion fields</w:t>
      </w:r>
      <w:r w:rsidRPr="00895548">
        <w:t xml:space="preserve"> </w:t>
      </w:r>
      <w:r>
        <w:t xml:space="preserve">associated with </w:t>
      </w:r>
      <w:r w:rsidRPr="00895548">
        <w:t xml:space="preserve">the </w:t>
      </w:r>
      <w:r>
        <w:t xml:space="preserve">actual </w:t>
      </w:r>
      <w:r w:rsidRPr="00895548">
        <w:t xml:space="preserve">data </w:t>
      </w:r>
      <w:r>
        <w:t>field</w:t>
      </w:r>
      <w:r w:rsidRPr="00895548">
        <w:t xml:space="preserve">. </w:t>
      </w:r>
      <w:r>
        <w:t xml:space="preserve"> </w:t>
      </w:r>
      <w:r w:rsidRPr="00895548">
        <w:t xml:space="preserve">To select </w:t>
      </w:r>
      <w:r>
        <w:t>potential “</w:t>
      </w:r>
      <w:r w:rsidRPr="00895548">
        <w:t>File Name Field</w:t>
      </w:r>
      <w:r>
        <w:t>”</w:t>
      </w:r>
      <w:r w:rsidRPr="00895548">
        <w:t xml:space="preserve"> candidates</w:t>
      </w:r>
      <w:r>
        <w:t>,</w:t>
      </w:r>
      <w:r w:rsidRPr="00895548">
        <w:t xml:space="preserve"> Iron Speed Desig</w:t>
      </w:r>
      <w:r>
        <w:t>ner selects those fields whose u</w:t>
      </w:r>
      <w:r w:rsidRPr="00895548">
        <w:t>nique n</w:t>
      </w:r>
      <w:r>
        <w:t xml:space="preserve">ames either match any </w:t>
      </w:r>
      <w:proofErr w:type="spellStart"/>
      <w:r>
        <w:t>Companion</w:t>
      </w:r>
      <w:r w:rsidRPr="00895548">
        <w:t>Field</w:t>
      </w:r>
      <w:proofErr w:type="spellEnd"/>
      <w:r w:rsidRPr="00895548">
        <w:t xml:space="preserve"> or</w:t>
      </w:r>
      <w:r>
        <w:t xml:space="preserve"> ends to any </w:t>
      </w:r>
      <w:proofErr w:type="spellStart"/>
      <w:r>
        <w:t>Companion</w:t>
      </w:r>
      <w:r w:rsidRPr="00895548">
        <w:t>Suffix</w:t>
      </w:r>
      <w:proofErr w:type="spellEnd"/>
      <w:r w:rsidRPr="00895548">
        <w:t xml:space="preserve"> from ConfigurationOptions.xml</w:t>
      </w:r>
    </w:p>
    <w:p w:rsidR="008E3283" w:rsidRPr="008E3283" w:rsidRDefault="008E3283" w:rsidP="008E3283">
      <w:r w:rsidRPr="008E3283">
        <w:t>A sample configuration options file is shown below:</w:t>
      </w:r>
    </w:p>
    <w:p w:rsidR="008E3283" w:rsidRPr="008E3283" w:rsidRDefault="008E3283" w:rsidP="008E3283">
      <w:pPr>
        <w:pStyle w:val="Example-Code"/>
      </w:pPr>
      <w:r w:rsidRPr="008E3283">
        <w:t>&lt;</w:t>
      </w:r>
      <w:proofErr w:type="spellStart"/>
      <w:r w:rsidRPr="008E3283">
        <w:t>FileColumnOptions</w:t>
      </w:r>
      <w:proofErr w:type="spellEnd"/>
      <w:r w:rsidRPr="008E3283">
        <w:t>&gt;</w:t>
      </w:r>
    </w:p>
    <w:p w:rsidR="008E3283" w:rsidRPr="008E3283" w:rsidRDefault="008E3283" w:rsidP="008E3283">
      <w:pPr>
        <w:pStyle w:val="Example-Code"/>
      </w:pPr>
      <w:r>
        <w:tab/>
      </w:r>
      <w:r w:rsidRPr="008E3283">
        <w:t>&lt;Image&gt;</w:t>
      </w:r>
    </w:p>
    <w:p w:rsidR="008E3283" w:rsidRPr="008E3283" w:rsidRDefault="008E3283" w:rsidP="008E3283">
      <w:pPr>
        <w:pStyle w:val="Example-Code"/>
      </w:pPr>
      <w:r>
        <w:tab/>
      </w:r>
      <w:r>
        <w:tab/>
      </w:r>
      <w:r w:rsidRPr="008E3283">
        <w:t>&lt;!—Names of image fields -- &gt;</w:t>
      </w:r>
    </w:p>
    <w:p w:rsidR="008E3283" w:rsidRPr="008E3283" w:rsidRDefault="008E3283" w:rsidP="008E3283">
      <w:pPr>
        <w:pStyle w:val="Example-Code"/>
      </w:pPr>
      <w:r>
        <w:tab/>
      </w:r>
      <w:r>
        <w:tab/>
      </w:r>
      <w:r w:rsidRPr="008E3283">
        <w:t>&lt;Name&gt;Photo&lt;/Name&gt;</w:t>
      </w:r>
    </w:p>
    <w:p w:rsidR="008E3283" w:rsidRPr="008E3283" w:rsidRDefault="008E3283" w:rsidP="008E3283">
      <w:pPr>
        <w:pStyle w:val="Example-Code"/>
      </w:pPr>
      <w:r>
        <w:tab/>
      </w:r>
      <w:r>
        <w:tab/>
      </w:r>
      <w:r w:rsidRPr="008E3283">
        <w:t>&lt;Name&gt;Picture&lt;/Name&gt;</w:t>
      </w:r>
    </w:p>
    <w:p w:rsidR="008E3283" w:rsidRPr="008E3283" w:rsidRDefault="008E3283" w:rsidP="008E3283">
      <w:pPr>
        <w:pStyle w:val="Example-Code"/>
      </w:pPr>
      <w:r>
        <w:tab/>
      </w:r>
      <w:r>
        <w:tab/>
      </w:r>
      <w:r w:rsidRPr="008E3283">
        <w:t>&lt;Name&gt;Image&lt;/Name&gt;</w:t>
      </w:r>
    </w:p>
    <w:p w:rsidR="008E3283" w:rsidRPr="008E3283" w:rsidRDefault="008E3283" w:rsidP="008E3283">
      <w:pPr>
        <w:pStyle w:val="Example-Code"/>
      </w:pPr>
      <w:r>
        <w:tab/>
      </w:r>
      <w:r>
        <w:tab/>
      </w:r>
      <w:r w:rsidRPr="008E3283">
        <w:t>&lt;Name&gt;Shot&lt;/Name&gt;</w:t>
      </w:r>
    </w:p>
    <w:p w:rsidR="008E3283" w:rsidRPr="008E3283" w:rsidRDefault="008E3283" w:rsidP="008E3283">
      <w:pPr>
        <w:pStyle w:val="Example-Code"/>
      </w:pPr>
      <w:r>
        <w:tab/>
      </w:r>
      <w:r>
        <w:tab/>
      </w:r>
      <w:r w:rsidRPr="008E3283">
        <w:t>&lt;Name&gt;Snapshot&lt;/Name&gt;</w:t>
      </w:r>
    </w:p>
    <w:p w:rsidR="008E3283" w:rsidRPr="008E3283" w:rsidRDefault="004063A9" w:rsidP="008E3283">
      <w:pPr>
        <w:pStyle w:val="Example-Code"/>
      </w:pPr>
      <w:r>
        <w:tab/>
      </w:r>
      <w:r w:rsidR="008E3283" w:rsidRPr="008E3283">
        <w:t>&lt;/Image&gt;</w:t>
      </w:r>
    </w:p>
    <w:p w:rsidR="008E3283" w:rsidRPr="008E3283" w:rsidRDefault="004063A9" w:rsidP="008E3283">
      <w:pPr>
        <w:pStyle w:val="Example-Code"/>
      </w:pPr>
      <w:r>
        <w:tab/>
      </w:r>
      <w:r w:rsidR="008E3283" w:rsidRPr="008E3283">
        <w:t>&lt;File&gt;</w:t>
      </w:r>
    </w:p>
    <w:p w:rsidR="008E3283" w:rsidRPr="008E3283" w:rsidRDefault="004063A9" w:rsidP="008E3283">
      <w:pPr>
        <w:pStyle w:val="Example-Code"/>
      </w:pPr>
      <w:r>
        <w:tab/>
      </w:r>
      <w:r>
        <w:tab/>
      </w:r>
      <w:r w:rsidR="008E3283" w:rsidRPr="008E3283">
        <w:t xml:space="preserve"> &lt;!—Names of file attachment fields -- &gt;</w:t>
      </w:r>
    </w:p>
    <w:p w:rsidR="008E3283" w:rsidRPr="008E3283" w:rsidRDefault="004063A9" w:rsidP="008E3283">
      <w:pPr>
        <w:pStyle w:val="Example-Code"/>
      </w:pPr>
      <w:r>
        <w:tab/>
      </w:r>
      <w:r>
        <w:tab/>
      </w:r>
      <w:r w:rsidR="008E3283" w:rsidRPr="008E3283">
        <w:t>&lt;Name&gt;File&lt;/Name&gt;</w:t>
      </w:r>
    </w:p>
    <w:p w:rsidR="008E3283" w:rsidRPr="008E3283" w:rsidRDefault="004063A9" w:rsidP="008E3283">
      <w:pPr>
        <w:pStyle w:val="Example-Code"/>
      </w:pPr>
      <w:r>
        <w:tab/>
      </w:r>
      <w:r>
        <w:tab/>
      </w:r>
      <w:r w:rsidR="008E3283" w:rsidRPr="008E3283">
        <w:t>&lt;Name&gt;</w:t>
      </w:r>
      <w:proofErr w:type="spellStart"/>
      <w:r w:rsidR="008E3283" w:rsidRPr="008E3283">
        <w:t>FileContent</w:t>
      </w:r>
      <w:proofErr w:type="spellEnd"/>
      <w:r w:rsidR="008E3283" w:rsidRPr="008E3283">
        <w:t>&lt;/Name&gt;</w:t>
      </w:r>
    </w:p>
    <w:p w:rsidR="008E3283" w:rsidRPr="008E3283" w:rsidRDefault="004063A9" w:rsidP="008E3283">
      <w:pPr>
        <w:pStyle w:val="Example-Code"/>
      </w:pPr>
      <w:r>
        <w:tab/>
      </w:r>
      <w:r>
        <w:tab/>
      </w:r>
      <w:r w:rsidR="008E3283" w:rsidRPr="008E3283">
        <w:t>&lt;Name&gt;Attachment&lt;/Name&gt;</w:t>
      </w:r>
    </w:p>
    <w:p w:rsidR="008E3283" w:rsidRPr="008E3283" w:rsidRDefault="004063A9" w:rsidP="008E3283">
      <w:pPr>
        <w:pStyle w:val="Example-Code"/>
      </w:pPr>
      <w:r>
        <w:tab/>
      </w:r>
      <w:r>
        <w:tab/>
      </w:r>
      <w:r w:rsidR="008E3283" w:rsidRPr="008E3283">
        <w:t>&lt;Name&gt;Report&lt;/Name&gt;</w:t>
      </w:r>
    </w:p>
    <w:p w:rsidR="008E3283" w:rsidRPr="008E3283" w:rsidRDefault="004063A9" w:rsidP="008E3283">
      <w:pPr>
        <w:pStyle w:val="Example-Code"/>
      </w:pPr>
      <w:r>
        <w:tab/>
      </w:r>
      <w:r>
        <w:tab/>
      </w:r>
      <w:r w:rsidR="008E3283" w:rsidRPr="008E3283">
        <w:t>&lt;Name&gt;Profile&lt;/Name&gt;</w:t>
      </w:r>
    </w:p>
    <w:p w:rsidR="008E3283" w:rsidRPr="008E3283" w:rsidRDefault="004063A9" w:rsidP="008E3283">
      <w:pPr>
        <w:pStyle w:val="Example-Code"/>
      </w:pPr>
      <w:r>
        <w:tab/>
      </w:r>
      <w:r>
        <w:tab/>
      </w:r>
      <w:r w:rsidR="008E3283" w:rsidRPr="008E3283">
        <w:t>&lt;Name&gt;Article&lt;/Name&gt;</w:t>
      </w:r>
    </w:p>
    <w:p w:rsidR="008E3283" w:rsidRPr="008E3283" w:rsidRDefault="004063A9" w:rsidP="008E3283">
      <w:pPr>
        <w:pStyle w:val="Example-Code"/>
      </w:pPr>
      <w:r>
        <w:tab/>
      </w:r>
      <w:r>
        <w:tab/>
      </w:r>
      <w:r w:rsidR="008E3283" w:rsidRPr="008E3283">
        <w:t>&lt;Name&gt;Document&lt;/Name&gt;</w:t>
      </w:r>
    </w:p>
    <w:p w:rsidR="008E3283" w:rsidRPr="008E3283" w:rsidRDefault="004063A9" w:rsidP="008E3283">
      <w:pPr>
        <w:pStyle w:val="Example-Code"/>
      </w:pPr>
      <w:r>
        <w:tab/>
      </w:r>
      <w:r w:rsidR="008E3283" w:rsidRPr="008E3283">
        <w:t>&lt;/File&gt;</w:t>
      </w:r>
    </w:p>
    <w:p w:rsidR="008E3283" w:rsidRPr="008E3283" w:rsidRDefault="004063A9" w:rsidP="008E3283">
      <w:pPr>
        <w:pStyle w:val="Example-Code"/>
      </w:pPr>
      <w:r>
        <w:tab/>
      </w:r>
      <w:r w:rsidR="008E3283" w:rsidRPr="008E3283">
        <w:t>&lt;</w:t>
      </w:r>
      <w:proofErr w:type="spellStart"/>
      <w:r w:rsidR="008E3283" w:rsidRPr="008E3283">
        <w:t>CompanionField</w:t>
      </w:r>
      <w:proofErr w:type="spellEnd"/>
      <w:r w:rsidR="008E3283" w:rsidRPr="008E3283">
        <w:t>&gt;</w:t>
      </w:r>
    </w:p>
    <w:p w:rsidR="008E3283" w:rsidRPr="008E3283" w:rsidRDefault="004063A9" w:rsidP="008E3283">
      <w:pPr>
        <w:pStyle w:val="Example-Code"/>
      </w:pPr>
      <w:r>
        <w:tab/>
      </w:r>
      <w:r>
        <w:tab/>
      </w:r>
      <w:r w:rsidR="008E3283" w:rsidRPr="008E3283">
        <w:t>&lt;!—Names of companion file name fields -- &gt;</w:t>
      </w:r>
    </w:p>
    <w:p w:rsidR="008E3283" w:rsidRPr="008E3283" w:rsidRDefault="004063A9" w:rsidP="008E3283">
      <w:pPr>
        <w:pStyle w:val="Example-Code"/>
      </w:pPr>
      <w:r>
        <w:tab/>
      </w:r>
      <w:r>
        <w:tab/>
      </w:r>
      <w:r w:rsidR="008E3283" w:rsidRPr="008E3283">
        <w:t>&lt;Name&gt;</w:t>
      </w:r>
      <w:proofErr w:type="spellStart"/>
      <w:r w:rsidR="008E3283" w:rsidRPr="008E3283">
        <w:t>FileName</w:t>
      </w:r>
      <w:proofErr w:type="spellEnd"/>
      <w:r w:rsidR="008E3283" w:rsidRPr="008E3283">
        <w:t>&lt;/Name&gt;</w:t>
      </w:r>
    </w:p>
    <w:p w:rsidR="008E3283" w:rsidRPr="008E3283" w:rsidRDefault="004063A9" w:rsidP="008E3283">
      <w:pPr>
        <w:pStyle w:val="Example-Code"/>
      </w:pPr>
      <w:r>
        <w:tab/>
      </w:r>
      <w:r>
        <w:tab/>
      </w:r>
      <w:r w:rsidR="008E3283" w:rsidRPr="008E3283">
        <w:t>&lt;Name&gt;File Name&lt;/Name&gt;</w:t>
      </w:r>
    </w:p>
    <w:p w:rsidR="008E3283" w:rsidRPr="008E3283" w:rsidRDefault="004063A9" w:rsidP="008E3283">
      <w:pPr>
        <w:pStyle w:val="Example-Code"/>
      </w:pPr>
      <w:r>
        <w:tab/>
      </w:r>
      <w:r>
        <w:tab/>
      </w:r>
      <w:r w:rsidR="008E3283" w:rsidRPr="008E3283">
        <w:t>&lt;Name&gt;File&lt;/Name&gt;</w:t>
      </w:r>
    </w:p>
    <w:p w:rsidR="008E3283" w:rsidRDefault="00217E7B" w:rsidP="008E3283">
      <w:pPr>
        <w:pStyle w:val="Example-Code"/>
      </w:pPr>
      <w:r>
        <w:tab/>
      </w:r>
      <w:r w:rsidR="008E3283" w:rsidRPr="008E3283">
        <w:t>&lt;/</w:t>
      </w:r>
      <w:proofErr w:type="spellStart"/>
      <w:r w:rsidR="008E3283" w:rsidRPr="008E3283">
        <w:t>CompanionField</w:t>
      </w:r>
      <w:proofErr w:type="spellEnd"/>
      <w:r w:rsidR="008E3283" w:rsidRPr="008E3283">
        <w:t>&gt;</w:t>
      </w:r>
    </w:p>
    <w:p w:rsidR="00217E7B" w:rsidRPr="00217E7B" w:rsidRDefault="00217E7B" w:rsidP="00217E7B">
      <w:pPr>
        <w:pStyle w:val="Example-Code"/>
      </w:pPr>
      <w:r>
        <w:tab/>
      </w:r>
      <w:r w:rsidRPr="00217E7B">
        <w:t>&lt;</w:t>
      </w:r>
      <w:proofErr w:type="spellStart"/>
      <w:r w:rsidRPr="00217E7B">
        <w:t>CompanionSuffi</w:t>
      </w:r>
      <w:r>
        <w:t>x</w:t>
      </w:r>
      <w:proofErr w:type="spellEnd"/>
      <w:r w:rsidRPr="00217E7B">
        <w:t>&gt;</w:t>
      </w:r>
    </w:p>
    <w:p w:rsidR="00217E7B" w:rsidRPr="00217E7B" w:rsidRDefault="00217E7B" w:rsidP="00217E7B">
      <w:pPr>
        <w:pStyle w:val="Example-Code"/>
      </w:pPr>
      <w:r>
        <w:tab/>
      </w:r>
      <w:r>
        <w:tab/>
      </w:r>
      <w:r w:rsidRPr="00217E7B">
        <w:t>&lt;Name&gt;Path&lt;/Name</w:t>
      </w:r>
      <w:r>
        <w:t>&gt;</w:t>
      </w:r>
    </w:p>
    <w:p w:rsidR="00217E7B" w:rsidRPr="00217E7B" w:rsidRDefault="00217E7B" w:rsidP="00217E7B">
      <w:pPr>
        <w:pStyle w:val="Example-Code"/>
      </w:pPr>
      <w:r>
        <w:tab/>
      </w:r>
      <w:r>
        <w:tab/>
      </w:r>
      <w:r w:rsidRPr="00217E7B">
        <w:t>&lt;Name&gt;File&lt;/Name&gt;</w:t>
      </w:r>
    </w:p>
    <w:p w:rsidR="00217E7B" w:rsidRPr="00217E7B" w:rsidRDefault="00217E7B" w:rsidP="00217E7B">
      <w:pPr>
        <w:pStyle w:val="Example-Code"/>
      </w:pPr>
      <w:r>
        <w:tab/>
      </w:r>
      <w:r>
        <w:tab/>
      </w:r>
      <w:r w:rsidRPr="00217E7B">
        <w:t>&lt;Name&gt;</w:t>
      </w:r>
      <w:proofErr w:type="spellStart"/>
      <w:proofErr w:type="gramStart"/>
      <w:r w:rsidRPr="00217E7B">
        <w:t>Url</w:t>
      </w:r>
      <w:proofErr w:type="spellEnd"/>
      <w:proofErr w:type="gramEnd"/>
      <w:r w:rsidRPr="00217E7B">
        <w:t>&lt;/Name&gt;</w:t>
      </w:r>
    </w:p>
    <w:p w:rsidR="00217E7B" w:rsidRPr="00217E7B" w:rsidRDefault="00217E7B" w:rsidP="00217E7B">
      <w:pPr>
        <w:pStyle w:val="Example-Code"/>
      </w:pPr>
      <w:r>
        <w:tab/>
      </w:r>
      <w:r>
        <w:tab/>
      </w:r>
      <w:r w:rsidRPr="00217E7B">
        <w:t>&lt;Name&gt;URI&lt;/Name&gt;</w:t>
      </w:r>
    </w:p>
    <w:p w:rsidR="00217E7B" w:rsidRPr="00217E7B" w:rsidRDefault="00217E7B" w:rsidP="00217E7B">
      <w:pPr>
        <w:pStyle w:val="Example-Code"/>
      </w:pPr>
      <w:r>
        <w:tab/>
      </w:r>
      <w:r w:rsidRPr="00217E7B">
        <w:t>&lt;/</w:t>
      </w:r>
      <w:proofErr w:type="spellStart"/>
      <w:r w:rsidRPr="00217E7B">
        <w:t>CompanionSuffi</w:t>
      </w:r>
      <w:r>
        <w:t>x</w:t>
      </w:r>
      <w:proofErr w:type="spellEnd"/>
      <w:r w:rsidRPr="00217E7B">
        <w:t>&gt;</w:t>
      </w:r>
    </w:p>
    <w:p w:rsidR="008E3283" w:rsidRPr="008E3283" w:rsidRDefault="008E3283" w:rsidP="008E3283">
      <w:pPr>
        <w:pStyle w:val="Example-Code"/>
      </w:pPr>
      <w:r w:rsidRPr="008E3283">
        <w:t>&lt;/</w:t>
      </w:r>
      <w:proofErr w:type="spellStart"/>
      <w:r w:rsidRPr="008E3283">
        <w:t>FileColumnOptions</w:t>
      </w:r>
      <w:proofErr w:type="spellEnd"/>
      <w:r w:rsidRPr="008E3283">
        <w:t>&gt;</w:t>
      </w:r>
    </w:p>
    <w:p w:rsidR="008E3283" w:rsidRPr="008E3283" w:rsidRDefault="008E3283" w:rsidP="008E3283">
      <w:r w:rsidRPr="008E3283">
        <w:t>You can modify this file, and when Iron Speed Designer is restarted, the updated list of names will be used to determine the type of the field.</w:t>
      </w:r>
    </w:p>
    <w:p w:rsidR="007C4621" w:rsidRPr="008E3283" w:rsidRDefault="007C4621" w:rsidP="008E3283"/>
    <w:p w:rsidR="00332F8D" w:rsidRPr="0079517A" w:rsidRDefault="00332F8D" w:rsidP="00332F8D">
      <w:pPr>
        <w:pStyle w:val="Heading2"/>
        <w:numPr>
          <w:ilvl w:val="0"/>
          <w:numId w:val="0"/>
        </w:numPr>
      </w:pPr>
      <w:bookmarkStart w:id="723" w:name="_Toc74456726"/>
      <w:bookmarkStart w:id="724" w:name="_Toc81066515"/>
      <w:bookmarkStart w:id="725" w:name="_Toc105587076"/>
      <w:bookmarkStart w:id="726" w:name="_Toc119400264"/>
      <w:bookmarkStart w:id="727" w:name="_Toc414885810"/>
      <w:r w:rsidRPr="0079517A">
        <w:t>Microsoft</w:t>
      </w:r>
      <w:r w:rsidR="009037DA">
        <w:t xml:space="preserve"> </w:t>
      </w:r>
      <w:r w:rsidRPr="0079517A">
        <w:t>.NET</w:t>
      </w:r>
      <w:r w:rsidR="009037DA">
        <w:t xml:space="preserve"> </w:t>
      </w:r>
      <w:r w:rsidRPr="0079517A">
        <w:t>Educational</w:t>
      </w:r>
      <w:r w:rsidR="009037DA">
        <w:t xml:space="preserve"> </w:t>
      </w:r>
      <w:r w:rsidRPr="0079517A">
        <w:t>Resources</w:t>
      </w:r>
      <w:bookmarkEnd w:id="723"/>
      <w:bookmarkEnd w:id="724"/>
      <w:bookmarkEnd w:id="725"/>
      <w:bookmarkEnd w:id="726"/>
      <w:bookmarkEnd w:id="727"/>
    </w:p>
    <w:p w:rsidR="00332F8D" w:rsidRPr="00BF7E37" w:rsidRDefault="00332F8D" w:rsidP="00332F8D">
      <w:r w:rsidRPr="00BF7E37">
        <w:fldChar w:fldCharType="begin"/>
      </w:r>
      <w:r w:rsidRPr="00BF7E37">
        <w:instrText>xe</w:instrText>
      </w:r>
      <w:r w:rsidR="009037DA">
        <w:instrText xml:space="preserve"> </w:instrText>
      </w:r>
      <w:r w:rsidRPr="00BF7E37">
        <w:instrText>"Microsoft</w:instrText>
      </w:r>
      <w:r w:rsidR="009037DA">
        <w:instrText xml:space="preserve"> </w:instrText>
      </w:r>
      <w:r w:rsidRPr="00BF7E37">
        <w:instrText>.NET</w:instrText>
      </w:r>
      <w:r w:rsidR="009037DA">
        <w:instrText xml:space="preserve"> </w:instrText>
      </w:r>
      <w:r w:rsidRPr="00BF7E37">
        <w:instrText>Educational</w:instrText>
      </w:r>
      <w:r w:rsidR="009037DA">
        <w:instrText xml:space="preserve"> </w:instrText>
      </w:r>
      <w:r w:rsidRPr="00BF7E37">
        <w:instrText>Resources"</w:instrText>
      </w:r>
      <w:r w:rsidRPr="00BF7E37">
        <w:fldChar w:fldCharType="end"/>
      </w:r>
      <w:r w:rsidRPr="00BF7E37">
        <w:fldChar w:fldCharType="begin"/>
      </w:r>
      <w:r w:rsidRPr="00BF7E37">
        <w:instrText>xe</w:instrText>
      </w:r>
      <w:r w:rsidR="009037DA">
        <w:instrText xml:space="preserve"> </w:instrText>
      </w:r>
      <w:r w:rsidRPr="00BF7E37">
        <w:instrText>"Microsoft</w:instrText>
      </w:r>
      <w:r w:rsidR="009037DA">
        <w:instrText xml:space="preserve"> </w:instrText>
      </w:r>
      <w:r w:rsidRPr="00BF7E37">
        <w:instrText>.NET:Educational</w:instrText>
      </w:r>
      <w:r w:rsidR="009037DA">
        <w:instrText xml:space="preserve"> </w:instrText>
      </w:r>
      <w:r w:rsidRPr="00BF7E37">
        <w:instrText>resources"</w:instrText>
      </w:r>
      <w:r w:rsidRPr="00BF7E37">
        <w:fldChar w:fldCharType="end"/>
      </w:r>
      <w:r w:rsidRPr="00BF7E37">
        <w:fldChar w:fldCharType="begin"/>
      </w:r>
      <w:r w:rsidRPr="00BF7E37">
        <w:instrText>xe</w:instrText>
      </w:r>
      <w:r w:rsidR="009037DA">
        <w:instrText xml:space="preserve"> </w:instrText>
      </w:r>
      <w:r w:rsidRPr="00BF7E37">
        <w:instrText>".NET:Framework"</w:instrText>
      </w:r>
      <w:r w:rsidRPr="00BF7E37">
        <w:fldChar w:fldCharType="end"/>
      </w:r>
      <w:r w:rsidR="009037DA">
        <w:t xml:space="preserve"> </w:t>
      </w:r>
      <w:r w:rsidRPr="00BF7E37">
        <w:t>Iron</w:t>
      </w:r>
      <w:r w:rsidR="009037DA">
        <w:t xml:space="preserve"> </w:t>
      </w:r>
      <w:r w:rsidRPr="00BF7E37">
        <w:t>Speed</w:t>
      </w:r>
      <w:r w:rsidR="009037DA">
        <w:t xml:space="preserve"> </w:t>
      </w:r>
      <w:r w:rsidRPr="00BF7E37">
        <w:t>Designer</w:t>
      </w:r>
      <w:r w:rsidR="009037DA">
        <w:t xml:space="preserve"> </w:t>
      </w:r>
      <w:r w:rsidRPr="00BF7E37">
        <w:t>uses</w:t>
      </w:r>
      <w:r w:rsidR="009037DA">
        <w:t xml:space="preserve"> </w:t>
      </w:r>
      <w:r w:rsidRPr="00BF7E37">
        <w:t>Microsoft</w:t>
      </w:r>
      <w:r w:rsidR="009037DA">
        <w:t xml:space="preserve"> </w:t>
      </w:r>
      <w:r w:rsidRPr="00BF7E37">
        <w:t>.NET</w:t>
      </w:r>
      <w:r w:rsidR="009037DA">
        <w:t xml:space="preserve"> </w:t>
      </w:r>
      <w:r w:rsidRPr="00BF7E37">
        <w:t>because</w:t>
      </w:r>
      <w:r w:rsidR="009037DA">
        <w:t xml:space="preserve"> </w:t>
      </w:r>
      <w:r w:rsidRPr="00BF7E37">
        <w:t>it</w:t>
      </w:r>
      <w:r w:rsidR="009037DA">
        <w:t xml:space="preserve"> </w:t>
      </w:r>
      <w:r w:rsidRPr="00BF7E37">
        <w:t>provides</w:t>
      </w:r>
      <w:r w:rsidR="009037DA">
        <w:t xml:space="preserve"> </w:t>
      </w:r>
      <w:r w:rsidRPr="00BF7E37">
        <w:t>several</w:t>
      </w:r>
      <w:r w:rsidR="009037DA">
        <w:t xml:space="preserve"> </w:t>
      </w:r>
      <w:r w:rsidRPr="00BF7E37">
        <w:t>important</w:t>
      </w:r>
      <w:r w:rsidR="009037DA">
        <w:t xml:space="preserve"> </w:t>
      </w:r>
      <w:r w:rsidRPr="00BF7E37">
        <w:t>architectural</w:t>
      </w:r>
      <w:r w:rsidR="009037DA">
        <w:t xml:space="preserve"> </w:t>
      </w:r>
      <w:r w:rsidRPr="00BF7E37">
        <w:t>advantages</w:t>
      </w:r>
      <w:r w:rsidR="009037DA">
        <w:t xml:space="preserve"> </w:t>
      </w:r>
      <w:r w:rsidRPr="00BF7E37">
        <w:t>for</w:t>
      </w:r>
      <w:r w:rsidR="009037DA">
        <w:t xml:space="preserve"> </w:t>
      </w:r>
      <w:r w:rsidRPr="00BF7E37">
        <w:t>web-based</w:t>
      </w:r>
      <w:r w:rsidR="009037DA">
        <w:t xml:space="preserve"> </w:t>
      </w:r>
      <w:r w:rsidRPr="00BF7E37">
        <w:t>applications.</w:t>
      </w:r>
    </w:p>
    <w:p w:rsidR="00332F8D" w:rsidRPr="00852C59" w:rsidRDefault="00332F8D" w:rsidP="00475C7A">
      <w:pPr>
        <w:numPr>
          <w:ilvl w:val="0"/>
          <w:numId w:val="23"/>
        </w:numPr>
      </w:pPr>
      <w:r w:rsidRPr="00852C59">
        <w:t>Microsoft</w:t>
      </w:r>
      <w:r w:rsidR="009037DA">
        <w:t xml:space="preserve"> </w:t>
      </w:r>
      <w:r w:rsidRPr="00852C59">
        <w:t>.NET</w:t>
      </w:r>
      <w:r w:rsidR="009037DA">
        <w:t xml:space="preserve"> </w:t>
      </w:r>
      <w:r w:rsidRPr="00852C59">
        <w:t>enables</w:t>
      </w:r>
      <w:r w:rsidR="009037DA">
        <w:t xml:space="preserve"> </w:t>
      </w:r>
      <w:r w:rsidRPr="00852C59">
        <w:t>the</w:t>
      </w:r>
      <w:r w:rsidR="009037DA">
        <w:t xml:space="preserve"> </w:t>
      </w:r>
      <w:r w:rsidRPr="00852C59">
        <w:t>application</w:t>
      </w:r>
      <w:r w:rsidR="009037DA">
        <w:t xml:space="preserve"> </w:t>
      </w:r>
      <w:r w:rsidRPr="00852C59">
        <w:t>user</w:t>
      </w:r>
      <w:r w:rsidR="009037DA">
        <w:t xml:space="preserve"> </w:t>
      </w:r>
      <w:r w:rsidRPr="00852C59">
        <w:t>interface</w:t>
      </w:r>
      <w:r w:rsidR="009037DA">
        <w:t xml:space="preserve"> </w:t>
      </w:r>
      <w:r w:rsidRPr="00852C59">
        <w:t>to</w:t>
      </w:r>
      <w:r w:rsidR="009037DA">
        <w:t xml:space="preserve"> </w:t>
      </w:r>
      <w:r w:rsidRPr="00852C59">
        <w:t>be</w:t>
      </w:r>
      <w:r w:rsidR="009037DA">
        <w:t xml:space="preserve"> </w:t>
      </w:r>
      <w:r w:rsidRPr="00852C59">
        <w:t>separated</w:t>
      </w:r>
      <w:r w:rsidR="009037DA">
        <w:t xml:space="preserve"> </w:t>
      </w:r>
      <w:r w:rsidRPr="00852C59">
        <w:t>from</w:t>
      </w:r>
      <w:r w:rsidR="009037DA">
        <w:t xml:space="preserve"> </w:t>
      </w:r>
      <w:r w:rsidRPr="00852C59">
        <w:t>its</w:t>
      </w:r>
      <w:r w:rsidR="009037DA">
        <w:t xml:space="preserve"> </w:t>
      </w:r>
      <w:r w:rsidRPr="00852C59">
        <w:t>underlying</w:t>
      </w:r>
      <w:r w:rsidR="009037DA">
        <w:t xml:space="preserve"> </w:t>
      </w:r>
      <w:r w:rsidRPr="00852C59">
        <w:t>data</w:t>
      </w:r>
      <w:r w:rsidR="009037DA">
        <w:t xml:space="preserve"> </w:t>
      </w:r>
      <w:r w:rsidRPr="00852C59">
        <w:t>and</w:t>
      </w:r>
      <w:r w:rsidR="009037DA">
        <w:t xml:space="preserve"> </w:t>
      </w:r>
      <w:r w:rsidRPr="00852C59">
        <w:t>application</w:t>
      </w:r>
      <w:r w:rsidR="009037DA">
        <w:t xml:space="preserve"> </w:t>
      </w:r>
      <w:r w:rsidRPr="00852C59">
        <w:t>logic.</w:t>
      </w:r>
      <w:r w:rsidR="009037DA">
        <w:t xml:space="preserve">  </w:t>
      </w:r>
      <w:r w:rsidRPr="00852C59">
        <w:t>Applications</w:t>
      </w:r>
      <w:r w:rsidR="009037DA">
        <w:t xml:space="preserve"> </w:t>
      </w:r>
      <w:r w:rsidR="00AF7AC6">
        <w:t>built with</w:t>
      </w:r>
      <w:r w:rsidR="009037DA">
        <w:t xml:space="preserve"> </w:t>
      </w:r>
      <w:r w:rsidRPr="00852C59">
        <w:t>Iron</w:t>
      </w:r>
      <w:r w:rsidR="009037DA">
        <w:t xml:space="preserve"> </w:t>
      </w:r>
      <w:r w:rsidRPr="00852C59">
        <w:t>Speed</w:t>
      </w:r>
      <w:r w:rsidR="009037DA">
        <w:t xml:space="preserve"> </w:t>
      </w:r>
      <w:r w:rsidRPr="00852C59">
        <w:t>Designer</w:t>
      </w:r>
      <w:r w:rsidR="009037DA">
        <w:t xml:space="preserve"> </w:t>
      </w:r>
      <w:r w:rsidRPr="00852C59">
        <w:t>make</w:t>
      </w:r>
      <w:r w:rsidR="009037DA">
        <w:t xml:space="preserve"> </w:t>
      </w:r>
      <w:r w:rsidRPr="00852C59">
        <w:t>use</w:t>
      </w:r>
      <w:r w:rsidR="009037DA">
        <w:t xml:space="preserve"> </w:t>
      </w:r>
      <w:r w:rsidRPr="00852C59">
        <w:t>of</w:t>
      </w:r>
      <w:r w:rsidR="009037DA">
        <w:t xml:space="preserve"> </w:t>
      </w:r>
      <w:r w:rsidRPr="00852C59">
        <w:t>this,</w:t>
      </w:r>
      <w:r w:rsidR="009037DA">
        <w:t xml:space="preserve"> </w:t>
      </w:r>
      <w:r w:rsidRPr="00852C59">
        <w:t>enabling</w:t>
      </w:r>
      <w:r w:rsidR="009037DA">
        <w:t xml:space="preserve"> </w:t>
      </w:r>
      <w:r w:rsidRPr="00852C59">
        <w:t>all</w:t>
      </w:r>
      <w:r w:rsidR="009037DA">
        <w:t xml:space="preserve"> </w:t>
      </w:r>
      <w:r w:rsidRPr="00852C59">
        <w:t>of</w:t>
      </w:r>
      <w:r w:rsidR="009037DA">
        <w:t xml:space="preserve"> </w:t>
      </w:r>
      <w:r w:rsidRPr="00852C59">
        <w:t>the</w:t>
      </w:r>
      <w:r w:rsidR="009037DA">
        <w:t xml:space="preserve"> </w:t>
      </w:r>
      <w:r w:rsidRPr="00852C59">
        <w:t>application</w:t>
      </w:r>
      <w:r w:rsidR="009037DA">
        <w:t xml:space="preserve"> </w:t>
      </w:r>
      <w:r w:rsidRPr="00852C59">
        <w:t>code</w:t>
      </w:r>
      <w:r w:rsidR="009037DA">
        <w:t xml:space="preserve"> </w:t>
      </w:r>
      <w:r w:rsidRPr="00852C59">
        <w:t>to</w:t>
      </w:r>
      <w:r w:rsidR="009037DA">
        <w:t xml:space="preserve"> </w:t>
      </w:r>
      <w:r w:rsidRPr="00852C59">
        <w:t>run</w:t>
      </w:r>
      <w:r w:rsidR="009037DA">
        <w:t xml:space="preserve"> </w:t>
      </w:r>
      <w:r w:rsidRPr="00852C59">
        <w:t>on</w:t>
      </w:r>
      <w:r w:rsidR="009037DA">
        <w:t xml:space="preserve"> </w:t>
      </w:r>
      <w:r w:rsidRPr="00852C59">
        <w:t>the</w:t>
      </w:r>
      <w:r w:rsidR="009037DA">
        <w:t xml:space="preserve"> </w:t>
      </w:r>
      <w:r w:rsidRPr="00852C59">
        <w:t>server</w:t>
      </w:r>
      <w:r w:rsidR="009037DA">
        <w:t xml:space="preserve"> </w:t>
      </w:r>
      <w:r w:rsidRPr="00852C59">
        <w:t>rather</w:t>
      </w:r>
      <w:r w:rsidR="009037DA">
        <w:t xml:space="preserve"> </w:t>
      </w:r>
      <w:r w:rsidRPr="00852C59">
        <w:t>than</w:t>
      </w:r>
      <w:r w:rsidR="009037DA">
        <w:t xml:space="preserve"> </w:t>
      </w:r>
      <w:r w:rsidRPr="00852C59">
        <w:t>have</w:t>
      </w:r>
      <w:r w:rsidR="009037DA">
        <w:t xml:space="preserve"> </w:t>
      </w:r>
      <w:r w:rsidRPr="00852C59">
        <w:t>to</w:t>
      </w:r>
      <w:r w:rsidR="009037DA">
        <w:t xml:space="preserve"> </w:t>
      </w:r>
      <w:r w:rsidRPr="00852C59">
        <w:t>be</w:t>
      </w:r>
      <w:r w:rsidR="009037DA">
        <w:t xml:space="preserve"> </w:t>
      </w:r>
      <w:r w:rsidRPr="00852C59">
        <w:t>downloaded</w:t>
      </w:r>
      <w:r w:rsidR="009037DA">
        <w:t xml:space="preserve"> </w:t>
      </w:r>
      <w:r w:rsidRPr="00852C59">
        <w:t>to</w:t>
      </w:r>
      <w:r w:rsidR="009037DA">
        <w:t xml:space="preserve"> </w:t>
      </w:r>
      <w:r w:rsidRPr="00852C59">
        <w:t>the</w:t>
      </w:r>
      <w:r w:rsidR="009037DA">
        <w:t xml:space="preserve"> </w:t>
      </w:r>
      <w:r w:rsidRPr="00852C59">
        <w:t>client</w:t>
      </w:r>
      <w:r w:rsidR="009037DA">
        <w:t xml:space="preserve"> </w:t>
      </w:r>
      <w:r w:rsidRPr="00852C59">
        <w:t>(web</w:t>
      </w:r>
      <w:r w:rsidR="009037DA">
        <w:t xml:space="preserve"> </w:t>
      </w:r>
      <w:r w:rsidRPr="00852C59">
        <w:t>browser).</w:t>
      </w:r>
    </w:p>
    <w:p w:rsidR="00332F8D" w:rsidRPr="00852C59" w:rsidRDefault="00332F8D" w:rsidP="00475C7A">
      <w:pPr>
        <w:numPr>
          <w:ilvl w:val="0"/>
          <w:numId w:val="23"/>
        </w:numPr>
      </w:pPr>
      <w:r w:rsidRPr="00852C59">
        <w:t>Microsoft</w:t>
      </w:r>
      <w:r w:rsidR="009037DA">
        <w:t xml:space="preserve"> </w:t>
      </w:r>
      <w:r w:rsidRPr="00852C59">
        <w:t>.NET</w:t>
      </w:r>
      <w:r w:rsidR="009037DA">
        <w:t xml:space="preserve"> </w:t>
      </w:r>
      <w:r w:rsidRPr="00852C59">
        <w:t>supports</w:t>
      </w:r>
      <w:r w:rsidR="009037DA">
        <w:t xml:space="preserve"> </w:t>
      </w:r>
      <w:r w:rsidRPr="00852C59">
        <w:t>several</w:t>
      </w:r>
      <w:r w:rsidR="009037DA">
        <w:t xml:space="preserve"> </w:t>
      </w:r>
      <w:r w:rsidRPr="00852C59">
        <w:t>programming</w:t>
      </w:r>
      <w:r w:rsidR="009037DA">
        <w:t xml:space="preserve"> </w:t>
      </w:r>
      <w:r w:rsidRPr="00852C59">
        <w:t>languages,</w:t>
      </w:r>
      <w:r w:rsidR="009037DA">
        <w:t xml:space="preserve"> </w:t>
      </w:r>
      <w:r w:rsidRPr="00852C59">
        <w:t>including</w:t>
      </w:r>
      <w:r w:rsidR="009037DA">
        <w:t xml:space="preserve"> </w:t>
      </w:r>
      <w:r w:rsidRPr="00852C59">
        <w:t>Visual</w:t>
      </w:r>
      <w:r w:rsidR="009037DA">
        <w:t xml:space="preserve"> </w:t>
      </w:r>
      <w:r w:rsidRPr="00852C59">
        <w:t>Basic,</w:t>
      </w:r>
      <w:r w:rsidR="009037DA">
        <w:t xml:space="preserve"> </w:t>
      </w:r>
      <w:r w:rsidRPr="00852C59">
        <w:t>C#</w:t>
      </w:r>
      <w:r w:rsidR="009037DA">
        <w:t xml:space="preserve"> </w:t>
      </w:r>
      <w:r w:rsidRPr="00852C59">
        <w:t>and</w:t>
      </w:r>
      <w:r w:rsidR="009037DA">
        <w:t xml:space="preserve"> </w:t>
      </w:r>
      <w:r w:rsidRPr="00852C59">
        <w:t>Java,</w:t>
      </w:r>
      <w:r w:rsidR="009037DA">
        <w:t xml:space="preserve"> </w:t>
      </w:r>
      <w:r w:rsidRPr="00852C59">
        <w:t>allowing</w:t>
      </w:r>
      <w:r w:rsidR="009037DA">
        <w:t xml:space="preserve"> </w:t>
      </w:r>
      <w:r w:rsidRPr="00852C59">
        <w:t>you</w:t>
      </w:r>
      <w:r w:rsidR="009037DA">
        <w:t xml:space="preserve"> </w:t>
      </w:r>
      <w:r w:rsidRPr="00852C59">
        <w:t>to</w:t>
      </w:r>
      <w:r w:rsidR="009037DA">
        <w:t xml:space="preserve"> </w:t>
      </w:r>
      <w:r w:rsidRPr="00852C59">
        <w:t>develop</w:t>
      </w:r>
      <w:r w:rsidR="009037DA">
        <w:t xml:space="preserve"> </w:t>
      </w:r>
      <w:r w:rsidRPr="00852C59">
        <w:t>your</w:t>
      </w:r>
      <w:r w:rsidR="009037DA">
        <w:t xml:space="preserve"> </w:t>
      </w:r>
      <w:r w:rsidRPr="00852C59">
        <w:t>application</w:t>
      </w:r>
      <w:r w:rsidR="009037DA">
        <w:t xml:space="preserve"> </w:t>
      </w:r>
      <w:r w:rsidRPr="00852C59">
        <w:t>specific</w:t>
      </w:r>
      <w:r w:rsidR="009037DA">
        <w:t xml:space="preserve"> </w:t>
      </w:r>
      <w:r w:rsidRPr="00852C59">
        <w:t>logic</w:t>
      </w:r>
      <w:r w:rsidR="009037DA">
        <w:t xml:space="preserve"> </w:t>
      </w:r>
      <w:r w:rsidRPr="00852C59">
        <w:t>in</w:t>
      </w:r>
      <w:r w:rsidR="009037DA">
        <w:t xml:space="preserve"> </w:t>
      </w:r>
      <w:r w:rsidRPr="00852C59">
        <w:t>the</w:t>
      </w:r>
      <w:r w:rsidR="009037DA">
        <w:t xml:space="preserve"> </w:t>
      </w:r>
      <w:r w:rsidRPr="00852C59">
        <w:t>language</w:t>
      </w:r>
      <w:r w:rsidR="009037DA">
        <w:t xml:space="preserve"> </w:t>
      </w:r>
      <w:r w:rsidRPr="00852C59">
        <w:t>of</w:t>
      </w:r>
      <w:r w:rsidR="009037DA">
        <w:t xml:space="preserve"> </w:t>
      </w:r>
      <w:r w:rsidRPr="00852C59">
        <w:t>your</w:t>
      </w:r>
      <w:r w:rsidR="009037DA">
        <w:t xml:space="preserve"> </w:t>
      </w:r>
      <w:r w:rsidRPr="00852C59">
        <w:t>choice.</w:t>
      </w:r>
      <w:r w:rsidR="009037DA">
        <w:t xml:space="preserve">  </w:t>
      </w:r>
      <w:r w:rsidRPr="00852C59">
        <w:t>Moreover,</w:t>
      </w:r>
      <w:r w:rsidR="009037DA">
        <w:t xml:space="preserve"> </w:t>
      </w:r>
      <w:r w:rsidRPr="00852C59">
        <w:t>because</w:t>
      </w:r>
      <w:r w:rsidR="009037DA">
        <w:t xml:space="preserve"> </w:t>
      </w:r>
      <w:r w:rsidRPr="00852C59">
        <w:t>of</w:t>
      </w:r>
      <w:r w:rsidR="009037DA">
        <w:t xml:space="preserve"> </w:t>
      </w:r>
      <w:r w:rsidRPr="00852C59">
        <w:t>.NET’s</w:t>
      </w:r>
      <w:r w:rsidR="009037DA">
        <w:t xml:space="preserve"> </w:t>
      </w:r>
      <w:r w:rsidRPr="00852C59">
        <w:t>common</w:t>
      </w:r>
      <w:r w:rsidR="009037DA">
        <w:t xml:space="preserve"> </w:t>
      </w:r>
      <w:r w:rsidRPr="00852C59">
        <w:t>language</w:t>
      </w:r>
      <w:r w:rsidR="009037DA">
        <w:t xml:space="preserve"> </w:t>
      </w:r>
      <w:r w:rsidR="00C74B3B">
        <w:t>run-time</w:t>
      </w:r>
      <w:r w:rsidR="009037DA">
        <w:t xml:space="preserve"> </w:t>
      </w:r>
      <w:r w:rsidRPr="00852C59">
        <w:t>(CLR),</w:t>
      </w:r>
      <w:r w:rsidR="009037DA">
        <w:t xml:space="preserve"> </w:t>
      </w:r>
      <w:r w:rsidRPr="00852C59">
        <w:t>components</w:t>
      </w:r>
      <w:r w:rsidR="009037DA">
        <w:t xml:space="preserve"> </w:t>
      </w:r>
      <w:r w:rsidRPr="00852C59">
        <w:t>written</w:t>
      </w:r>
      <w:r w:rsidR="009037DA">
        <w:t xml:space="preserve"> </w:t>
      </w:r>
      <w:r w:rsidRPr="00852C59">
        <w:t>in</w:t>
      </w:r>
      <w:r w:rsidR="009037DA">
        <w:t xml:space="preserve"> </w:t>
      </w:r>
      <w:r w:rsidRPr="00852C59">
        <w:t>any</w:t>
      </w:r>
      <w:r w:rsidR="009037DA">
        <w:t xml:space="preserve"> </w:t>
      </w:r>
      <w:r w:rsidRPr="00852C59">
        <w:t>of</w:t>
      </w:r>
      <w:r w:rsidR="009037DA">
        <w:t xml:space="preserve"> </w:t>
      </w:r>
      <w:r w:rsidRPr="00852C59">
        <w:t>these</w:t>
      </w:r>
      <w:r w:rsidR="009037DA">
        <w:t xml:space="preserve"> </w:t>
      </w:r>
      <w:r w:rsidRPr="00852C59">
        <w:t>languages</w:t>
      </w:r>
      <w:r w:rsidR="009037DA">
        <w:t xml:space="preserve"> </w:t>
      </w:r>
      <w:r w:rsidRPr="00852C59">
        <w:t>can</w:t>
      </w:r>
      <w:r w:rsidR="009037DA">
        <w:t xml:space="preserve"> </w:t>
      </w:r>
      <w:r w:rsidRPr="00852C59">
        <w:t>be</w:t>
      </w:r>
      <w:r w:rsidR="009037DA">
        <w:t xml:space="preserve"> </w:t>
      </w:r>
      <w:r w:rsidRPr="00852C59">
        <w:t>seamlessly</w:t>
      </w:r>
      <w:r w:rsidR="009037DA">
        <w:t xml:space="preserve"> </w:t>
      </w:r>
      <w:r w:rsidRPr="00852C59">
        <w:t>integrated</w:t>
      </w:r>
      <w:r w:rsidR="009037DA">
        <w:t xml:space="preserve"> </w:t>
      </w:r>
      <w:r w:rsidRPr="00852C59">
        <w:t>with</w:t>
      </w:r>
      <w:r w:rsidR="009037DA">
        <w:t xml:space="preserve"> </w:t>
      </w:r>
      <w:r w:rsidRPr="00852C59">
        <w:t>your</w:t>
      </w:r>
      <w:r w:rsidR="009037DA">
        <w:t xml:space="preserve"> </w:t>
      </w:r>
      <w:r w:rsidRPr="00852C59">
        <w:t>Iron</w:t>
      </w:r>
      <w:r w:rsidR="009037DA">
        <w:t xml:space="preserve"> </w:t>
      </w:r>
      <w:r w:rsidRPr="00852C59">
        <w:t>Speed</w:t>
      </w:r>
      <w:r w:rsidR="009037DA">
        <w:t xml:space="preserve"> </w:t>
      </w:r>
      <w:r w:rsidRPr="00852C59">
        <w:t>Designer-application,</w:t>
      </w:r>
      <w:r w:rsidR="009037DA">
        <w:t xml:space="preserve"> </w:t>
      </w:r>
      <w:r w:rsidRPr="00852C59">
        <w:t>giving</w:t>
      </w:r>
      <w:r w:rsidR="009037DA">
        <w:t xml:space="preserve"> </w:t>
      </w:r>
      <w:r w:rsidRPr="00852C59">
        <w:t>you</w:t>
      </w:r>
      <w:r w:rsidR="009037DA">
        <w:t xml:space="preserve"> </w:t>
      </w:r>
      <w:r w:rsidRPr="00852C59">
        <w:t>more</w:t>
      </w:r>
      <w:r w:rsidR="009037DA">
        <w:t xml:space="preserve"> </w:t>
      </w:r>
      <w:r w:rsidRPr="00852C59">
        <w:t>choices</w:t>
      </w:r>
      <w:r w:rsidR="009037DA">
        <w:t xml:space="preserve"> </w:t>
      </w:r>
      <w:r w:rsidRPr="00852C59">
        <w:t>in</w:t>
      </w:r>
      <w:r w:rsidR="009037DA">
        <w:t xml:space="preserve"> </w:t>
      </w:r>
      <w:r w:rsidRPr="00852C59">
        <w:t>your</w:t>
      </w:r>
      <w:r w:rsidR="009037DA">
        <w:t xml:space="preserve"> </w:t>
      </w:r>
      <w:r w:rsidRPr="00852C59">
        <w:t>development</w:t>
      </w:r>
      <w:r w:rsidR="009037DA">
        <w:t xml:space="preserve"> </w:t>
      </w:r>
      <w:r w:rsidRPr="00852C59">
        <w:t>environment.</w:t>
      </w:r>
      <w:r w:rsidR="009037DA">
        <w:t xml:space="preserve">  </w:t>
      </w:r>
      <w:r w:rsidRPr="00852C59">
        <w:t>Unlike</w:t>
      </w:r>
      <w:r w:rsidR="009037DA">
        <w:t xml:space="preserve"> </w:t>
      </w:r>
      <w:r w:rsidRPr="00852C59">
        <w:t>many</w:t>
      </w:r>
      <w:r w:rsidR="009037DA">
        <w:t xml:space="preserve"> </w:t>
      </w:r>
      <w:r w:rsidRPr="00852C59">
        <w:t>application</w:t>
      </w:r>
      <w:r w:rsidR="009037DA">
        <w:t xml:space="preserve"> </w:t>
      </w:r>
      <w:proofErr w:type="spellStart"/>
      <w:r w:rsidRPr="00852C59">
        <w:t>severs</w:t>
      </w:r>
      <w:proofErr w:type="spellEnd"/>
      <w:r w:rsidRPr="00852C59">
        <w:t>,</w:t>
      </w:r>
      <w:r w:rsidR="009037DA">
        <w:t xml:space="preserve"> </w:t>
      </w:r>
      <w:r w:rsidRPr="00852C59">
        <w:t>you</w:t>
      </w:r>
      <w:r w:rsidR="009037DA">
        <w:t xml:space="preserve"> </w:t>
      </w:r>
      <w:r w:rsidRPr="00852C59">
        <w:t>are</w:t>
      </w:r>
      <w:r w:rsidR="009037DA">
        <w:t xml:space="preserve"> </w:t>
      </w:r>
      <w:r w:rsidRPr="00852C59">
        <w:t>not</w:t>
      </w:r>
      <w:r w:rsidR="009037DA">
        <w:t xml:space="preserve"> </w:t>
      </w:r>
      <w:r w:rsidRPr="00852C59">
        <w:t>forced</w:t>
      </w:r>
      <w:r w:rsidR="009037DA">
        <w:t xml:space="preserve"> </w:t>
      </w:r>
      <w:r w:rsidRPr="00852C59">
        <w:t>to</w:t>
      </w:r>
      <w:r w:rsidR="009037DA">
        <w:t xml:space="preserve"> </w:t>
      </w:r>
      <w:r w:rsidRPr="00852C59">
        <w:t>develop</w:t>
      </w:r>
      <w:r w:rsidR="009037DA">
        <w:t xml:space="preserve"> </w:t>
      </w:r>
      <w:r w:rsidRPr="00852C59">
        <w:t>in</w:t>
      </w:r>
      <w:r w:rsidR="009037DA">
        <w:t xml:space="preserve"> </w:t>
      </w:r>
      <w:r w:rsidRPr="00852C59">
        <w:t>Java</w:t>
      </w:r>
      <w:r w:rsidR="009037DA">
        <w:t xml:space="preserve"> </w:t>
      </w:r>
      <w:r w:rsidRPr="00852C59">
        <w:t>alone.</w:t>
      </w:r>
    </w:p>
    <w:p w:rsidR="00332F8D" w:rsidRPr="00852C59" w:rsidRDefault="00332F8D" w:rsidP="00475C7A">
      <w:pPr>
        <w:numPr>
          <w:ilvl w:val="0"/>
          <w:numId w:val="23"/>
        </w:numPr>
      </w:pPr>
      <w:r w:rsidRPr="00852C59">
        <w:t>The</w:t>
      </w:r>
      <w:r w:rsidR="009037DA">
        <w:t xml:space="preserve"> </w:t>
      </w:r>
      <w:r w:rsidRPr="00852C59">
        <w:t>Microsoft</w:t>
      </w:r>
      <w:r w:rsidR="009037DA">
        <w:t xml:space="preserve"> </w:t>
      </w:r>
      <w:r w:rsidRPr="00852C59">
        <w:t>.NET</w:t>
      </w:r>
      <w:r w:rsidR="009037DA">
        <w:t xml:space="preserve"> </w:t>
      </w:r>
      <w:r w:rsidRPr="00852C59">
        <w:t>environment</w:t>
      </w:r>
      <w:r w:rsidR="009037DA">
        <w:t xml:space="preserve"> </w:t>
      </w:r>
      <w:r w:rsidRPr="00852C59">
        <w:t>makes</w:t>
      </w:r>
      <w:r w:rsidR="009037DA">
        <w:t xml:space="preserve"> </w:t>
      </w:r>
      <w:r w:rsidRPr="00852C59">
        <w:t>the</w:t>
      </w:r>
      <w:r w:rsidR="009037DA">
        <w:t xml:space="preserve"> </w:t>
      </w:r>
      <w:r w:rsidRPr="00852C59">
        <w:t>process</w:t>
      </w:r>
      <w:r w:rsidR="009037DA">
        <w:t xml:space="preserve"> </w:t>
      </w:r>
      <w:r w:rsidRPr="00852C59">
        <w:t>of</w:t>
      </w:r>
      <w:r w:rsidR="009037DA">
        <w:t xml:space="preserve"> </w:t>
      </w:r>
      <w:r w:rsidRPr="00852C59">
        <w:t>web-based</w:t>
      </w:r>
      <w:r w:rsidR="009037DA">
        <w:t xml:space="preserve"> </w:t>
      </w:r>
      <w:r w:rsidRPr="00852C59">
        <w:t>application</w:t>
      </w:r>
      <w:r w:rsidR="009037DA">
        <w:t xml:space="preserve"> </w:t>
      </w:r>
      <w:r w:rsidRPr="00852C59">
        <w:t>development</w:t>
      </w:r>
      <w:r w:rsidR="009037DA">
        <w:t xml:space="preserve"> </w:t>
      </w:r>
      <w:r w:rsidRPr="00852C59">
        <w:t>very</w:t>
      </w:r>
      <w:r w:rsidR="009037DA">
        <w:t xml:space="preserve"> </w:t>
      </w:r>
      <w:r w:rsidRPr="00852C59">
        <w:t>similar</w:t>
      </w:r>
      <w:r w:rsidR="009037DA">
        <w:t xml:space="preserve"> </w:t>
      </w:r>
      <w:r w:rsidRPr="00852C59">
        <w:t>to</w:t>
      </w:r>
      <w:r w:rsidR="009037DA">
        <w:t xml:space="preserve"> </w:t>
      </w:r>
      <w:r w:rsidRPr="00852C59">
        <w:t>the</w:t>
      </w:r>
      <w:r w:rsidR="009037DA">
        <w:t xml:space="preserve"> </w:t>
      </w:r>
      <w:r w:rsidRPr="00852C59">
        <w:t>development</w:t>
      </w:r>
      <w:r w:rsidR="009037DA">
        <w:t xml:space="preserve"> </w:t>
      </w:r>
      <w:r w:rsidRPr="00852C59">
        <w:t>process</w:t>
      </w:r>
      <w:r w:rsidR="009037DA">
        <w:t xml:space="preserve"> </w:t>
      </w:r>
      <w:r w:rsidRPr="00852C59">
        <w:t>for</w:t>
      </w:r>
      <w:r w:rsidR="009037DA">
        <w:t xml:space="preserve"> </w:t>
      </w:r>
      <w:r w:rsidRPr="00852C59">
        <w:t>Microsoft</w:t>
      </w:r>
      <w:r w:rsidR="009037DA">
        <w:t xml:space="preserve"> </w:t>
      </w:r>
      <w:r w:rsidRPr="00852C59">
        <w:t>Windows</w:t>
      </w:r>
      <w:r w:rsidR="009037DA">
        <w:t xml:space="preserve"> </w:t>
      </w:r>
      <w:r w:rsidRPr="00852C59">
        <w:t>applications.</w:t>
      </w:r>
      <w:r w:rsidR="009037DA">
        <w:t xml:space="preserve">  </w:t>
      </w:r>
      <w:r w:rsidRPr="00852C59">
        <w:t>This</w:t>
      </w:r>
      <w:r w:rsidR="009037DA">
        <w:t xml:space="preserve"> </w:t>
      </w:r>
      <w:r w:rsidRPr="00852C59">
        <w:t>enables</w:t>
      </w:r>
      <w:r w:rsidR="009037DA">
        <w:t xml:space="preserve"> </w:t>
      </w:r>
      <w:r w:rsidRPr="00852C59">
        <w:t>you</w:t>
      </w:r>
      <w:r w:rsidR="009037DA">
        <w:t xml:space="preserve"> </w:t>
      </w:r>
      <w:r w:rsidRPr="00852C59">
        <w:t>to</w:t>
      </w:r>
      <w:r w:rsidR="009037DA">
        <w:t xml:space="preserve"> </w:t>
      </w:r>
      <w:r w:rsidRPr="00852C59">
        <w:t>better</w:t>
      </w:r>
      <w:r w:rsidR="009037DA">
        <w:t xml:space="preserve"> </w:t>
      </w:r>
      <w:r w:rsidRPr="00852C59">
        <w:t>leverage</w:t>
      </w:r>
      <w:r w:rsidR="009037DA">
        <w:t xml:space="preserve"> </w:t>
      </w:r>
      <w:r w:rsidRPr="00852C59">
        <w:t>your</w:t>
      </w:r>
      <w:r w:rsidR="009037DA">
        <w:t xml:space="preserve"> </w:t>
      </w:r>
      <w:r w:rsidRPr="00852C59">
        <w:t>existing</w:t>
      </w:r>
      <w:r w:rsidR="009037DA">
        <w:t xml:space="preserve"> </w:t>
      </w:r>
      <w:r w:rsidRPr="00852C59">
        <w:t>developer</w:t>
      </w:r>
      <w:r w:rsidR="009037DA">
        <w:t xml:space="preserve"> </w:t>
      </w:r>
      <w:r w:rsidRPr="00852C59">
        <w:t>training</w:t>
      </w:r>
      <w:r w:rsidR="009037DA">
        <w:t xml:space="preserve"> </w:t>
      </w:r>
      <w:r w:rsidRPr="00852C59">
        <w:t>and</w:t>
      </w:r>
      <w:r w:rsidR="009037DA">
        <w:t xml:space="preserve"> </w:t>
      </w:r>
      <w:r w:rsidRPr="00852C59">
        <w:t>expertise.</w:t>
      </w:r>
    </w:p>
    <w:p w:rsidR="00332F8D" w:rsidRPr="00BF7E37" w:rsidRDefault="00332F8D" w:rsidP="00332F8D">
      <w:r w:rsidRPr="00BF7E37">
        <w:t>A</w:t>
      </w:r>
      <w:r w:rsidR="009037DA">
        <w:t xml:space="preserve"> </w:t>
      </w:r>
      <w:r w:rsidRPr="00BF7E37">
        <w:t>variety</w:t>
      </w:r>
      <w:r w:rsidR="009037DA">
        <w:t xml:space="preserve"> </w:t>
      </w:r>
      <w:r w:rsidRPr="00BF7E37">
        <w:t>of</w:t>
      </w:r>
      <w:r w:rsidR="009037DA">
        <w:t xml:space="preserve"> </w:t>
      </w:r>
      <w:r w:rsidRPr="00BF7E37">
        <w:t>books</w:t>
      </w:r>
      <w:r w:rsidR="009037DA">
        <w:t xml:space="preserve"> </w:t>
      </w:r>
      <w:r w:rsidRPr="00BF7E37">
        <w:t>and</w:t>
      </w:r>
      <w:r w:rsidR="009037DA">
        <w:t xml:space="preserve"> </w:t>
      </w:r>
      <w:r w:rsidRPr="00BF7E37">
        <w:t>articles</w:t>
      </w:r>
      <w:r w:rsidR="009037DA">
        <w:t xml:space="preserve"> </w:t>
      </w:r>
      <w:r w:rsidRPr="00BF7E37">
        <w:t>are</w:t>
      </w:r>
      <w:r w:rsidR="009037DA">
        <w:t xml:space="preserve"> </w:t>
      </w:r>
      <w:r w:rsidRPr="00BF7E37">
        <w:t>available</w:t>
      </w:r>
      <w:r w:rsidR="009037DA">
        <w:t xml:space="preserve"> </w:t>
      </w:r>
      <w:r w:rsidRPr="00BF7E37">
        <w:t>on</w:t>
      </w:r>
      <w:r w:rsidR="009037DA">
        <w:t xml:space="preserve"> </w:t>
      </w:r>
      <w:r w:rsidRPr="00BF7E37">
        <w:t>developing</w:t>
      </w:r>
      <w:r w:rsidR="009037DA">
        <w:t xml:space="preserve"> </w:t>
      </w:r>
      <w:r w:rsidRPr="00BF7E37">
        <w:t>applications</w:t>
      </w:r>
      <w:r w:rsidR="009037DA">
        <w:t xml:space="preserve"> </w:t>
      </w:r>
      <w:r w:rsidRPr="00BF7E37">
        <w:t>for</w:t>
      </w:r>
      <w:r w:rsidR="009037DA">
        <w:t xml:space="preserve"> </w:t>
      </w:r>
      <w:r w:rsidRPr="00BF7E37">
        <w:t>the</w:t>
      </w:r>
      <w:r w:rsidR="009037DA">
        <w:t xml:space="preserve"> </w:t>
      </w:r>
      <w:r w:rsidRPr="00BF7E37">
        <w:t>Microsoft</w:t>
      </w:r>
      <w:r w:rsidR="009037DA">
        <w:t xml:space="preserve"> </w:t>
      </w:r>
      <w:r w:rsidRPr="00BF7E37">
        <w:t>.NET</w:t>
      </w:r>
      <w:r w:rsidR="009037DA">
        <w:t xml:space="preserve"> </w:t>
      </w:r>
      <w:r w:rsidRPr="00BF7E37">
        <w:t>platform.</w:t>
      </w:r>
      <w:r w:rsidR="009037DA">
        <w:t xml:space="preserve">  </w:t>
      </w:r>
      <w:r w:rsidRPr="00BF7E37">
        <w:t>We</w:t>
      </w:r>
      <w:r w:rsidR="009037DA">
        <w:t xml:space="preserve"> </w:t>
      </w:r>
      <w:r w:rsidRPr="00BF7E37">
        <w:t>recommend</w:t>
      </w:r>
      <w:r w:rsidR="009037DA">
        <w:t xml:space="preserve"> </w:t>
      </w:r>
      <w:r w:rsidRPr="00BF7E37">
        <w:t>the</w:t>
      </w:r>
      <w:r w:rsidR="009037DA">
        <w:t xml:space="preserve"> </w:t>
      </w:r>
      <w:r w:rsidRPr="00BF7E37">
        <w:t>following:</w:t>
      </w:r>
    </w:p>
    <w:p w:rsidR="00332F8D" w:rsidRPr="002F17CF" w:rsidRDefault="00332F8D" w:rsidP="00332F8D">
      <w:pPr>
        <w:numPr>
          <w:ilvl w:val="0"/>
          <w:numId w:val="19"/>
        </w:numPr>
      </w:pPr>
      <w:r w:rsidRPr="002F17CF">
        <w:t>ASP.NET</w:t>
      </w:r>
      <w:r w:rsidR="009037DA">
        <w:t xml:space="preserve"> </w:t>
      </w:r>
      <w:proofErr w:type="gramStart"/>
      <w:r w:rsidRPr="002F17CF">
        <w:t>By</w:t>
      </w:r>
      <w:proofErr w:type="gramEnd"/>
      <w:r w:rsidR="009037DA">
        <w:t xml:space="preserve"> </w:t>
      </w:r>
      <w:r w:rsidRPr="002F17CF">
        <w:t>Example,</w:t>
      </w:r>
      <w:r w:rsidR="009037DA">
        <w:t xml:space="preserve"> </w:t>
      </w:r>
      <w:r w:rsidRPr="002F17CF">
        <w:t>by</w:t>
      </w:r>
      <w:r w:rsidR="009037DA">
        <w:t xml:space="preserve"> </w:t>
      </w:r>
      <w:r w:rsidRPr="002F17CF">
        <w:t>Steven</w:t>
      </w:r>
      <w:r w:rsidR="009037DA">
        <w:t xml:space="preserve"> </w:t>
      </w:r>
      <w:r w:rsidRPr="002F17CF">
        <w:t>A.</w:t>
      </w:r>
      <w:r w:rsidR="009037DA">
        <w:t xml:space="preserve"> </w:t>
      </w:r>
      <w:r w:rsidRPr="002F17CF">
        <w:t>Smith.</w:t>
      </w:r>
      <w:r w:rsidR="009037DA">
        <w:t xml:space="preserve">  </w:t>
      </w:r>
      <w:r w:rsidRPr="002F17CF">
        <w:t>This</w:t>
      </w:r>
      <w:r w:rsidR="009037DA">
        <w:t xml:space="preserve"> </w:t>
      </w:r>
      <w:r w:rsidRPr="002F17CF">
        <w:t>is</w:t>
      </w:r>
      <w:r w:rsidR="009037DA">
        <w:t xml:space="preserve"> </w:t>
      </w:r>
      <w:r w:rsidRPr="002F17CF">
        <w:t>a</w:t>
      </w:r>
      <w:r w:rsidR="009037DA">
        <w:t xml:space="preserve"> </w:t>
      </w:r>
      <w:r w:rsidRPr="002F17CF">
        <w:t>good</w:t>
      </w:r>
      <w:r w:rsidR="009037DA">
        <w:t xml:space="preserve"> </w:t>
      </w:r>
      <w:r w:rsidRPr="002F17CF">
        <w:t>introductory</w:t>
      </w:r>
      <w:r w:rsidR="009037DA">
        <w:t xml:space="preserve"> </w:t>
      </w:r>
      <w:r w:rsidRPr="002F17CF">
        <w:t>or</w:t>
      </w:r>
      <w:r w:rsidR="009037DA">
        <w:t xml:space="preserve"> </w:t>
      </w:r>
      <w:r w:rsidRPr="002F17CF">
        <w:t>beginners</w:t>
      </w:r>
      <w:r w:rsidR="009037DA">
        <w:t xml:space="preserve"> </w:t>
      </w:r>
      <w:r w:rsidRPr="002F17CF">
        <w:t>book</w:t>
      </w:r>
      <w:r w:rsidR="009037DA">
        <w:t xml:space="preserve"> </w:t>
      </w:r>
      <w:r w:rsidRPr="002F17CF">
        <w:t>about</w:t>
      </w:r>
      <w:r w:rsidR="009037DA">
        <w:t xml:space="preserve"> </w:t>
      </w:r>
      <w:r w:rsidRPr="002F17CF">
        <w:t>ASP.NET,</w:t>
      </w:r>
      <w:r w:rsidR="009037DA">
        <w:t xml:space="preserve"> </w:t>
      </w:r>
      <w:r w:rsidRPr="002F17CF">
        <w:t>web</w:t>
      </w:r>
      <w:r w:rsidR="009037DA">
        <w:t xml:space="preserve"> </w:t>
      </w:r>
      <w:r w:rsidRPr="002F17CF">
        <w:t>applications,</w:t>
      </w:r>
      <w:r w:rsidR="009037DA">
        <w:t xml:space="preserve"> </w:t>
      </w:r>
      <w:r w:rsidRPr="002F17CF">
        <w:t>and</w:t>
      </w:r>
      <w:r w:rsidR="009037DA">
        <w:t xml:space="preserve"> </w:t>
      </w:r>
      <w:r w:rsidRPr="002F17CF">
        <w:t>the</w:t>
      </w:r>
      <w:r w:rsidR="009037DA">
        <w:t xml:space="preserve"> </w:t>
      </w:r>
      <w:r w:rsidRPr="002F17CF">
        <w:t>differences</w:t>
      </w:r>
      <w:r w:rsidR="009037DA">
        <w:t xml:space="preserve"> </w:t>
      </w:r>
      <w:r w:rsidRPr="002F17CF">
        <w:t>between</w:t>
      </w:r>
      <w:r w:rsidR="009037DA">
        <w:t xml:space="preserve"> </w:t>
      </w:r>
      <w:r w:rsidRPr="002F17CF">
        <w:t>ASP</w:t>
      </w:r>
      <w:r w:rsidR="009037DA">
        <w:t xml:space="preserve"> </w:t>
      </w:r>
      <w:r w:rsidRPr="002F17CF">
        <w:t>and</w:t>
      </w:r>
      <w:r w:rsidR="009037DA">
        <w:t xml:space="preserve"> </w:t>
      </w:r>
      <w:r w:rsidRPr="002F17CF">
        <w:t>ASP.NET.</w:t>
      </w:r>
    </w:p>
    <w:p w:rsidR="00332F8D" w:rsidRPr="002F17CF" w:rsidRDefault="00332F8D" w:rsidP="00332F8D">
      <w:pPr>
        <w:numPr>
          <w:ilvl w:val="0"/>
          <w:numId w:val="19"/>
        </w:numPr>
      </w:pPr>
      <w:r w:rsidRPr="002F17CF">
        <w:t>ASP.NET</w:t>
      </w:r>
      <w:r w:rsidR="009037DA">
        <w:t xml:space="preserve"> </w:t>
      </w:r>
      <w:r w:rsidRPr="002F17CF">
        <w:t>Unleashed,</w:t>
      </w:r>
      <w:r w:rsidR="009037DA">
        <w:t xml:space="preserve"> </w:t>
      </w:r>
      <w:r w:rsidRPr="002F17CF">
        <w:t>by</w:t>
      </w:r>
      <w:r w:rsidR="009037DA">
        <w:t xml:space="preserve"> </w:t>
      </w:r>
      <w:r w:rsidRPr="002F17CF">
        <w:t>Stephen</w:t>
      </w:r>
      <w:r w:rsidR="009037DA">
        <w:t xml:space="preserve"> </w:t>
      </w:r>
      <w:r w:rsidRPr="002F17CF">
        <w:t>Walther.</w:t>
      </w:r>
      <w:r w:rsidR="009037DA">
        <w:t xml:space="preserve">  </w:t>
      </w:r>
      <w:r w:rsidRPr="002F17CF">
        <w:t>This</w:t>
      </w:r>
      <w:r w:rsidR="009037DA">
        <w:t xml:space="preserve"> </w:t>
      </w:r>
      <w:r w:rsidRPr="002F17CF">
        <w:t>is</w:t>
      </w:r>
      <w:r w:rsidR="009037DA">
        <w:t xml:space="preserve"> </w:t>
      </w:r>
      <w:r w:rsidRPr="002F17CF">
        <w:t>a</w:t>
      </w:r>
      <w:r w:rsidR="009037DA">
        <w:t xml:space="preserve"> </w:t>
      </w:r>
      <w:r w:rsidRPr="002F17CF">
        <w:t>good</w:t>
      </w:r>
      <w:r w:rsidR="009037DA">
        <w:t xml:space="preserve"> </w:t>
      </w:r>
      <w:r w:rsidRPr="002F17CF">
        <w:t>ASP.NET</w:t>
      </w:r>
      <w:r w:rsidR="009037DA">
        <w:t xml:space="preserve"> </w:t>
      </w:r>
      <w:r w:rsidRPr="002F17CF">
        <w:t>book</w:t>
      </w:r>
      <w:r w:rsidR="009037DA">
        <w:t xml:space="preserve"> </w:t>
      </w:r>
      <w:r w:rsidRPr="002F17CF">
        <w:t>for</w:t>
      </w:r>
      <w:r w:rsidR="009037DA">
        <w:t xml:space="preserve"> </w:t>
      </w:r>
      <w:r w:rsidRPr="002F17CF">
        <w:t>intermediate</w:t>
      </w:r>
      <w:r w:rsidR="009037DA">
        <w:t xml:space="preserve"> </w:t>
      </w:r>
      <w:r w:rsidRPr="002F17CF">
        <w:t>to</w:t>
      </w:r>
      <w:r w:rsidR="009037DA">
        <w:t xml:space="preserve"> </w:t>
      </w:r>
      <w:r w:rsidRPr="002F17CF">
        <w:t>advanced</w:t>
      </w:r>
      <w:r w:rsidR="009037DA">
        <w:t xml:space="preserve"> </w:t>
      </w:r>
      <w:r w:rsidRPr="002F17CF">
        <w:t>readers.</w:t>
      </w:r>
    </w:p>
    <w:p w:rsidR="00332F8D" w:rsidRPr="002F17CF" w:rsidRDefault="00332F8D" w:rsidP="00332F8D">
      <w:pPr>
        <w:numPr>
          <w:ilvl w:val="0"/>
          <w:numId w:val="19"/>
        </w:numPr>
      </w:pPr>
      <w:r w:rsidRPr="002F17CF">
        <w:t>Developing</w:t>
      </w:r>
      <w:r w:rsidR="009037DA">
        <w:t xml:space="preserve"> </w:t>
      </w:r>
      <w:r w:rsidRPr="002F17CF">
        <w:t>Web</w:t>
      </w:r>
      <w:r w:rsidR="009037DA">
        <w:t xml:space="preserve"> </w:t>
      </w:r>
      <w:r w:rsidRPr="002F17CF">
        <w:t>Applications</w:t>
      </w:r>
      <w:r w:rsidR="009037DA">
        <w:t xml:space="preserve"> </w:t>
      </w:r>
      <w:r w:rsidRPr="002F17CF">
        <w:t>with</w:t>
      </w:r>
      <w:r w:rsidR="009037DA">
        <w:t xml:space="preserve"> </w:t>
      </w:r>
      <w:r w:rsidRPr="002F17CF">
        <w:t>Visual</w:t>
      </w:r>
      <w:r w:rsidR="009037DA">
        <w:t xml:space="preserve"> </w:t>
      </w:r>
      <w:r w:rsidRPr="002F17CF">
        <w:t>Basic</w:t>
      </w:r>
      <w:r w:rsidR="009037DA">
        <w:t xml:space="preserve"> </w:t>
      </w:r>
      <w:r w:rsidRPr="002F17CF">
        <w:t>.NET</w:t>
      </w:r>
      <w:r w:rsidR="009037DA">
        <w:t xml:space="preserve"> </w:t>
      </w:r>
      <w:r w:rsidRPr="002F17CF">
        <w:t>and</w:t>
      </w:r>
      <w:r w:rsidR="009037DA">
        <w:t xml:space="preserve"> </w:t>
      </w:r>
      <w:r w:rsidRPr="002F17CF">
        <w:t>ASP.NET,</w:t>
      </w:r>
      <w:r w:rsidR="009037DA">
        <w:t xml:space="preserve"> </w:t>
      </w:r>
      <w:r w:rsidRPr="002F17CF">
        <w:t>by</w:t>
      </w:r>
      <w:r w:rsidR="009037DA">
        <w:t xml:space="preserve"> </w:t>
      </w:r>
      <w:r w:rsidRPr="002F17CF">
        <w:t>Billy</w:t>
      </w:r>
      <w:r w:rsidR="009037DA">
        <w:t xml:space="preserve"> </w:t>
      </w:r>
      <w:r w:rsidRPr="002F17CF">
        <w:t>Hollis.</w:t>
      </w:r>
    </w:p>
    <w:p w:rsidR="00332F8D" w:rsidRDefault="00332F8D" w:rsidP="00332F8D"/>
    <w:p w:rsidR="002048DA" w:rsidRDefault="002048DA" w:rsidP="002048DA">
      <w:pPr>
        <w:pStyle w:val="Heading2"/>
        <w:numPr>
          <w:ilvl w:val="0"/>
          <w:numId w:val="0"/>
        </w:numPr>
      </w:pPr>
      <w:bookmarkStart w:id="728" w:name="_Toc414885811"/>
      <w:r>
        <w:t>Third Party Control License Agreements</w:t>
      </w:r>
      <w:bookmarkEnd w:id="728"/>
    </w:p>
    <w:p w:rsidR="002048DA" w:rsidRPr="002048DA" w:rsidRDefault="002048DA" w:rsidP="002048DA">
      <w:r w:rsidRPr="002048DA">
        <w:t xml:space="preserve">The application source code </w:t>
      </w:r>
      <w:r w:rsidR="00AF7AC6">
        <w:t>produced</w:t>
      </w:r>
      <w:r w:rsidRPr="002048DA">
        <w:t xml:space="preserve"> by Iron Speed Designer is licensed under the Iron Sp</w:t>
      </w:r>
      <w:r>
        <w:t xml:space="preserve">eed Designer License Agreement. </w:t>
      </w:r>
      <w:r w:rsidRPr="002048DA">
        <w:t xml:space="preserve"> Portions of </w:t>
      </w:r>
      <w:r w:rsidR="00DB7021">
        <w:t>your application</w:t>
      </w:r>
      <w:r w:rsidRPr="002048DA">
        <w:t xml:space="preserve"> code may call other third-party or open-source libraries include</w:t>
      </w:r>
      <w:r>
        <w:t xml:space="preserve">d in the </w:t>
      </w:r>
      <w:r w:rsidR="005E6439">
        <w:t>application</w:t>
      </w:r>
      <w:r>
        <w:t xml:space="preserve">. </w:t>
      </w:r>
      <w:r w:rsidRPr="002048DA">
        <w:t xml:space="preserve"> These libraries either require no license for distribution or usage, or are re-distributed and can be used under the Lesser General Public License (LGPL) as described below</w:t>
      </w:r>
      <w:r>
        <w:t>.</w:t>
      </w:r>
    </w:p>
    <w:p w:rsidR="002048DA" w:rsidRDefault="002048DA" w:rsidP="002048DA">
      <w:pPr>
        <w:pStyle w:val="Heading5"/>
      </w:pPr>
      <w:r>
        <w:t>Related Topics</w:t>
      </w:r>
    </w:p>
    <w:p w:rsidR="002048DA" w:rsidRDefault="002048DA" w:rsidP="00332F8D">
      <w:r>
        <w:fldChar w:fldCharType="begin"/>
      </w:r>
      <w:r>
        <w:instrText xml:space="preserve"> REF _Ref248841364 \h </w:instrText>
      </w:r>
      <w:r>
        <w:fldChar w:fldCharType="separate"/>
      </w:r>
      <w:r w:rsidR="00BE583C" w:rsidRPr="00DF5BDC">
        <w:t>PDF</w:t>
      </w:r>
      <w:r w:rsidR="00BE583C">
        <w:t xml:space="preserve"> </w:t>
      </w:r>
      <w:r w:rsidR="00BE583C" w:rsidRPr="00DF5BDC">
        <w:t>Reporting</w:t>
      </w:r>
      <w:r w:rsidR="00BE583C">
        <w:t xml:space="preserve"> </w:t>
      </w:r>
      <w:r w:rsidR="00BE583C" w:rsidRPr="00DF5BDC">
        <w:t>using</w:t>
      </w:r>
      <w:r w:rsidR="00BE583C">
        <w:t xml:space="preserve"> </w:t>
      </w:r>
      <w:proofErr w:type="spellStart"/>
      <w:r w:rsidR="00BE583C" w:rsidRPr="00DF5BDC">
        <w:t>iTextSharp</w:t>
      </w:r>
      <w:proofErr w:type="spellEnd"/>
      <w:r>
        <w:fldChar w:fldCharType="end"/>
      </w:r>
    </w:p>
    <w:p w:rsidR="002048DA" w:rsidRDefault="002048DA" w:rsidP="00332F8D">
      <w:r>
        <w:fldChar w:fldCharType="begin"/>
      </w:r>
      <w:r>
        <w:instrText xml:space="preserve"> REF _Ref248841366 \h </w:instrText>
      </w:r>
      <w:r>
        <w:fldChar w:fldCharType="separate"/>
      </w:r>
      <w:r w:rsidR="00BE583C" w:rsidRPr="00DF5BDC">
        <w:t>Excel</w:t>
      </w:r>
      <w:r w:rsidR="00BE583C">
        <w:t xml:space="preserve"> </w:t>
      </w:r>
      <w:r w:rsidR="00BE583C" w:rsidRPr="00DF5BDC">
        <w:t>Export</w:t>
      </w:r>
      <w:r w:rsidR="00BE583C">
        <w:t xml:space="preserve"> </w:t>
      </w:r>
      <w:r w:rsidR="00BE583C" w:rsidRPr="00DF5BDC">
        <w:t>using</w:t>
      </w:r>
      <w:r w:rsidR="00BE583C">
        <w:t xml:space="preserve"> </w:t>
      </w:r>
      <w:proofErr w:type="spellStart"/>
      <w:r w:rsidR="00BE583C" w:rsidRPr="00DF5BDC">
        <w:t>CarlsoAg</w:t>
      </w:r>
      <w:proofErr w:type="spellEnd"/>
      <w:r w:rsidR="00BE583C">
        <w:t xml:space="preserve"> </w:t>
      </w:r>
      <w:proofErr w:type="spellStart"/>
      <w:r w:rsidR="00BE583C" w:rsidRPr="00DF5BDC">
        <w:t>ExcelXmlWriter</w:t>
      </w:r>
      <w:proofErr w:type="spellEnd"/>
      <w:r>
        <w:fldChar w:fldCharType="end"/>
      </w:r>
    </w:p>
    <w:p w:rsidR="002048DA" w:rsidRDefault="002048DA" w:rsidP="00332F8D">
      <w:r>
        <w:fldChar w:fldCharType="begin"/>
      </w:r>
      <w:r>
        <w:instrText xml:space="preserve"> REF _Ref248841367 \h </w:instrText>
      </w:r>
      <w:r>
        <w:fldChar w:fldCharType="separate"/>
      </w:r>
      <w:proofErr w:type="spellStart"/>
      <w:r w:rsidR="00BE583C">
        <w:t>FCKEditor</w:t>
      </w:r>
      <w:proofErr w:type="spellEnd"/>
      <w:r w:rsidR="00BE583C">
        <w:t xml:space="preserve"> License Agreement</w:t>
      </w:r>
      <w:r>
        <w:fldChar w:fldCharType="end"/>
      </w:r>
    </w:p>
    <w:p w:rsidR="00BE583C" w:rsidRDefault="00BE583C" w:rsidP="00332F8D">
      <w:r>
        <w:fldChar w:fldCharType="begin"/>
      </w:r>
      <w:r>
        <w:instrText xml:space="preserve"> REF _Ref260157767 \h </w:instrText>
      </w:r>
      <w:r>
        <w:fldChar w:fldCharType="separate"/>
      </w:r>
      <w:r>
        <w:t>Formula Evaluator License</w:t>
      </w:r>
      <w:r>
        <w:fldChar w:fldCharType="end"/>
      </w:r>
    </w:p>
    <w:p w:rsidR="002048DA" w:rsidRPr="002048DA" w:rsidRDefault="002048DA" w:rsidP="00332F8D"/>
    <w:p w:rsidR="00DF5BDC" w:rsidRPr="00DF5BDC" w:rsidRDefault="00DF5BDC" w:rsidP="002048DA">
      <w:pPr>
        <w:pStyle w:val="Heading3"/>
      </w:pPr>
      <w:bookmarkStart w:id="729" w:name="_Ref248841364"/>
      <w:bookmarkStart w:id="730" w:name="_Toc414885812"/>
      <w:r w:rsidRPr="00DF5BDC">
        <w:t>PDF</w:t>
      </w:r>
      <w:r w:rsidR="009037DA">
        <w:t xml:space="preserve"> </w:t>
      </w:r>
      <w:r w:rsidRPr="00DF5BDC">
        <w:t>Reporting</w:t>
      </w:r>
      <w:r w:rsidR="009037DA">
        <w:t xml:space="preserve"> </w:t>
      </w:r>
      <w:r w:rsidRPr="00DF5BDC">
        <w:t>using</w:t>
      </w:r>
      <w:r w:rsidR="009037DA">
        <w:t xml:space="preserve"> </w:t>
      </w:r>
      <w:proofErr w:type="spellStart"/>
      <w:r w:rsidRPr="00DF5BDC">
        <w:t>iTextSharp</w:t>
      </w:r>
      <w:bookmarkEnd w:id="729"/>
      <w:bookmarkEnd w:id="730"/>
      <w:proofErr w:type="spellEnd"/>
    </w:p>
    <w:p w:rsidR="00DF5BDC" w:rsidRDefault="00DF5BDC" w:rsidP="00DF5BDC">
      <w:r>
        <w:t>Applications</w:t>
      </w:r>
      <w:r w:rsidR="009037DA">
        <w:t xml:space="preserve"> </w:t>
      </w:r>
      <w:r w:rsidR="00AF7AC6">
        <w:t>built with</w:t>
      </w:r>
      <w:r w:rsidR="009037DA">
        <w:t xml:space="preserve"> </w:t>
      </w:r>
      <w:r>
        <w:t>Iron</w:t>
      </w:r>
      <w:r w:rsidR="009037DA">
        <w:t xml:space="preserve"> </w:t>
      </w:r>
      <w:r>
        <w:t>Speed</w:t>
      </w:r>
      <w:r w:rsidR="009037DA">
        <w:t xml:space="preserve"> </w:t>
      </w:r>
      <w:r>
        <w:t>Designer</w:t>
      </w:r>
      <w:r w:rsidR="009037DA">
        <w:t xml:space="preserve"> </w:t>
      </w:r>
      <w:r>
        <w:t>use</w:t>
      </w:r>
      <w:r w:rsidR="009037DA">
        <w:t xml:space="preserve"> </w:t>
      </w:r>
      <w:r>
        <w:t>components</w:t>
      </w:r>
      <w:r w:rsidR="009037DA">
        <w:t xml:space="preserve"> </w:t>
      </w:r>
      <w:r>
        <w:t>from</w:t>
      </w:r>
      <w:r w:rsidR="009037DA">
        <w:t xml:space="preserve"> </w:t>
      </w:r>
      <w:proofErr w:type="spellStart"/>
      <w:r>
        <w:t>iTextSharp</w:t>
      </w:r>
      <w:proofErr w:type="spellEnd"/>
      <w:r>
        <w:t>.</w:t>
      </w:r>
    </w:p>
    <w:p w:rsidR="00DF5BDC" w:rsidRDefault="00DF5BDC" w:rsidP="00DF5BDC">
      <w:proofErr w:type="spellStart"/>
      <w:proofErr w:type="gramStart"/>
      <w:r>
        <w:t>iTextSharp</w:t>
      </w:r>
      <w:proofErr w:type="spellEnd"/>
      <w:proofErr w:type="gramEnd"/>
      <w:r w:rsidR="009037DA">
        <w:t xml:space="preserve"> </w:t>
      </w:r>
      <w:r>
        <w:t>is</w:t>
      </w:r>
      <w:r w:rsidR="009037DA">
        <w:t xml:space="preserve"> </w:t>
      </w:r>
      <w:r>
        <w:t>begin</w:t>
      </w:r>
      <w:r w:rsidR="009037DA">
        <w:t xml:space="preserve"> </w:t>
      </w:r>
      <w:r>
        <w:t>distributed</w:t>
      </w:r>
      <w:r w:rsidR="009037DA">
        <w:t xml:space="preserve"> </w:t>
      </w:r>
      <w:r>
        <w:t>under</w:t>
      </w:r>
      <w:r w:rsidR="009037DA">
        <w:t xml:space="preserve"> </w:t>
      </w:r>
      <w:r>
        <w:t>the</w:t>
      </w:r>
      <w:r w:rsidR="009037DA">
        <w:t xml:space="preserve"> </w:t>
      </w:r>
      <w:r>
        <w:t>Lesser</w:t>
      </w:r>
      <w:r w:rsidR="009037DA">
        <w:t xml:space="preserve"> </w:t>
      </w:r>
      <w:r>
        <w:t>General</w:t>
      </w:r>
      <w:r w:rsidR="009037DA">
        <w:t xml:space="preserve"> </w:t>
      </w:r>
      <w:r>
        <w:t>Public</w:t>
      </w:r>
      <w:r w:rsidR="009037DA">
        <w:t xml:space="preserve"> </w:t>
      </w:r>
      <w:r>
        <w:t>License</w:t>
      </w:r>
      <w:r w:rsidR="009037DA">
        <w:t xml:space="preserve"> </w:t>
      </w:r>
      <w:r>
        <w:t>(LGPL):</w:t>
      </w:r>
    </w:p>
    <w:p w:rsidR="00DF5BDC" w:rsidRDefault="00C042EC" w:rsidP="00DF5BDC">
      <w:hyperlink r:id="rId94" w:tooltip="http://sourceforge.net/projects/itextsharp/" w:history="1">
        <w:r w:rsidR="00DF5BDC">
          <w:rPr>
            <w:rStyle w:val="Hyperlink"/>
          </w:rPr>
          <w:t>http://sourceforge.net/projects/itextsharp/</w:t>
        </w:r>
      </w:hyperlink>
    </w:p>
    <w:p w:rsidR="00DF5BDC" w:rsidRDefault="00DF5BDC" w:rsidP="00DF5BDC">
      <w:r>
        <w:t>The</w:t>
      </w:r>
      <w:r w:rsidR="009037DA">
        <w:t xml:space="preserve"> </w:t>
      </w:r>
      <w:r>
        <w:t>actual</w:t>
      </w:r>
      <w:r w:rsidR="009037DA">
        <w:t xml:space="preserve"> </w:t>
      </w:r>
      <w:r>
        <w:t>LGPL</w:t>
      </w:r>
      <w:r w:rsidR="009037DA">
        <w:t xml:space="preserve"> </w:t>
      </w:r>
      <w:r>
        <w:t>is</w:t>
      </w:r>
      <w:r w:rsidR="009037DA">
        <w:t xml:space="preserve"> </w:t>
      </w:r>
      <w:r>
        <w:t>located</w:t>
      </w:r>
      <w:r w:rsidR="009037DA">
        <w:t xml:space="preserve"> </w:t>
      </w:r>
      <w:r>
        <w:t>at:</w:t>
      </w:r>
      <w:r w:rsidR="009037DA">
        <w:t xml:space="preserve"> </w:t>
      </w:r>
      <w:hyperlink r:id="rId95" w:tooltip="http://www.gnu.org/licenses/lgpl.html" w:history="1">
        <w:r>
          <w:rPr>
            <w:rStyle w:val="Hyperlink"/>
          </w:rPr>
          <w:t>http://www.gnu.org/licenses/lgpl.html</w:t>
        </w:r>
      </w:hyperlink>
    </w:p>
    <w:p w:rsidR="00DF5BDC" w:rsidRDefault="00DF5BDC" w:rsidP="00DF5BDC"/>
    <w:p w:rsidR="00DF5BDC" w:rsidRPr="00DF5BDC" w:rsidRDefault="00DF5BDC" w:rsidP="002048DA">
      <w:pPr>
        <w:pStyle w:val="Heading3"/>
      </w:pPr>
      <w:bookmarkStart w:id="731" w:name="_Ref248841366"/>
      <w:bookmarkStart w:id="732" w:name="_Toc414885813"/>
      <w:r w:rsidRPr="00DF5BDC">
        <w:t>Excel</w:t>
      </w:r>
      <w:r w:rsidR="009037DA">
        <w:t xml:space="preserve"> </w:t>
      </w:r>
      <w:r w:rsidRPr="00DF5BDC">
        <w:t>Export</w:t>
      </w:r>
      <w:r w:rsidR="009037DA">
        <w:t xml:space="preserve"> </w:t>
      </w:r>
      <w:r w:rsidRPr="00DF5BDC">
        <w:t>using</w:t>
      </w:r>
      <w:r w:rsidR="009037DA">
        <w:t xml:space="preserve"> </w:t>
      </w:r>
      <w:proofErr w:type="spellStart"/>
      <w:r w:rsidRPr="00DF5BDC">
        <w:t>CarlsoAg</w:t>
      </w:r>
      <w:proofErr w:type="spellEnd"/>
      <w:r w:rsidR="009037DA">
        <w:t xml:space="preserve"> </w:t>
      </w:r>
      <w:proofErr w:type="spellStart"/>
      <w:r w:rsidRPr="00DF5BDC">
        <w:t>ExcelXmlWriter</w:t>
      </w:r>
      <w:bookmarkEnd w:id="731"/>
      <w:bookmarkEnd w:id="732"/>
      <w:proofErr w:type="spellEnd"/>
      <w:r w:rsidR="009037DA">
        <w:t xml:space="preserve"> </w:t>
      </w:r>
    </w:p>
    <w:p w:rsidR="00DF5BDC" w:rsidRDefault="00DF5BDC" w:rsidP="00DF5BDC">
      <w:r>
        <w:t>Applications</w:t>
      </w:r>
      <w:r w:rsidR="009037DA">
        <w:t xml:space="preserve"> </w:t>
      </w:r>
      <w:r w:rsidR="00AF7AC6">
        <w:t>built with</w:t>
      </w:r>
      <w:r w:rsidR="009037DA">
        <w:t xml:space="preserve"> </w:t>
      </w:r>
      <w:r>
        <w:t>Iron</w:t>
      </w:r>
      <w:r w:rsidR="009037DA">
        <w:t xml:space="preserve"> </w:t>
      </w:r>
      <w:r>
        <w:t>Speed</w:t>
      </w:r>
      <w:r w:rsidR="009037DA">
        <w:t xml:space="preserve"> </w:t>
      </w:r>
      <w:r>
        <w:t>Designer</w:t>
      </w:r>
      <w:r w:rsidR="009037DA">
        <w:t xml:space="preserve"> </w:t>
      </w:r>
      <w:r>
        <w:t>use</w:t>
      </w:r>
      <w:r w:rsidR="009037DA">
        <w:t xml:space="preserve"> </w:t>
      </w:r>
      <w:r>
        <w:t>components</w:t>
      </w:r>
      <w:r w:rsidR="009037DA">
        <w:t xml:space="preserve"> </w:t>
      </w:r>
      <w:r>
        <w:t>from</w:t>
      </w:r>
      <w:r w:rsidR="009037DA">
        <w:t xml:space="preserve"> </w:t>
      </w:r>
      <w:proofErr w:type="spellStart"/>
      <w:r>
        <w:t>CarlosAg</w:t>
      </w:r>
      <w:proofErr w:type="spellEnd"/>
      <w:r>
        <w:t>.</w:t>
      </w:r>
    </w:p>
    <w:p w:rsidR="00DF5BDC" w:rsidRDefault="00DF5BDC" w:rsidP="00DF5BDC">
      <w:r>
        <w:t>There</w:t>
      </w:r>
      <w:r w:rsidR="009037DA">
        <w:t xml:space="preserve"> </w:t>
      </w:r>
      <w:r>
        <w:t>is</w:t>
      </w:r>
      <w:r w:rsidR="009037DA">
        <w:t xml:space="preserve"> </w:t>
      </w:r>
      <w:r>
        <w:t>no</w:t>
      </w:r>
      <w:r w:rsidR="009037DA">
        <w:t xml:space="preserve"> </w:t>
      </w:r>
      <w:r>
        <w:t>licensing</w:t>
      </w:r>
      <w:r w:rsidR="009037DA">
        <w:t xml:space="preserve"> </w:t>
      </w:r>
      <w:r>
        <w:t>required</w:t>
      </w:r>
      <w:r w:rsidR="009037DA">
        <w:t xml:space="preserve"> </w:t>
      </w:r>
      <w:r>
        <w:t>to</w:t>
      </w:r>
      <w:r w:rsidR="009037DA">
        <w:t xml:space="preserve"> </w:t>
      </w:r>
      <w:r>
        <w:t>distribute</w:t>
      </w:r>
      <w:r w:rsidR="009037DA">
        <w:t xml:space="preserve"> </w:t>
      </w:r>
      <w:r>
        <w:t>these</w:t>
      </w:r>
      <w:r w:rsidR="009037DA">
        <w:t xml:space="preserve"> </w:t>
      </w:r>
      <w:r>
        <w:t>components.</w:t>
      </w:r>
    </w:p>
    <w:p w:rsidR="00DF5BDC" w:rsidRDefault="00C042EC" w:rsidP="00DF5BDC">
      <w:hyperlink r:id="rId96" w:tooltip="http://www.carlosag.net/Tools/ExcelXmlWriter/Default.aspx" w:history="1">
        <w:r w:rsidR="00DF5BDC">
          <w:rPr>
            <w:rStyle w:val="Hyperlink"/>
          </w:rPr>
          <w:t>http://www.carlosag.net/Tools/ExcelXmlWriter/Default.aspx</w:t>
        </w:r>
      </w:hyperlink>
    </w:p>
    <w:p w:rsidR="00DF5BDC" w:rsidRDefault="00DF5BDC" w:rsidP="00DF5BDC">
      <w:r>
        <w:t>See</w:t>
      </w:r>
      <w:r w:rsidR="009037DA">
        <w:t xml:space="preserve"> </w:t>
      </w:r>
      <w:r>
        <w:t>the</w:t>
      </w:r>
      <w:r w:rsidR="009037DA">
        <w:t xml:space="preserve"> </w:t>
      </w:r>
      <w:r>
        <w:t>note</w:t>
      </w:r>
      <w:r w:rsidR="009037DA">
        <w:t xml:space="preserve"> </w:t>
      </w:r>
      <w:r>
        <w:t>on</w:t>
      </w:r>
      <w:r w:rsidR="009037DA">
        <w:t xml:space="preserve"> </w:t>
      </w:r>
      <w:r>
        <w:t>the</w:t>
      </w:r>
      <w:r w:rsidR="009037DA">
        <w:t xml:space="preserve"> </w:t>
      </w:r>
      <w:r>
        <w:t>website:</w:t>
      </w:r>
    </w:p>
    <w:p w:rsidR="00DF5BDC" w:rsidRDefault="00DF5BDC" w:rsidP="00DF5BDC">
      <w:r>
        <w:rPr>
          <w:b/>
          <w:bCs/>
        </w:rPr>
        <w:t>Note:</w:t>
      </w:r>
      <w:r w:rsidR="009037DA">
        <w:t xml:space="preserve"> </w:t>
      </w:r>
      <w:r>
        <w:t>This</w:t>
      </w:r>
      <w:r w:rsidR="009037DA">
        <w:t xml:space="preserve"> </w:t>
      </w:r>
      <w:r>
        <w:t>library</w:t>
      </w:r>
      <w:r w:rsidR="009037DA">
        <w:t xml:space="preserve"> </w:t>
      </w:r>
      <w:r>
        <w:t>is</w:t>
      </w:r>
      <w:r w:rsidR="009037DA">
        <w:t xml:space="preserve"> </w:t>
      </w:r>
      <w:r>
        <w:rPr>
          <w:b/>
          <w:bCs/>
        </w:rPr>
        <w:t>free</w:t>
      </w:r>
      <w:r>
        <w:t>,</w:t>
      </w:r>
      <w:r w:rsidR="009037DA">
        <w:t xml:space="preserve"> </w:t>
      </w:r>
      <w:r>
        <w:t>you</w:t>
      </w:r>
      <w:r w:rsidR="009037DA">
        <w:t xml:space="preserve"> </w:t>
      </w:r>
      <w:r>
        <w:t>can</w:t>
      </w:r>
      <w:r w:rsidR="009037DA">
        <w:t xml:space="preserve"> </w:t>
      </w:r>
      <w:r>
        <w:t>distribute</w:t>
      </w:r>
      <w:r w:rsidR="009037DA">
        <w:t xml:space="preserve"> </w:t>
      </w:r>
      <w:r>
        <w:t>it</w:t>
      </w:r>
      <w:r w:rsidR="009037DA">
        <w:t xml:space="preserve"> </w:t>
      </w:r>
      <w:r>
        <w:t>and</w:t>
      </w:r>
      <w:r w:rsidR="009037DA">
        <w:t xml:space="preserve"> </w:t>
      </w:r>
      <w:r>
        <w:t>use</w:t>
      </w:r>
      <w:r w:rsidR="009037DA">
        <w:t xml:space="preserve"> </w:t>
      </w:r>
      <w:r>
        <w:t>it</w:t>
      </w:r>
      <w:r w:rsidR="009037DA">
        <w:t xml:space="preserve"> </w:t>
      </w:r>
      <w:r>
        <w:t>at</w:t>
      </w:r>
      <w:r w:rsidR="009037DA">
        <w:t xml:space="preserve"> </w:t>
      </w:r>
      <w:r>
        <w:t>your</w:t>
      </w:r>
      <w:r w:rsidR="009037DA">
        <w:t xml:space="preserve"> </w:t>
      </w:r>
      <w:r>
        <w:t>own</w:t>
      </w:r>
      <w:r w:rsidR="009037DA">
        <w:t xml:space="preserve"> </w:t>
      </w:r>
      <w:r>
        <w:t>will</w:t>
      </w:r>
      <w:r w:rsidR="009037DA">
        <w:t xml:space="preserve"> </w:t>
      </w:r>
      <w:r>
        <w:t>and</w:t>
      </w:r>
      <w:r w:rsidR="009037DA">
        <w:t xml:space="preserve"> </w:t>
      </w:r>
      <w:r>
        <w:t>risk,</w:t>
      </w:r>
      <w:r w:rsidR="009037DA">
        <w:t xml:space="preserve"> </w:t>
      </w:r>
      <w:r>
        <w:t>it</w:t>
      </w:r>
      <w:r w:rsidR="009037DA">
        <w:t xml:space="preserve"> </w:t>
      </w:r>
      <w:r>
        <w:t>is</w:t>
      </w:r>
      <w:r w:rsidR="009037DA">
        <w:t xml:space="preserve"> </w:t>
      </w:r>
      <w:r>
        <w:t>not</w:t>
      </w:r>
      <w:r w:rsidR="009037DA">
        <w:t xml:space="preserve"> </w:t>
      </w:r>
      <w:r>
        <w:t>supported</w:t>
      </w:r>
      <w:r w:rsidR="009037DA">
        <w:t xml:space="preserve"> </w:t>
      </w:r>
      <w:r>
        <w:t>by</w:t>
      </w:r>
      <w:r w:rsidR="009037DA">
        <w:t xml:space="preserve"> </w:t>
      </w:r>
      <w:r>
        <w:t>any</w:t>
      </w:r>
      <w:r w:rsidR="009037DA">
        <w:t xml:space="preserve"> </w:t>
      </w:r>
      <w:r>
        <w:t>company</w:t>
      </w:r>
      <w:r w:rsidR="009037DA">
        <w:t xml:space="preserve"> </w:t>
      </w:r>
      <w:r>
        <w:t>including</w:t>
      </w:r>
      <w:r w:rsidR="009037DA">
        <w:t xml:space="preserve"> </w:t>
      </w:r>
      <w:r>
        <w:t>Microsoft</w:t>
      </w:r>
      <w:r w:rsidR="009037DA">
        <w:t xml:space="preserve"> </w:t>
      </w:r>
      <w:r>
        <w:t>or</w:t>
      </w:r>
      <w:r w:rsidR="009037DA">
        <w:t xml:space="preserve"> </w:t>
      </w:r>
      <w:r>
        <w:t>any</w:t>
      </w:r>
      <w:r w:rsidR="009037DA">
        <w:t xml:space="preserve"> </w:t>
      </w:r>
      <w:r>
        <w:t>other</w:t>
      </w:r>
      <w:r w:rsidR="009037DA">
        <w:t xml:space="preserve"> </w:t>
      </w:r>
      <w:r>
        <w:t>company,</w:t>
      </w:r>
      <w:r w:rsidR="009037DA">
        <w:t xml:space="preserve"> </w:t>
      </w:r>
      <w:proofErr w:type="gramStart"/>
      <w:r>
        <w:t>it</w:t>
      </w:r>
      <w:proofErr w:type="gramEnd"/>
      <w:r w:rsidR="009037DA">
        <w:t xml:space="preserve"> </w:t>
      </w:r>
      <w:r>
        <w:t>does</w:t>
      </w:r>
      <w:r w:rsidR="009037DA">
        <w:t xml:space="preserve"> </w:t>
      </w:r>
      <w:r>
        <w:t>not</w:t>
      </w:r>
      <w:r w:rsidR="009037DA">
        <w:t xml:space="preserve"> </w:t>
      </w:r>
      <w:r>
        <w:t>belong</w:t>
      </w:r>
      <w:r w:rsidR="009037DA">
        <w:t xml:space="preserve"> </w:t>
      </w:r>
      <w:r>
        <w:t>to</w:t>
      </w:r>
      <w:r w:rsidR="009037DA">
        <w:t xml:space="preserve"> </w:t>
      </w:r>
      <w:r>
        <w:t>any</w:t>
      </w:r>
      <w:r w:rsidR="009037DA">
        <w:t xml:space="preserve"> </w:t>
      </w:r>
      <w:r>
        <w:t>company.</w:t>
      </w:r>
    </w:p>
    <w:p w:rsidR="00DF5BDC" w:rsidRDefault="00DF5BDC" w:rsidP="00DF5BDC"/>
    <w:p w:rsidR="00DF5BDC" w:rsidRPr="00DF5BDC" w:rsidRDefault="00DF5BDC" w:rsidP="002048DA">
      <w:pPr>
        <w:pStyle w:val="Heading3"/>
      </w:pPr>
      <w:bookmarkStart w:id="733" w:name="_Ref248841367"/>
      <w:bookmarkStart w:id="734" w:name="_Toc414885814"/>
      <w:proofErr w:type="spellStart"/>
      <w:r>
        <w:t>FCKEditor</w:t>
      </w:r>
      <w:proofErr w:type="spellEnd"/>
      <w:r w:rsidR="009037DA">
        <w:t xml:space="preserve"> </w:t>
      </w:r>
      <w:r>
        <w:t>License</w:t>
      </w:r>
      <w:r w:rsidR="009037DA">
        <w:t xml:space="preserve"> </w:t>
      </w:r>
      <w:r>
        <w:t>Agreement</w:t>
      </w:r>
      <w:bookmarkEnd w:id="733"/>
      <w:bookmarkEnd w:id="734"/>
    </w:p>
    <w:p w:rsidR="00DF5BDC" w:rsidRDefault="00DF5BDC" w:rsidP="00DF5BDC">
      <w:r>
        <w:t>Applications</w:t>
      </w:r>
      <w:r w:rsidR="009037DA">
        <w:t xml:space="preserve"> </w:t>
      </w:r>
      <w:r w:rsidR="00AF7AC6">
        <w:t>built with</w:t>
      </w:r>
      <w:r w:rsidR="009037DA">
        <w:t xml:space="preserve"> </w:t>
      </w:r>
      <w:r>
        <w:t>Iron</w:t>
      </w:r>
      <w:r w:rsidR="009037DA">
        <w:t xml:space="preserve"> </w:t>
      </w:r>
      <w:r>
        <w:t>Speed</w:t>
      </w:r>
      <w:r w:rsidR="009037DA">
        <w:t xml:space="preserve"> </w:t>
      </w:r>
      <w:r>
        <w:t>Designer</w:t>
      </w:r>
      <w:r w:rsidR="009037DA">
        <w:t xml:space="preserve"> </w:t>
      </w:r>
      <w:r>
        <w:t>use</w:t>
      </w:r>
      <w:r w:rsidR="009037DA">
        <w:t xml:space="preserve"> </w:t>
      </w:r>
      <w:r>
        <w:t>components</w:t>
      </w:r>
      <w:r w:rsidR="009037DA">
        <w:t xml:space="preserve"> </w:t>
      </w:r>
      <w:r>
        <w:t>from</w:t>
      </w:r>
      <w:r w:rsidR="009037DA">
        <w:t xml:space="preserve"> </w:t>
      </w:r>
      <w:proofErr w:type="spellStart"/>
      <w:r>
        <w:t>FCKEditor</w:t>
      </w:r>
      <w:proofErr w:type="spellEnd"/>
      <w:r>
        <w:t>.</w:t>
      </w:r>
    </w:p>
    <w:p w:rsidR="00DF5BDC" w:rsidRDefault="00DF5BDC" w:rsidP="00DF5BDC">
      <w:proofErr w:type="spellStart"/>
      <w:r>
        <w:t>FCKEditor</w:t>
      </w:r>
      <w:proofErr w:type="spellEnd"/>
      <w:r w:rsidR="009037DA">
        <w:t xml:space="preserve"> </w:t>
      </w:r>
      <w:r>
        <w:t>is</w:t>
      </w:r>
      <w:r w:rsidR="009037DA">
        <w:t xml:space="preserve"> </w:t>
      </w:r>
      <w:r>
        <w:t>distributed</w:t>
      </w:r>
      <w:r w:rsidR="009037DA">
        <w:t xml:space="preserve"> </w:t>
      </w:r>
      <w:r>
        <w:t>under</w:t>
      </w:r>
      <w:r w:rsidR="009037DA">
        <w:t xml:space="preserve"> </w:t>
      </w:r>
      <w:r>
        <w:t>the</w:t>
      </w:r>
      <w:r w:rsidR="009037DA">
        <w:t xml:space="preserve"> </w:t>
      </w:r>
      <w:r>
        <w:t>Lesser</w:t>
      </w:r>
      <w:r w:rsidR="009037DA">
        <w:t xml:space="preserve"> </w:t>
      </w:r>
      <w:r>
        <w:t>General</w:t>
      </w:r>
      <w:r w:rsidR="009037DA">
        <w:t xml:space="preserve"> </w:t>
      </w:r>
      <w:r>
        <w:t>Public</w:t>
      </w:r>
      <w:r w:rsidR="009037DA">
        <w:t xml:space="preserve"> </w:t>
      </w:r>
      <w:r>
        <w:t>License</w:t>
      </w:r>
      <w:r w:rsidR="009037DA">
        <w:t xml:space="preserve"> </w:t>
      </w:r>
      <w:r>
        <w:t>(LGPL).</w:t>
      </w:r>
    </w:p>
    <w:p w:rsidR="00DF5BDC" w:rsidRDefault="00C042EC" w:rsidP="00DF5BDC">
      <w:hyperlink r:id="rId97" w:tooltip="http://www.fckeditor.net/" w:history="1">
        <w:r w:rsidR="00DF5BDC">
          <w:rPr>
            <w:rStyle w:val="Hyperlink"/>
          </w:rPr>
          <w:t>http://www.fckeditor.net/</w:t>
        </w:r>
      </w:hyperlink>
    </w:p>
    <w:p w:rsidR="00DF5BDC" w:rsidRDefault="00DF5BDC" w:rsidP="00DF5BDC">
      <w:proofErr w:type="spellStart"/>
      <w:r>
        <w:t>Licensesing</w:t>
      </w:r>
      <w:proofErr w:type="spellEnd"/>
      <w:r>
        <w:t>:</w:t>
      </w:r>
      <w:r w:rsidR="009037DA">
        <w:t xml:space="preserve"> </w:t>
      </w:r>
      <w:hyperlink r:id="rId98" w:tooltip="http://www.fckeditor.net/license" w:history="1">
        <w:r>
          <w:rPr>
            <w:rStyle w:val="Hyperlink"/>
          </w:rPr>
          <w:t>http://www.fckeditor.net/license</w:t>
        </w:r>
      </w:hyperlink>
    </w:p>
    <w:p w:rsidR="00DF5BDC" w:rsidRDefault="00DF5BDC" w:rsidP="00DF5BDC"/>
    <w:p w:rsidR="00BE583C" w:rsidRDefault="00BE583C" w:rsidP="00BE583C">
      <w:pPr>
        <w:pStyle w:val="Heading3"/>
      </w:pPr>
      <w:bookmarkStart w:id="735" w:name="_Toc259526439"/>
      <w:bookmarkStart w:id="736" w:name="_Ref259635615"/>
      <w:bookmarkStart w:id="737" w:name="_Toc260150966"/>
      <w:bookmarkStart w:id="738" w:name="_Ref260157767"/>
      <w:bookmarkStart w:id="739" w:name="_Toc414885815"/>
      <w:r>
        <w:t>Formula Evaluator License</w:t>
      </w:r>
      <w:bookmarkEnd w:id="735"/>
      <w:bookmarkEnd w:id="736"/>
      <w:bookmarkEnd w:id="737"/>
      <w:bookmarkEnd w:id="738"/>
      <w:bookmarkEnd w:id="739"/>
    </w:p>
    <w:p w:rsidR="00BE583C" w:rsidRDefault="00BE583C" w:rsidP="00BE583C">
      <w:r>
        <w:t xml:space="preserve">The Formula Evaluator uses a third party library called FLEE (Fast Lightweight Expression Evaluator) available at </w:t>
      </w:r>
      <w:hyperlink r:id="rId99" w:history="1">
        <w:r w:rsidRPr="00BD4790">
          <w:rPr>
            <w:rStyle w:val="Hyperlink"/>
          </w:rPr>
          <w:t>http://flee.codeplex.com</w:t>
        </w:r>
      </w:hyperlink>
      <w:r>
        <w:t xml:space="preserve">.  It is licensed under the GNU Lesser GPL license (see: </w:t>
      </w:r>
      <w:hyperlink r:id="rId100" w:history="1">
        <w:r w:rsidRPr="00BD4790">
          <w:rPr>
            <w:rStyle w:val="Hyperlink"/>
          </w:rPr>
          <w:t>http://flee.codeplex.com/license</w:t>
        </w:r>
      </w:hyperlink>
      <w:r>
        <w:t xml:space="preserve">). </w:t>
      </w:r>
    </w:p>
    <w:p w:rsidR="00BE583C" w:rsidRPr="00BF7E37" w:rsidRDefault="00BE583C" w:rsidP="00BE583C"/>
    <w:p w:rsidR="00F9758D" w:rsidRDefault="00F9758D" w:rsidP="00F9758D">
      <w:pPr>
        <w:pStyle w:val="Heading3"/>
      </w:pPr>
      <w:bookmarkStart w:id="740" w:name="_Toc414885816"/>
      <w:r>
        <w:t>NPOI License</w:t>
      </w:r>
      <w:bookmarkEnd w:id="740"/>
    </w:p>
    <w:p w:rsidR="00BE583C" w:rsidRDefault="00F9758D" w:rsidP="00DF5BDC">
      <w:r>
        <w:t>The Export to Excel feature uses a third-party NPOI component.  Their license can be found at:</w:t>
      </w:r>
    </w:p>
    <w:p w:rsidR="002F6BEB" w:rsidRDefault="00C042EC" w:rsidP="00BF7E37">
      <w:hyperlink r:id="rId101" w:history="1">
        <w:r w:rsidR="00F9758D" w:rsidRPr="00D227DB">
          <w:rPr>
            <w:rStyle w:val="Hyperlink"/>
          </w:rPr>
          <w:t>http://npoi.codeplex.com/license</w:t>
        </w:r>
      </w:hyperlink>
    </w:p>
    <w:p w:rsidR="00F9758D" w:rsidRPr="00BF7E37" w:rsidRDefault="00F9758D" w:rsidP="00BF7E37"/>
    <w:sectPr w:rsidR="00F9758D" w:rsidRPr="00BF7E37" w:rsidSect="00E66B7E">
      <w:type w:val="continuous"/>
      <w:pgSz w:w="12240" w:h="15840" w:code="1"/>
      <w:pgMar w:top="720" w:right="720" w:bottom="720" w:left="720" w:header="720" w:footer="720" w:gutter="0"/>
      <w:pgBorders w:offsetFrom="page">
        <w:top w:val="single" w:sz="8" w:space="24" w:color="FFFFFF"/>
        <w:left w:val="single" w:sz="8" w:space="24" w:color="FFFFFF"/>
        <w:bottom w:val="single" w:sz="8" w:space="24" w:color="FFFFFF"/>
        <w:right w:val="single" w:sz="8" w:space="24" w:color="FFFFFF"/>
      </w:pgBorders>
      <w:pgNumType w:start="1" w:chapStyle="2"/>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FD0" w:rsidRDefault="00305FD0">
      <w:r>
        <w:separator/>
      </w:r>
    </w:p>
  </w:endnote>
  <w:endnote w:type="continuationSeparator" w:id="0">
    <w:p w:rsidR="00305FD0" w:rsidRDefault="00305F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2EC" w:rsidRDefault="00C042E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2EC" w:rsidRDefault="00C042E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FD0" w:rsidRDefault="00305FD0">
      <w:r>
        <w:separator/>
      </w:r>
    </w:p>
  </w:footnote>
  <w:footnote w:type="continuationSeparator" w:id="0">
    <w:p w:rsidR="00305FD0" w:rsidRDefault="00305FD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2EC" w:rsidRDefault="00C042EC" w:rsidP="00B73C46">
    <w:pPr>
      <w:pStyle w:val="Header"/>
      <w:ind w:right="360"/>
      <w:jc w:val="right"/>
    </w:pPr>
    <w:r>
      <w:rPr>
        <w:rStyle w:val="PageNumber"/>
      </w:rPr>
      <w:fldChar w:fldCharType="begin"/>
    </w:r>
    <w:r>
      <w:rPr>
        <w:rStyle w:val="PageNumber"/>
      </w:rPr>
      <w:instrText xml:space="preserve"> PAGE </w:instrText>
    </w:r>
    <w:r>
      <w:rPr>
        <w:rStyle w:val="PageNumber"/>
      </w:rPr>
      <w:fldChar w:fldCharType="separate"/>
    </w:r>
    <w:r w:rsidR="00E66B7E">
      <w:rPr>
        <w:rStyle w:val="PageNumber"/>
        <w:noProof/>
      </w:rPr>
      <w:t>42</w:t>
    </w:r>
    <w:r>
      <w:rPr>
        <w:rStyle w:val="PageNumber"/>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2EC" w:rsidRDefault="00C042E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2EC" w:rsidRDefault="00C042EC" w:rsidP="00CB40DE">
    <w:pPr>
      <w:pStyle w:val="Header"/>
      <w:ind w:right="360"/>
      <w:jc w:val="right"/>
    </w:pPr>
    <w:r>
      <w:rPr>
        <w:rStyle w:val="PageNumber"/>
      </w:rPr>
      <w:fldChar w:fldCharType="begin"/>
    </w:r>
    <w:r>
      <w:rPr>
        <w:rStyle w:val="PageNumber"/>
      </w:rPr>
      <w:instrText xml:space="preserve"> PAGE </w:instrText>
    </w:r>
    <w:r>
      <w:rPr>
        <w:rStyle w:val="PageNumber"/>
      </w:rPr>
      <w:fldChar w:fldCharType="separate"/>
    </w:r>
    <w:r w:rsidR="00E66B7E">
      <w:rPr>
        <w:rStyle w:val="PageNumber"/>
        <w:noProof/>
      </w:rPr>
      <w:t>7</w:t>
    </w:r>
    <w:r>
      <w:rPr>
        <w:rStyle w:val="PageNumber"/>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2EC" w:rsidRDefault="00C042E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16679C"/>
    <w:multiLevelType w:val="hybridMultilevel"/>
    <w:tmpl w:val="5D0C16F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03">
      <w:start w:val="1"/>
      <w:numFmt w:val="bullet"/>
      <w:lvlText w:val="o"/>
      <w:lvlJc w:val="left"/>
      <w:pPr>
        <w:tabs>
          <w:tab w:val="num" w:pos="2340"/>
        </w:tabs>
        <w:ind w:left="2340" w:hanging="360"/>
      </w:pPr>
      <w:rPr>
        <w:rFonts w:ascii="Courier New" w:hAnsi="Courier New" w:cs="Courier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89C0846"/>
    <w:multiLevelType w:val="hybridMultilevel"/>
    <w:tmpl w:val="225A57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6F86A2C"/>
    <w:multiLevelType w:val="hybridMultilevel"/>
    <w:tmpl w:val="DC180D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7426423"/>
    <w:multiLevelType w:val="hybridMultilevel"/>
    <w:tmpl w:val="D4B840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B0841FC"/>
    <w:multiLevelType w:val="hybridMultilevel"/>
    <w:tmpl w:val="4C8055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9E3525"/>
    <w:multiLevelType w:val="hybridMultilevel"/>
    <w:tmpl w:val="215E9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D3406F8"/>
    <w:multiLevelType w:val="hybridMultilevel"/>
    <w:tmpl w:val="FBF80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DF445F2"/>
    <w:multiLevelType w:val="hybridMultilevel"/>
    <w:tmpl w:val="0F72CD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700595A"/>
    <w:multiLevelType w:val="hybridMultilevel"/>
    <w:tmpl w:val="348EB1F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7720BAF"/>
    <w:multiLevelType w:val="hybridMultilevel"/>
    <w:tmpl w:val="E7B6E2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21">
    <w:nsid w:val="29C2392E"/>
    <w:multiLevelType w:val="hybridMultilevel"/>
    <w:tmpl w:val="BCB892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0BD0800"/>
    <w:multiLevelType w:val="hybridMultilevel"/>
    <w:tmpl w:val="473AF7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BF26F4"/>
    <w:multiLevelType w:val="multilevel"/>
    <w:tmpl w:val="D594137A"/>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24">
    <w:nsid w:val="32B16D39"/>
    <w:multiLevelType w:val="hybridMultilevel"/>
    <w:tmpl w:val="FE9C57C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3576057"/>
    <w:multiLevelType w:val="hybridMultilevel"/>
    <w:tmpl w:val="8286C8D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s="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52C64251"/>
    <w:multiLevelType w:val="hybridMultilevel"/>
    <w:tmpl w:val="B4301A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65D63E6"/>
    <w:multiLevelType w:val="hybridMultilevel"/>
    <w:tmpl w:val="69DA5A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90B3E11"/>
    <w:multiLevelType w:val="hybridMultilevel"/>
    <w:tmpl w:val="C9682A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BA17C52"/>
    <w:multiLevelType w:val="hybridMultilevel"/>
    <w:tmpl w:val="788899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E97141F"/>
    <w:multiLevelType w:val="hybridMultilevel"/>
    <w:tmpl w:val="57ACD4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2937B61"/>
    <w:multiLevelType w:val="hybridMultilevel"/>
    <w:tmpl w:val="DF0460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65DF623B"/>
    <w:multiLevelType w:val="hybridMultilevel"/>
    <w:tmpl w:val="7ABE5C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97568C4"/>
    <w:multiLevelType w:val="hybridMultilevel"/>
    <w:tmpl w:val="39B081A8"/>
    <w:styleLink w:val="Numbered1"/>
    <w:lvl w:ilvl="0" w:tplc="53649154">
      <w:start w:val="1"/>
      <w:numFmt w:val="bullet"/>
      <w:lvlText w:val=""/>
      <w:lvlJc w:val="left"/>
      <w:pPr>
        <w:tabs>
          <w:tab w:val="num" w:pos="1555"/>
        </w:tabs>
        <w:ind w:left="1555" w:hanging="360"/>
      </w:pPr>
      <w:rPr>
        <w:rFonts w:ascii="Symbol" w:hAnsi="Symbol" w:cs="Symbol" w:hint="default"/>
      </w:rPr>
    </w:lvl>
    <w:lvl w:ilvl="1" w:tplc="04090003">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cs="Wingdings" w:hint="default"/>
      </w:rPr>
    </w:lvl>
    <w:lvl w:ilvl="3" w:tplc="04090001">
      <w:start w:val="1"/>
      <w:numFmt w:val="decimal"/>
      <w:lvlText w:val="%4."/>
      <w:lvlJc w:val="left"/>
      <w:pPr>
        <w:tabs>
          <w:tab w:val="num" w:pos="3384"/>
        </w:tabs>
        <w:ind w:left="3384" w:hanging="360"/>
      </w:pPr>
    </w:lvl>
    <w:lvl w:ilvl="4" w:tplc="04090003">
      <w:start w:val="1"/>
      <w:numFmt w:val="lowerLetter"/>
      <w:lvlText w:val="%5."/>
      <w:lvlJc w:val="left"/>
      <w:pPr>
        <w:tabs>
          <w:tab w:val="num" w:pos="4104"/>
        </w:tabs>
        <w:ind w:left="4104" w:hanging="360"/>
      </w:pPr>
    </w:lvl>
    <w:lvl w:ilvl="5" w:tplc="04090005">
      <w:start w:val="1"/>
      <w:numFmt w:val="lowerRoman"/>
      <w:lvlText w:val="%6."/>
      <w:lvlJc w:val="right"/>
      <w:pPr>
        <w:tabs>
          <w:tab w:val="num" w:pos="4824"/>
        </w:tabs>
        <w:ind w:left="4824" w:hanging="180"/>
      </w:pPr>
    </w:lvl>
    <w:lvl w:ilvl="6" w:tplc="04090001">
      <w:start w:val="1"/>
      <w:numFmt w:val="decimal"/>
      <w:lvlText w:val="%7."/>
      <w:lvlJc w:val="left"/>
      <w:pPr>
        <w:tabs>
          <w:tab w:val="num" w:pos="5544"/>
        </w:tabs>
        <w:ind w:left="5544" w:hanging="360"/>
      </w:pPr>
    </w:lvl>
    <w:lvl w:ilvl="7" w:tplc="04090003">
      <w:start w:val="1"/>
      <w:numFmt w:val="lowerLetter"/>
      <w:lvlText w:val="%8."/>
      <w:lvlJc w:val="left"/>
      <w:pPr>
        <w:tabs>
          <w:tab w:val="num" w:pos="6264"/>
        </w:tabs>
        <w:ind w:left="6264" w:hanging="360"/>
      </w:pPr>
    </w:lvl>
    <w:lvl w:ilvl="8" w:tplc="04090005">
      <w:start w:val="1"/>
      <w:numFmt w:val="lowerRoman"/>
      <w:lvlText w:val="%9."/>
      <w:lvlJc w:val="right"/>
      <w:pPr>
        <w:tabs>
          <w:tab w:val="num" w:pos="6984"/>
        </w:tabs>
        <w:ind w:left="6984" w:hanging="180"/>
      </w:pPr>
    </w:lvl>
  </w:abstractNum>
  <w:abstractNum w:abstractNumId="35">
    <w:nsid w:val="6A157C82"/>
    <w:multiLevelType w:val="hybridMultilevel"/>
    <w:tmpl w:val="97A4F0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4F4072F"/>
    <w:multiLevelType w:val="hybridMultilevel"/>
    <w:tmpl w:val="CA7ED67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7A95414"/>
    <w:multiLevelType w:val="hybridMultilevel"/>
    <w:tmpl w:val="9CB449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7A7C491D"/>
    <w:multiLevelType w:val="hybridMultilevel"/>
    <w:tmpl w:val="36CA62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F5D635D"/>
    <w:multiLevelType w:val="hybridMultilevel"/>
    <w:tmpl w:val="7AF0B8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23"/>
  </w:num>
  <w:num w:numId="13">
    <w:abstractNumId w:val="34"/>
  </w:num>
  <w:num w:numId="14">
    <w:abstractNumId w:val="12"/>
  </w:num>
  <w:num w:numId="15">
    <w:abstractNumId w:val="39"/>
  </w:num>
  <w:num w:numId="16">
    <w:abstractNumId w:val="38"/>
  </w:num>
  <w:num w:numId="17">
    <w:abstractNumId w:val="22"/>
  </w:num>
  <w:num w:numId="18">
    <w:abstractNumId w:val="27"/>
  </w:num>
  <w:num w:numId="19">
    <w:abstractNumId w:val="19"/>
  </w:num>
  <w:num w:numId="20">
    <w:abstractNumId w:val="32"/>
  </w:num>
  <w:num w:numId="21">
    <w:abstractNumId w:val="30"/>
  </w:num>
  <w:num w:numId="22">
    <w:abstractNumId w:val="17"/>
  </w:num>
  <w:num w:numId="23">
    <w:abstractNumId w:val="24"/>
  </w:num>
  <w:num w:numId="24">
    <w:abstractNumId w:val="13"/>
  </w:num>
  <w:num w:numId="25">
    <w:abstractNumId w:val="33"/>
  </w:num>
  <w:num w:numId="26">
    <w:abstractNumId w:val="16"/>
  </w:num>
  <w:num w:numId="27">
    <w:abstractNumId w:val="37"/>
  </w:num>
  <w:num w:numId="28">
    <w:abstractNumId w:val="29"/>
  </w:num>
  <w:num w:numId="29">
    <w:abstractNumId w:val="10"/>
  </w:num>
  <w:num w:numId="30">
    <w:abstractNumId w:val="36"/>
  </w:num>
  <w:num w:numId="31">
    <w:abstractNumId w:val="35"/>
  </w:num>
  <w:num w:numId="32">
    <w:abstractNumId w:val="28"/>
  </w:num>
  <w:num w:numId="33">
    <w:abstractNumId w:val="14"/>
  </w:num>
  <w:num w:numId="34">
    <w:abstractNumId w:val="11"/>
  </w:num>
  <w:num w:numId="35">
    <w:abstractNumId w:val="25"/>
  </w:num>
  <w:num w:numId="36">
    <w:abstractNumId w:val="31"/>
  </w:num>
  <w:num w:numId="37">
    <w:abstractNumId w:val="15"/>
  </w:num>
  <w:num w:numId="38">
    <w:abstractNumId w:val="21"/>
  </w:num>
  <w:num w:numId="39">
    <w:abstractNumId w:val="20"/>
  </w:num>
  <w:num w:numId="40">
    <w:abstractNumId w:val="18"/>
  </w:num>
  <w:num w:numId="41">
    <w:abstractNumId w:val="20"/>
  </w:num>
  <w:num w:numId="42">
    <w:abstractNumId w:val="2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embedSystemFonts/>
  <w:hideSpellingErrors/>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187"/>
  <w:drawingGridVerticalSpacing w:val="187"/>
  <w:doNotUseMarginsForDrawingGridOrigin/>
  <w:drawingGridHorizontalOrigin w:val="1699"/>
  <w:drawingGridVerticalOrigin w:val="1987"/>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0937"/>
    <w:rsid w:val="00002386"/>
    <w:rsid w:val="0000402A"/>
    <w:rsid w:val="00004139"/>
    <w:rsid w:val="0001205E"/>
    <w:rsid w:val="00013349"/>
    <w:rsid w:val="00015DE9"/>
    <w:rsid w:val="000160EE"/>
    <w:rsid w:val="0002103F"/>
    <w:rsid w:val="0002470C"/>
    <w:rsid w:val="0002550F"/>
    <w:rsid w:val="00027D13"/>
    <w:rsid w:val="0003068E"/>
    <w:rsid w:val="000317A2"/>
    <w:rsid w:val="00032309"/>
    <w:rsid w:val="00032C89"/>
    <w:rsid w:val="00033689"/>
    <w:rsid w:val="00034755"/>
    <w:rsid w:val="00036B7D"/>
    <w:rsid w:val="0004113E"/>
    <w:rsid w:val="00041257"/>
    <w:rsid w:val="0004222A"/>
    <w:rsid w:val="00045997"/>
    <w:rsid w:val="0004666C"/>
    <w:rsid w:val="000470BC"/>
    <w:rsid w:val="00047663"/>
    <w:rsid w:val="00050BD7"/>
    <w:rsid w:val="00050BF5"/>
    <w:rsid w:val="00052065"/>
    <w:rsid w:val="00055EC1"/>
    <w:rsid w:val="00056015"/>
    <w:rsid w:val="00060B24"/>
    <w:rsid w:val="00062835"/>
    <w:rsid w:val="00062FFE"/>
    <w:rsid w:val="000645AB"/>
    <w:rsid w:val="00066D51"/>
    <w:rsid w:val="00066EF6"/>
    <w:rsid w:val="00072838"/>
    <w:rsid w:val="00073B8E"/>
    <w:rsid w:val="00074987"/>
    <w:rsid w:val="000761BE"/>
    <w:rsid w:val="000765FD"/>
    <w:rsid w:val="00077566"/>
    <w:rsid w:val="00077D1E"/>
    <w:rsid w:val="00081E6E"/>
    <w:rsid w:val="00085831"/>
    <w:rsid w:val="0008797B"/>
    <w:rsid w:val="00087DD8"/>
    <w:rsid w:val="000908DA"/>
    <w:rsid w:val="00091485"/>
    <w:rsid w:val="0009280A"/>
    <w:rsid w:val="00093AEE"/>
    <w:rsid w:val="000961FF"/>
    <w:rsid w:val="000A3BE2"/>
    <w:rsid w:val="000A408E"/>
    <w:rsid w:val="000A4C48"/>
    <w:rsid w:val="000A6C03"/>
    <w:rsid w:val="000B016A"/>
    <w:rsid w:val="000B11CD"/>
    <w:rsid w:val="000B3315"/>
    <w:rsid w:val="000B5111"/>
    <w:rsid w:val="000B547D"/>
    <w:rsid w:val="000B57BD"/>
    <w:rsid w:val="000B692A"/>
    <w:rsid w:val="000C20A1"/>
    <w:rsid w:val="000C23EE"/>
    <w:rsid w:val="000C2947"/>
    <w:rsid w:val="000C46B2"/>
    <w:rsid w:val="000D1997"/>
    <w:rsid w:val="000D4A51"/>
    <w:rsid w:val="000D4C17"/>
    <w:rsid w:val="000D4F1B"/>
    <w:rsid w:val="000D51D0"/>
    <w:rsid w:val="000D5468"/>
    <w:rsid w:val="000E0FB0"/>
    <w:rsid w:val="000E342A"/>
    <w:rsid w:val="000E3432"/>
    <w:rsid w:val="000E3963"/>
    <w:rsid w:val="000E64F1"/>
    <w:rsid w:val="000E745E"/>
    <w:rsid w:val="000F07D4"/>
    <w:rsid w:val="000F3865"/>
    <w:rsid w:val="000F41A8"/>
    <w:rsid w:val="000F640C"/>
    <w:rsid w:val="000F7B1A"/>
    <w:rsid w:val="00110BBC"/>
    <w:rsid w:val="001110BD"/>
    <w:rsid w:val="0011273F"/>
    <w:rsid w:val="00120A69"/>
    <w:rsid w:val="00120F27"/>
    <w:rsid w:val="00121C7D"/>
    <w:rsid w:val="001221FA"/>
    <w:rsid w:val="001225CC"/>
    <w:rsid w:val="001259F8"/>
    <w:rsid w:val="0012606E"/>
    <w:rsid w:val="00126A8F"/>
    <w:rsid w:val="00126D85"/>
    <w:rsid w:val="00127756"/>
    <w:rsid w:val="00127902"/>
    <w:rsid w:val="0013250C"/>
    <w:rsid w:val="00132C9F"/>
    <w:rsid w:val="0013669F"/>
    <w:rsid w:val="0013745B"/>
    <w:rsid w:val="00137AD9"/>
    <w:rsid w:val="001400FA"/>
    <w:rsid w:val="00152D7B"/>
    <w:rsid w:val="00154332"/>
    <w:rsid w:val="00154879"/>
    <w:rsid w:val="00154AAD"/>
    <w:rsid w:val="00154AF9"/>
    <w:rsid w:val="00155486"/>
    <w:rsid w:val="0015599F"/>
    <w:rsid w:val="00155AC0"/>
    <w:rsid w:val="001654C7"/>
    <w:rsid w:val="001671DB"/>
    <w:rsid w:val="00167726"/>
    <w:rsid w:val="00170F67"/>
    <w:rsid w:val="00172004"/>
    <w:rsid w:val="0017419C"/>
    <w:rsid w:val="001769C8"/>
    <w:rsid w:val="00177775"/>
    <w:rsid w:val="00184087"/>
    <w:rsid w:val="0019302A"/>
    <w:rsid w:val="001938BF"/>
    <w:rsid w:val="00197393"/>
    <w:rsid w:val="001A0DF4"/>
    <w:rsid w:val="001A1113"/>
    <w:rsid w:val="001A3659"/>
    <w:rsid w:val="001A38AD"/>
    <w:rsid w:val="001A3A18"/>
    <w:rsid w:val="001B11C4"/>
    <w:rsid w:val="001B12A8"/>
    <w:rsid w:val="001B35D2"/>
    <w:rsid w:val="001B42F8"/>
    <w:rsid w:val="001B4BBB"/>
    <w:rsid w:val="001B5C6C"/>
    <w:rsid w:val="001B79EC"/>
    <w:rsid w:val="001C06C2"/>
    <w:rsid w:val="001C15A8"/>
    <w:rsid w:val="001C4B5E"/>
    <w:rsid w:val="001C593D"/>
    <w:rsid w:val="001C6C49"/>
    <w:rsid w:val="001D00D4"/>
    <w:rsid w:val="001D055F"/>
    <w:rsid w:val="001D1422"/>
    <w:rsid w:val="001D3B84"/>
    <w:rsid w:val="001D3D67"/>
    <w:rsid w:val="001D78A5"/>
    <w:rsid w:val="001D7A9C"/>
    <w:rsid w:val="001E0B52"/>
    <w:rsid w:val="001E3D56"/>
    <w:rsid w:val="001E4D89"/>
    <w:rsid w:val="001E5AF8"/>
    <w:rsid w:val="001F3082"/>
    <w:rsid w:val="001F4F01"/>
    <w:rsid w:val="002048DA"/>
    <w:rsid w:val="00206D22"/>
    <w:rsid w:val="00214A0D"/>
    <w:rsid w:val="00215CF3"/>
    <w:rsid w:val="00217E7B"/>
    <w:rsid w:val="00224CF9"/>
    <w:rsid w:val="00230249"/>
    <w:rsid w:val="0023362A"/>
    <w:rsid w:val="00236FA7"/>
    <w:rsid w:val="002402E7"/>
    <w:rsid w:val="00240974"/>
    <w:rsid w:val="00240F08"/>
    <w:rsid w:val="00243BDF"/>
    <w:rsid w:val="00250145"/>
    <w:rsid w:val="0025288F"/>
    <w:rsid w:val="002531FF"/>
    <w:rsid w:val="00253CF3"/>
    <w:rsid w:val="0025638B"/>
    <w:rsid w:val="00263860"/>
    <w:rsid w:val="00264689"/>
    <w:rsid w:val="00265706"/>
    <w:rsid w:val="00272ACC"/>
    <w:rsid w:val="00277425"/>
    <w:rsid w:val="002774AB"/>
    <w:rsid w:val="00280CCA"/>
    <w:rsid w:val="00281036"/>
    <w:rsid w:val="002857D1"/>
    <w:rsid w:val="00285D1D"/>
    <w:rsid w:val="002874EB"/>
    <w:rsid w:val="00290EC3"/>
    <w:rsid w:val="00292677"/>
    <w:rsid w:val="00293C5D"/>
    <w:rsid w:val="00296292"/>
    <w:rsid w:val="00297AA1"/>
    <w:rsid w:val="002A08DD"/>
    <w:rsid w:val="002A1945"/>
    <w:rsid w:val="002A1B04"/>
    <w:rsid w:val="002A23C1"/>
    <w:rsid w:val="002A5275"/>
    <w:rsid w:val="002A59CB"/>
    <w:rsid w:val="002A6F19"/>
    <w:rsid w:val="002B0228"/>
    <w:rsid w:val="002B2BCD"/>
    <w:rsid w:val="002B39FA"/>
    <w:rsid w:val="002B576C"/>
    <w:rsid w:val="002C1701"/>
    <w:rsid w:val="002C279F"/>
    <w:rsid w:val="002C5E9C"/>
    <w:rsid w:val="002D120C"/>
    <w:rsid w:val="002D39C1"/>
    <w:rsid w:val="002D7205"/>
    <w:rsid w:val="002E1F9E"/>
    <w:rsid w:val="002E3FDB"/>
    <w:rsid w:val="002E5EFD"/>
    <w:rsid w:val="002E6510"/>
    <w:rsid w:val="002E724F"/>
    <w:rsid w:val="002E7F57"/>
    <w:rsid w:val="002F0EB9"/>
    <w:rsid w:val="002F17AD"/>
    <w:rsid w:val="002F17CF"/>
    <w:rsid w:val="002F5EFD"/>
    <w:rsid w:val="002F60A2"/>
    <w:rsid w:val="002F6BEB"/>
    <w:rsid w:val="002F719E"/>
    <w:rsid w:val="002F773E"/>
    <w:rsid w:val="002F7DEE"/>
    <w:rsid w:val="00302EEE"/>
    <w:rsid w:val="00305FD0"/>
    <w:rsid w:val="00306C04"/>
    <w:rsid w:val="00310509"/>
    <w:rsid w:val="00311935"/>
    <w:rsid w:val="00311E9F"/>
    <w:rsid w:val="003215EE"/>
    <w:rsid w:val="0032289D"/>
    <w:rsid w:val="00322C3A"/>
    <w:rsid w:val="0032458D"/>
    <w:rsid w:val="00324EB9"/>
    <w:rsid w:val="00325858"/>
    <w:rsid w:val="00330255"/>
    <w:rsid w:val="0033096C"/>
    <w:rsid w:val="0033099F"/>
    <w:rsid w:val="00331F5F"/>
    <w:rsid w:val="00332F8D"/>
    <w:rsid w:val="00333615"/>
    <w:rsid w:val="00334A62"/>
    <w:rsid w:val="003367B7"/>
    <w:rsid w:val="00336F02"/>
    <w:rsid w:val="00340F56"/>
    <w:rsid w:val="00340F97"/>
    <w:rsid w:val="00342A80"/>
    <w:rsid w:val="00344A53"/>
    <w:rsid w:val="00347220"/>
    <w:rsid w:val="00350CC5"/>
    <w:rsid w:val="00353383"/>
    <w:rsid w:val="00360F8D"/>
    <w:rsid w:val="003633D7"/>
    <w:rsid w:val="00363618"/>
    <w:rsid w:val="00363BD5"/>
    <w:rsid w:val="00364722"/>
    <w:rsid w:val="00364AF4"/>
    <w:rsid w:val="00366382"/>
    <w:rsid w:val="00373EC0"/>
    <w:rsid w:val="00380571"/>
    <w:rsid w:val="00380648"/>
    <w:rsid w:val="00381256"/>
    <w:rsid w:val="00383044"/>
    <w:rsid w:val="00386188"/>
    <w:rsid w:val="003947CE"/>
    <w:rsid w:val="00395605"/>
    <w:rsid w:val="00396832"/>
    <w:rsid w:val="00397D00"/>
    <w:rsid w:val="003A154C"/>
    <w:rsid w:val="003A5601"/>
    <w:rsid w:val="003A608E"/>
    <w:rsid w:val="003B06DD"/>
    <w:rsid w:val="003B482C"/>
    <w:rsid w:val="003B4E60"/>
    <w:rsid w:val="003B6576"/>
    <w:rsid w:val="003B7791"/>
    <w:rsid w:val="003C11C3"/>
    <w:rsid w:val="003C4188"/>
    <w:rsid w:val="003C630D"/>
    <w:rsid w:val="003C6E38"/>
    <w:rsid w:val="003C7478"/>
    <w:rsid w:val="003D02D4"/>
    <w:rsid w:val="003D146E"/>
    <w:rsid w:val="003D2F5E"/>
    <w:rsid w:val="003D5E00"/>
    <w:rsid w:val="003E0581"/>
    <w:rsid w:val="003E1C13"/>
    <w:rsid w:val="003E47F2"/>
    <w:rsid w:val="003E63FA"/>
    <w:rsid w:val="003E7727"/>
    <w:rsid w:val="003F0DB5"/>
    <w:rsid w:val="003F2746"/>
    <w:rsid w:val="003F3C28"/>
    <w:rsid w:val="003F4811"/>
    <w:rsid w:val="003F6C75"/>
    <w:rsid w:val="00403886"/>
    <w:rsid w:val="00403E75"/>
    <w:rsid w:val="0040452A"/>
    <w:rsid w:val="004063A9"/>
    <w:rsid w:val="0040781B"/>
    <w:rsid w:val="00411FB2"/>
    <w:rsid w:val="004137AC"/>
    <w:rsid w:val="00414EF1"/>
    <w:rsid w:val="004157C2"/>
    <w:rsid w:val="0041684A"/>
    <w:rsid w:val="00423272"/>
    <w:rsid w:val="004246E8"/>
    <w:rsid w:val="00425CE4"/>
    <w:rsid w:val="00427725"/>
    <w:rsid w:val="00427910"/>
    <w:rsid w:val="0043394B"/>
    <w:rsid w:val="00433D63"/>
    <w:rsid w:val="00436A7B"/>
    <w:rsid w:val="00446FE5"/>
    <w:rsid w:val="00450554"/>
    <w:rsid w:val="00452779"/>
    <w:rsid w:val="0045287C"/>
    <w:rsid w:val="00460282"/>
    <w:rsid w:val="0046127E"/>
    <w:rsid w:val="00462CB4"/>
    <w:rsid w:val="00463980"/>
    <w:rsid w:val="00463AB3"/>
    <w:rsid w:val="00465182"/>
    <w:rsid w:val="00465D27"/>
    <w:rsid w:val="00466951"/>
    <w:rsid w:val="00470DB8"/>
    <w:rsid w:val="00473997"/>
    <w:rsid w:val="00473ED1"/>
    <w:rsid w:val="00475C7A"/>
    <w:rsid w:val="00476B20"/>
    <w:rsid w:val="00476BE2"/>
    <w:rsid w:val="00480C55"/>
    <w:rsid w:val="00480F6C"/>
    <w:rsid w:val="00485030"/>
    <w:rsid w:val="00485B16"/>
    <w:rsid w:val="00486678"/>
    <w:rsid w:val="00490F6B"/>
    <w:rsid w:val="00491955"/>
    <w:rsid w:val="0049528F"/>
    <w:rsid w:val="004A13A7"/>
    <w:rsid w:val="004A1CDB"/>
    <w:rsid w:val="004A3266"/>
    <w:rsid w:val="004A5E16"/>
    <w:rsid w:val="004B1F80"/>
    <w:rsid w:val="004B3B4C"/>
    <w:rsid w:val="004B69BE"/>
    <w:rsid w:val="004B7F43"/>
    <w:rsid w:val="004C10A6"/>
    <w:rsid w:val="004C2BC5"/>
    <w:rsid w:val="004C7C6C"/>
    <w:rsid w:val="004D1EDF"/>
    <w:rsid w:val="004D2614"/>
    <w:rsid w:val="004D46F1"/>
    <w:rsid w:val="004D4A91"/>
    <w:rsid w:val="004D5D8F"/>
    <w:rsid w:val="004D6186"/>
    <w:rsid w:val="004E0828"/>
    <w:rsid w:val="004E3842"/>
    <w:rsid w:val="004E3C74"/>
    <w:rsid w:val="004E5FDB"/>
    <w:rsid w:val="004E67A3"/>
    <w:rsid w:val="004E7FA3"/>
    <w:rsid w:val="004F0959"/>
    <w:rsid w:val="004F0BC3"/>
    <w:rsid w:val="004F4574"/>
    <w:rsid w:val="00501990"/>
    <w:rsid w:val="005022AC"/>
    <w:rsid w:val="00504299"/>
    <w:rsid w:val="00505205"/>
    <w:rsid w:val="00505F79"/>
    <w:rsid w:val="005066EF"/>
    <w:rsid w:val="0050763C"/>
    <w:rsid w:val="00521CEC"/>
    <w:rsid w:val="0052360B"/>
    <w:rsid w:val="00523DAA"/>
    <w:rsid w:val="0052652C"/>
    <w:rsid w:val="00526FFB"/>
    <w:rsid w:val="00531097"/>
    <w:rsid w:val="00532F31"/>
    <w:rsid w:val="005374B8"/>
    <w:rsid w:val="00537BD7"/>
    <w:rsid w:val="00543B2A"/>
    <w:rsid w:val="005457A3"/>
    <w:rsid w:val="005512A3"/>
    <w:rsid w:val="005517EB"/>
    <w:rsid w:val="00551D33"/>
    <w:rsid w:val="0055570D"/>
    <w:rsid w:val="00555E84"/>
    <w:rsid w:val="00556933"/>
    <w:rsid w:val="005645C7"/>
    <w:rsid w:val="00574333"/>
    <w:rsid w:val="00574A2A"/>
    <w:rsid w:val="00577062"/>
    <w:rsid w:val="005812F6"/>
    <w:rsid w:val="00584B6D"/>
    <w:rsid w:val="00585FEE"/>
    <w:rsid w:val="00587A03"/>
    <w:rsid w:val="00594876"/>
    <w:rsid w:val="00596EA8"/>
    <w:rsid w:val="005A040B"/>
    <w:rsid w:val="005A0EAB"/>
    <w:rsid w:val="005A1DD8"/>
    <w:rsid w:val="005A336A"/>
    <w:rsid w:val="005A429F"/>
    <w:rsid w:val="005A466E"/>
    <w:rsid w:val="005A6352"/>
    <w:rsid w:val="005A70B7"/>
    <w:rsid w:val="005A7D0D"/>
    <w:rsid w:val="005B2944"/>
    <w:rsid w:val="005B2F0C"/>
    <w:rsid w:val="005B3157"/>
    <w:rsid w:val="005B3309"/>
    <w:rsid w:val="005B3A09"/>
    <w:rsid w:val="005B3FD4"/>
    <w:rsid w:val="005B69BA"/>
    <w:rsid w:val="005B722B"/>
    <w:rsid w:val="005B7542"/>
    <w:rsid w:val="005C00A9"/>
    <w:rsid w:val="005C2A2F"/>
    <w:rsid w:val="005C5D8E"/>
    <w:rsid w:val="005C7855"/>
    <w:rsid w:val="005D06A5"/>
    <w:rsid w:val="005D36B5"/>
    <w:rsid w:val="005D391A"/>
    <w:rsid w:val="005D65D2"/>
    <w:rsid w:val="005E5642"/>
    <w:rsid w:val="005E577C"/>
    <w:rsid w:val="005E6439"/>
    <w:rsid w:val="005F1A26"/>
    <w:rsid w:val="005F22A8"/>
    <w:rsid w:val="005F7CB5"/>
    <w:rsid w:val="006004F3"/>
    <w:rsid w:val="006025F4"/>
    <w:rsid w:val="00603A3D"/>
    <w:rsid w:val="006069A0"/>
    <w:rsid w:val="00612889"/>
    <w:rsid w:val="006150DB"/>
    <w:rsid w:val="006171C5"/>
    <w:rsid w:val="006216E3"/>
    <w:rsid w:val="00623E57"/>
    <w:rsid w:val="006248A0"/>
    <w:rsid w:val="00626C6A"/>
    <w:rsid w:val="00627C00"/>
    <w:rsid w:val="00632F51"/>
    <w:rsid w:val="00633E0A"/>
    <w:rsid w:val="00636038"/>
    <w:rsid w:val="00636E3C"/>
    <w:rsid w:val="006425F6"/>
    <w:rsid w:val="00643A03"/>
    <w:rsid w:val="00644107"/>
    <w:rsid w:val="00653B0A"/>
    <w:rsid w:val="00654C80"/>
    <w:rsid w:val="00654FC5"/>
    <w:rsid w:val="00660F0D"/>
    <w:rsid w:val="006661FA"/>
    <w:rsid w:val="0067404A"/>
    <w:rsid w:val="006765BE"/>
    <w:rsid w:val="00682A88"/>
    <w:rsid w:val="00683D79"/>
    <w:rsid w:val="0068564F"/>
    <w:rsid w:val="0068617C"/>
    <w:rsid w:val="006875AF"/>
    <w:rsid w:val="0069271A"/>
    <w:rsid w:val="00693678"/>
    <w:rsid w:val="00694581"/>
    <w:rsid w:val="00694ABD"/>
    <w:rsid w:val="00696249"/>
    <w:rsid w:val="006A32BF"/>
    <w:rsid w:val="006A3632"/>
    <w:rsid w:val="006A3A06"/>
    <w:rsid w:val="006B12EA"/>
    <w:rsid w:val="006B1E13"/>
    <w:rsid w:val="006B2D20"/>
    <w:rsid w:val="006B3D28"/>
    <w:rsid w:val="006B615B"/>
    <w:rsid w:val="006B68FD"/>
    <w:rsid w:val="006C05BA"/>
    <w:rsid w:val="006C1B7F"/>
    <w:rsid w:val="006D0579"/>
    <w:rsid w:val="006D0D18"/>
    <w:rsid w:val="006D2817"/>
    <w:rsid w:val="006D34BB"/>
    <w:rsid w:val="006D3615"/>
    <w:rsid w:val="006D4C69"/>
    <w:rsid w:val="006D50F3"/>
    <w:rsid w:val="006D512E"/>
    <w:rsid w:val="006D5EBC"/>
    <w:rsid w:val="006E032B"/>
    <w:rsid w:val="006E12F5"/>
    <w:rsid w:val="006E4241"/>
    <w:rsid w:val="006E49BD"/>
    <w:rsid w:val="006E6A8E"/>
    <w:rsid w:val="006F1AEF"/>
    <w:rsid w:val="006F2101"/>
    <w:rsid w:val="006F2319"/>
    <w:rsid w:val="006F7879"/>
    <w:rsid w:val="007048F2"/>
    <w:rsid w:val="00705E6F"/>
    <w:rsid w:val="0070602C"/>
    <w:rsid w:val="007070AB"/>
    <w:rsid w:val="007126CF"/>
    <w:rsid w:val="007149D9"/>
    <w:rsid w:val="007157ED"/>
    <w:rsid w:val="007168F3"/>
    <w:rsid w:val="00720BC3"/>
    <w:rsid w:val="00721B4F"/>
    <w:rsid w:val="00723041"/>
    <w:rsid w:val="007230F6"/>
    <w:rsid w:val="007305F3"/>
    <w:rsid w:val="007411FB"/>
    <w:rsid w:val="007430F7"/>
    <w:rsid w:val="00745160"/>
    <w:rsid w:val="00745AA1"/>
    <w:rsid w:val="00746755"/>
    <w:rsid w:val="00747933"/>
    <w:rsid w:val="00750102"/>
    <w:rsid w:val="00751F88"/>
    <w:rsid w:val="00753481"/>
    <w:rsid w:val="0075575A"/>
    <w:rsid w:val="007576BF"/>
    <w:rsid w:val="00762633"/>
    <w:rsid w:val="007629ED"/>
    <w:rsid w:val="00763E6A"/>
    <w:rsid w:val="00764E01"/>
    <w:rsid w:val="007672C3"/>
    <w:rsid w:val="007672DB"/>
    <w:rsid w:val="007706EA"/>
    <w:rsid w:val="00770F7D"/>
    <w:rsid w:val="007714D1"/>
    <w:rsid w:val="00771B4A"/>
    <w:rsid w:val="00772BD2"/>
    <w:rsid w:val="0077736B"/>
    <w:rsid w:val="00780FB8"/>
    <w:rsid w:val="0078722B"/>
    <w:rsid w:val="00792E75"/>
    <w:rsid w:val="0079517A"/>
    <w:rsid w:val="00797C3D"/>
    <w:rsid w:val="007A1D68"/>
    <w:rsid w:val="007A4ACB"/>
    <w:rsid w:val="007B7A1F"/>
    <w:rsid w:val="007C1610"/>
    <w:rsid w:val="007C203B"/>
    <w:rsid w:val="007C4621"/>
    <w:rsid w:val="007C5531"/>
    <w:rsid w:val="007C6614"/>
    <w:rsid w:val="007D011D"/>
    <w:rsid w:val="007D1F8D"/>
    <w:rsid w:val="007D1FE6"/>
    <w:rsid w:val="007D4ABC"/>
    <w:rsid w:val="007D52DB"/>
    <w:rsid w:val="007E38E9"/>
    <w:rsid w:val="007E5A5F"/>
    <w:rsid w:val="007F54E0"/>
    <w:rsid w:val="007F75C1"/>
    <w:rsid w:val="007F7E3F"/>
    <w:rsid w:val="00800C68"/>
    <w:rsid w:val="00803035"/>
    <w:rsid w:val="00803C3C"/>
    <w:rsid w:val="00810BC4"/>
    <w:rsid w:val="00816EE1"/>
    <w:rsid w:val="0081788B"/>
    <w:rsid w:val="00820194"/>
    <w:rsid w:val="00820229"/>
    <w:rsid w:val="00820D37"/>
    <w:rsid w:val="00822B8E"/>
    <w:rsid w:val="00825B59"/>
    <w:rsid w:val="00825D4F"/>
    <w:rsid w:val="008263A2"/>
    <w:rsid w:val="00836C4F"/>
    <w:rsid w:val="0084431E"/>
    <w:rsid w:val="0084626A"/>
    <w:rsid w:val="00847118"/>
    <w:rsid w:val="00850DA3"/>
    <w:rsid w:val="00852C59"/>
    <w:rsid w:val="00853F93"/>
    <w:rsid w:val="008548C1"/>
    <w:rsid w:val="00857166"/>
    <w:rsid w:val="008578E0"/>
    <w:rsid w:val="00857B98"/>
    <w:rsid w:val="008603F1"/>
    <w:rsid w:val="00861208"/>
    <w:rsid w:val="008626E8"/>
    <w:rsid w:val="008627F0"/>
    <w:rsid w:val="0086475F"/>
    <w:rsid w:val="00870785"/>
    <w:rsid w:val="008707D7"/>
    <w:rsid w:val="00870E1A"/>
    <w:rsid w:val="00871534"/>
    <w:rsid w:val="00873223"/>
    <w:rsid w:val="00875B87"/>
    <w:rsid w:val="00881DC3"/>
    <w:rsid w:val="0088213B"/>
    <w:rsid w:val="00884710"/>
    <w:rsid w:val="00894DD3"/>
    <w:rsid w:val="00895548"/>
    <w:rsid w:val="008961EA"/>
    <w:rsid w:val="008A0D63"/>
    <w:rsid w:val="008A2DC3"/>
    <w:rsid w:val="008B0606"/>
    <w:rsid w:val="008B1943"/>
    <w:rsid w:val="008B3C7E"/>
    <w:rsid w:val="008B5FA1"/>
    <w:rsid w:val="008C4B42"/>
    <w:rsid w:val="008C7CE7"/>
    <w:rsid w:val="008D03A9"/>
    <w:rsid w:val="008D1FCD"/>
    <w:rsid w:val="008D2C8F"/>
    <w:rsid w:val="008D3A0A"/>
    <w:rsid w:val="008D795D"/>
    <w:rsid w:val="008E08CC"/>
    <w:rsid w:val="008E3283"/>
    <w:rsid w:val="008E51C3"/>
    <w:rsid w:val="008F0046"/>
    <w:rsid w:val="008F116F"/>
    <w:rsid w:val="008F1684"/>
    <w:rsid w:val="008F2888"/>
    <w:rsid w:val="008F38C6"/>
    <w:rsid w:val="008F7795"/>
    <w:rsid w:val="009010EA"/>
    <w:rsid w:val="009037DA"/>
    <w:rsid w:val="00904289"/>
    <w:rsid w:val="00904F15"/>
    <w:rsid w:val="00905379"/>
    <w:rsid w:val="00905475"/>
    <w:rsid w:val="00905BD0"/>
    <w:rsid w:val="009105EA"/>
    <w:rsid w:val="00910E00"/>
    <w:rsid w:val="0091139E"/>
    <w:rsid w:val="00912626"/>
    <w:rsid w:val="00915162"/>
    <w:rsid w:val="009170A7"/>
    <w:rsid w:val="00917867"/>
    <w:rsid w:val="009248F3"/>
    <w:rsid w:val="00924C55"/>
    <w:rsid w:val="00926164"/>
    <w:rsid w:val="009276A6"/>
    <w:rsid w:val="00927EC5"/>
    <w:rsid w:val="00936133"/>
    <w:rsid w:val="00936DEF"/>
    <w:rsid w:val="00937F80"/>
    <w:rsid w:val="00946159"/>
    <w:rsid w:val="00954381"/>
    <w:rsid w:val="00954BC8"/>
    <w:rsid w:val="00956B37"/>
    <w:rsid w:val="00957E7C"/>
    <w:rsid w:val="00960622"/>
    <w:rsid w:val="00960937"/>
    <w:rsid w:val="00962028"/>
    <w:rsid w:val="009629E7"/>
    <w:rsid w:val="009631A1"/>
    <w:rsid w:val="00963373"/>
    <w:rsid w:val="0096350F"/>
    <w:rsid w:val="00963869"/>
    <w:rsid w:val="009659B9"/>
    <w:rsid w:val="00965D48"/>
    <w:rsid w:val="00965DBB"/>
    <w:rsid w:val="0096765E"/>
    <w:rsid w:val="00970951"/>
    <w:rsid w:val="009711C8"/>
    <w:rsid w:val="00973BF7"/>
    <w:rsid w:val="00982798"/>
    <w:rsid w:val="00983148"/>
    <w:rsid w:val="0098393D"/>
    <w:rsid w:val="00993ADE"/>
    <w:rsid w:val="00994471"/>
    <w:rsid w:val="00996EB8"/>
    <w:rsid w:val="009A2529"/>
    <w:rsid w:val="009A54B7"/>
    <w:rsid w:val="009A609F"/>
    <w:rsid w:val="009A7619"/>
    <w:rsid w:val="009B0872"/>
    <w:rsid w:val="009B2BCC"/>
    <w:rsid w:val="009B2C8C"/>
    <w:rsid w:val="009B44E3"/>
    <w:rsid w:val="009B59C5"/>
    <w:rsid w:val="009B5D05"/>
    <w:rsid w:val="009C518C"/>
    <w:rsid w:val="009C7BB3"/>
    <w:rsid w:val="009D04BA"/>
    <w:rsid w:val="009D1C0B"/>
    <w:rsid w:val="009D285B"/>
    <w:rsid w:val="009D2D10"/>
    <w:rsid w:val="009D4B6F"/>
    <w:rsid w:val="009D4C9C"/>
    <w:rsid w:val="009D4CCD"/>
    <w:rsid w:val="009D51FB"/>
    <w:rsid w:val="009D6538"/>
    <w:rsid w:val="009E08DF"/>
    <w:rsid w:val="009E5A37"/>
    <w:rsid w:val="009E775D"/>
    <w:rsid w:val="009F5AB5"/>
    <w:rsid w:val="009F61D6"/>
    <w:rsid w:val="009F7404"/>
    <w:rsid w:val="00A01988"/>
    <w:rsid w:val="00A01F7B"/>
    <w:rsid w:val="00A0434F"/>
    <w:rsid w:val="00A05AC1"/>
    <w:rsid w:val="00A05D74"/>
    <w:rsid w:val="00A05F2E"/>
    <w:rsid w:val="00A13262"/>
    <w:rsid w:val="00A21C42"/>
    <w:rsid w:val="00A237C5"/>
    <w:rsid w:val="00A24E0E"/>
    <w:rsid w:val="00A31159"/>
    <w:rsid w:val="00A313EC"/>
    <w:rsid w:val="00A3488D"/>
    <w:rsid w:val="00A3613B"/>
    <w:rsid w:val="00A37D8C"/>
    <w:rsid w:val="00A427B7"/>
    <w:rsid w:val="00A4401F"/>
    <w:rsid w:val="00A47E6E"/>
    <w:rsid w:val="00A57656"/>
    <w:rsid w:val="00A6181A"/>
    <w:rsid w:val="00A6288E"/>
    <w:rsid w:val="00A648CE"/>
    <w:rsid w:val="00A6799D"/>
    <w:rsid w:val="00A67D85"/>
    <w:rsid w:val="00A7177A"/>
    <w:rsid w:val="00A72269"/>
    <w:rsid w:val="00A72465"/>
    <w:rsid w:val="00A72E96"/>
    <w:rsid w:val="00A75EF3"/>
    <w:rsid w:val="00A76522"/>
    <w:rsid w:val="00A76B89"/>
    <w:rsid w:val="00A81375"/>
    <w:rsid w:val="00A8437C"/>
    <w:rsid w:val="00A848E1"/>
    <w:rsid w:val="00A853B5"/>
    <w:rsid w:val="00A90C62"/>
    <w:rsid w:val="00A9151B"/>
    <w:rsid w:val="00A92548"/>
    <w:rsid w:val="00A93DB4"/>
    <w:rsid w:val="00A95207"/>
    <w:rsid w:val="00AA3AA3"/>
    <w:rsid w:val="00AB177F"/>
    <w:rsid w:val="00AB26B1"/>
    <w:rsid w:val="00AB4544"/>
    <w:rsid w:val="00AB61DE"/>
    <w:rsid w:val="00AC0FA8"/>
    <w:rsid w:val="00AC2022"/>
    <w:rsid w:val="00AC2C4E"/>
    <w:rsid w:val="00AC3079"/>
    <w:rsid w:val="00AC357F"/>
    <w:rsid w:val="00AC53DA"/>
    <w:rsid w:val="00AC567B"/>
    <w:rsid w:val="00AC56D3"/>
    <w:rsid w:val="00AC7ADA"/>
    <w:rsid w:val="00AD01BE"/>
    <w:rsid w:val="00AD0DD2"/>
    <w:rsid w:val="00AD2498"/>
    <w:rsid w:val="00AD3BFC"/>
    <w:rsid w:val="00AD5E81"/>
    <w:rsid w:val="00AD5F5D"/>
    <w:rsid w:val="00AE0B66"/>
    <w:rsid w:val="00AE4162"/>
    <w:rsid w:val="00AE4D2C"/>
    <w:rsid w:val="00AF3B15"/>
    <w:rsid w:val="00AF5525"/>
    <w:rsid w:val="00AF5725"/>
    <w:rsid w:val="00AF66C4"/>
    <w:rsid w:val="00AF6B34"/>
    <w:rsid w:val="00AF7AC6"/>
    <w:rsid w:val="00AF7DB0"/>
    <w:rsid w:val="00B007B8"/>
    <w:rsid w:val="00B026DC"/>
    <w:rsid w:val="00B02CE0"/>
    <w:rsid w:val="00B03174"/>
    <w:rsid w:val="00B10925"/>
    <w:rsid w:val="00B12EC2"/>
    <w:rsid w:val="00B136C5"/>
    <w:rsid w:val="00B13EE6"/>
    <w:rsid w:val="00B1530B"/>
    <w:rsid w:val="00B1673E"/>
    <w:rsid w:val="00B17106"/>
    <w:rsid w:val="00B17631"/>
    <w:rsid w:val="00B21620"/>
    <w:rsid w:val="00B216F3"/>
    <w:rsid w:val="00B23019"/>
    <w:rsid w:val="00B23045"/>
    <w:rsid w:val="00B23791"/>
    <w:rsid w:val="00B301BD"/>
    <w:rsid w:val="00B4015D"/>
    <w:rsid w:val="00B4104D"/>
    <w:rsid w:val="00B4355E"/>
    <w:rsid w:val="00B463A2"/>
    <w:rsid w:val="00B50266"/>
    <w:rsid w:val="00B515BA"/>
    <w:rsid w:val="00B52BFF"/>
    <w:rsid w:val="00B52FB7"/>
    <w:rsid w:val="00B541FC"/>
    <w:rsid w:val="00B55F0D"/>
    <w:rsid w:val="00B5766D"/>
    <w:rsid w:val="00B60EBE"/>
    <w:rsid w:val="00B625A1"/>
    <w:rsid w:val="00B6341F"/>
    <w:rsid w:val="00B635BE"/>
    <w:rsid w:val="00B653D3"/>
    <w:rsid w:val="00B65E34"/>
    <w:rsid w:val="00B66AAF"/>
    <w:rsid w:val="00B67371"/>
    <w:rsid w:val="00B67834"/>
    <w:rsid w:val="00B71817"/>
    <w:rsid w:val="00B73454"/>
    <w:rsid w:val="00B73C46"/>
    <w:rsid w:val="00B74A85"/>
    <w:rsid w:val="00B7576D"/>
    <w:rsid w:val="00B76BBC"/>
    <w:rsid w:val="00B76D67"/>
    <w:rsid w:val="00B80F94"/>
    <w:rsid w:val="00B86AD0"/>
    <w:rsid w:val="00B90DFD"/>
    <w:rsid w:val="00B9431D"/>
    <w:rsid w:val="00B961AC"/>
    <w:rsid w:val="00B96237"/>
    <w:rsid w:val="00BA36E8"/>
    <w:rsid w:val="00BA5366"/>
    <w:rsid w:val="00BB2B24"/>
    <w:rsid w:val="00BB2EE7"/>
    <w:rsid w:val="00BB5C3D"/>
    <w:rsid w:val="00BB6C06"/>
    <w:rsid w:val="00BB714D"/>
    <w:rsid w:val="00BB75C4"/>
    <w:rsid w:val="00BB77D8"/>
    <w:rsid w:val="00BC0061"/>
    <w:rsid w:val="00BC310E"/>
    <w:rsid w:val="00BC3C30"/>
    <w:rsid w:val="00BC544F"/>
    <w:rsid w:val="00BC5711"/>
    <w:rsid w:val="00BC59C6"/>
    <w:rsid w:val="00BC6734"/>
    <w:rsid w:val="00BC6DD3"/>
    <w:rsid w:val="00BC77CF"/>
    <w:rsid w:val="00BD5FAB"/>
    <w:rsid w:val="00BD68BE"/>
    <w:rsid w:val="00BE1064"/>
    <w:rsid w:val="00BE138D"/>
    <w:rsid w:val="00BE2ABB"/>
    <w:rsid w:val="00BE494C"/>
    <w:rsid w:val="00BE5441"/>
    <w:rsid w:val="00BE583C"/>
    <w:rsid w:val="00BE5E52"/>
    <w:rsid w:val="00BE73FB"/>
    <w:rsid w:val="00BF2303"/>
    <w:rsid w:val="00BF3F6E"/>
    <w:rsid w:val="00BF7E37"/>
    <w:rsid w:val="00C03284"/>
    <w:rsid w:val="00C04233"/>
    <w:rsid w:val="00C042EC"/>
    <w:rsid w:val="00C04773"/>
    <w:rsid w:val="00C06E3C"/>
    <w:rsid w:val="00C13C22"/>
    <w:rsid w:val="00C13CBA"/>
    <w:rsid w:val="00C30214"/>
    <w:rsid w:val="00C324CB"/>
    <w:rsid w:val="00C33EF9"/>
    <w:rsid w:val="00C37030"/>
    <w:rsid w:val="00C43566"/>
    <w:rsid w:val="00C43A4D"/>
    <w:rsid w:val="00C45337"/>
    <w:rsid w:val="00C453AE"/>
    <w:rsid w:val="00C5330A"/>
    <w:rsid w:val="00C568F1"/>
    <w:rsid w:val="00C60388"/>
    <w:rsid w:val="00C6147F"/>
    <w:rsid w:val="00C65577"/>
    <w:rsid w:val="00C667B5"/>
    <w:rsid w:val="00C705CC"/>
    <w:rsid w:val="00C70C53"/>
    <w:rsid w:val="00C72549"/>
    <w:rsid w:val="00C73607"/>
    <w:rsid w:val="00C73C39"/>
    <w:rsid w:val="00C743E0"/>
    <w:rsid w:val="00C74B3B"/>
    <w:rsid w:val="00C77AAC"/>
    <w:rsid w:val="00C824DB"/>
    <w:rsid w:val="00C82BCF"/>
    <w:rsid w:val="00C9484C"/>
    <w:rsid w:val="00C955AD"/>
    <w:rsid w:val="00CA2486"/>
    <w:rsid w:val="00CA4DE4"/>
    <w:rsid w:val="00CB03C7"/>
    <w:rsid w:val="00CB26BC"/>
    <w:rsid w:val="00CB2E07"/>
    <w:rsid w:val="00CB3F70"/>
    <w:rsid w:val="00CB40DE"/>
    <w:rsid w:val="00CB4746"/>
    <w:rsid w:val="00CB62F1"/>
    <w:rsid w:val="00CB76AE"/>
    <w:rsid w:val="00CC098C"/>
    <w:rsid w:val="00CC1139"/>
    <w:rsid w:val="00CC2337"/>
    <w:rsid w:val="00CC253F"/>
    <w:rsid w:val="00CC5274"/>
    <w:rsid w:val="00CD6453"/>
    <w:rsid w:val="00CD70E5"/>
    <w:rsid w:val="00CE4AE4"/>
    <w:rsid w:val="00CF14AE"/>
    <w:rsid w:val="00CF2E4C"/>
    <w:rsid w:val="00CF5269"/>
    <w:rsid w:val="00D02621"/>
    <w:rsid w:val="00D02CFA"/>
    <w:rsid w:val="00D048AB"/>
    <w:rsid w:val="00D04B30"/>
    <w:rsid w:val="00D12942"/>
    <w:rsid w:val="00D16F4E"/>
    <w:rsid w:val="00D16F5C"/>
    <w:rsid w:val="00D1707E"/>
    <w:rsid w:val="00D215CB"/>
    <w:rsid w:val="00D239FF"/>
    <w:rsid w:val="00D25549"/>
    <w:rsid w:val="00D30EBE"/>
    <w:rsid w:val="00D339A9"/>
    <w:rsid w:val="00D401FF"/>
    <w:rsid w:val="00D40448"/>
    <w:rsid w:val="00D404BD"/>
    <w:rsid w:val="00D40A80"/>
    <w:rsid w:val="00D424A5"/>
    <w:rsid w:val="00D4548F"/>
    <w:rsid w:val="00D46C5B"/>
    <w:rsid w:val="00D56A2B"/>
    <w:rsid w:val="00D600D2"/>
    <w:rsid w:val="00D60835"/>
    <w:rsid w:val="00D61A37"/>
    <w:rsid w:val="00D61D07"/>
    <w:rsid w:val="00D62613"/>
    <w:rsid w:val="00D66040"/>
    <w:rsid w:val="00D70045"/>
    <w:rsid w:val="00D741F2"/>
    <w:rsid w:val="00D778AA"/>
    <w:rsid w:val="00D80CCA"/>
    <w:rsid w:val="00D8250A"/>
    <w:rsid w:val="00D8263E"/>
    <w:rsid w:val="00D82ABB"/>
    <w:rsid w:val="00D857D8"/>
    <w:rsid w:val="00D87CB3"/>
    <w:rsid w:val="00D915D9"/>
    <w:rsid w:val="00D9204D"/>
    <w:rsid w:val="00D941BD"/>
    <w:rsid w:val="00D958EA"/>
    <w:rsid w:val="00D95A63"/>
    <w:rsid w:val="00D96434"/>
    <w:rsid w:val="00D97863"/>
    <w:rsid w:val="00DA0D45"/>
    <w:rsid w:val="00DA3714"/>
    <w:rsid w:val="00DA6151"/>
    <w:rsid w:val="00DA71A4"/>
    <w:rsid w:val="00DB297A"/>
    <w:rsid w:val="00DB569F"/>
    <w:rsid w:val="00DB66F5"/>
    <w:rsid w:val="00DB7021"/>
    <w:rsid w:val="00DB7501"/>
    <w:rsid w:val="00DB7A5A"/>
    <w:rsid w:val="00DC5F86"/>
    <w:rsid w:val="00DC71B5"/>
    <w:rsid w:val="00DD1A19"/>
    <w:rsid w:val="00DE227B"/>
    <w:rsid w:val="00DE3C05"/>
    <w:rsid w:val="00DE4596"/>
    <w:rsid w:val="00DE6D7B"/>
    <w:rsid w:val="00DF242B"/>
    <w:rsid w:val="00DF2573"/>
    <w:rsid w:val="00DF5BDC"/>
    <w:rsid w:val="00DF6EA9"/>
    <w:rsid w:val="00E0116B"/>
    <w:rsid w:val="00E028CD"/>
    <w:rsid w:val="00E035AE"/>
    <w:rsid w:val="00E106E5"/>
    <w:rsid w:val="00E11D4C"/>
    <w:rsid w:val="00E13763"/>
    <w:rsid w:val="00E1566D"/>
    <w:rsid w:val="00E15BCF"/>
    <w:rsid w:val="00E1678E"/>
    <w:rsid w:val="00E1712F"/>
    <w:rsid w:val="00E224E5"/>
    <w:rsid w:val="00E230C8"/>
    <w:rsid w:val="00E23809"/>
    <w:rsid w:val="00E23F8C"/>
    <w:rsid w:val="00E25CA7"/>
    <w:rsid w:val="00E27478"/>
    <w:rsid w:val="00E30684"/>
    <w:rsid w:val="00E30D2F"/>
    <w:rsid w:val="00E3121E"/>
    <w:rsid w:val="00E32728"/>
    <w:rsid w:val="00E33F15"/>
    <w:rsid w:val="00E36315"/>
    <w:rsid w:val="00E40702"/>
    <w:rsid w:val="00E47DB1"/>
    <w:rsid w:val="00E516BF"/>
    <w:rsid w:val="00E520CF"/>
    <w:rsid w:val="00E547E4"/>
    <w:rsid w:val="00E54D50"/>
    <w:rsid w:val="00E563B7"/>
    <w:rsid w:val="00E57A2E"/>
    <w:rsid w:val="00E606A5"/>
    <w:rsid w:val="00E65117"/>
    <w:rsid w:val="00E66B7E"/>
    <w:rsid w:val="00E6725B"/>
    <w:rsid w:val="00E71DF8"/>
    <w:rsid w:val="00E720EE"/>
    <w:rsid w:val="00E72F4B"/>
    <w:rsid w:val="00E74574"/>
    <w:rsid w:val="00E745ED"/>
    <w:rsid w:val="00E75A61"/>
    <w:rsid w:val="00E8249E"/>
    <w:rsid w:val="00E83A93"/>
    <w:rsid w:val="00E84C7C"/>
    <w:rsid w:val="00E86641"/>
    <w:rsid w:val="00E90AAE"/>
    <w:rsid w:val="00E947D8"/>
    <w:rsid w:val="00E962B3"/>
    <w:rsid w:val="00EA14DD"/>
    <w:rsid w:val="00EA162B"/>
    <w:rsid w:val="00EA1BB9"/>
    <w:rsid w:val="00EA24D7"/>
    <w:rsid w:val="00EA549B"/>
    <w:rsid w:val="00EB0057"/>
    <w:rsid w:val="00EB1F19"/>
    <w:rsid w:val="00EC0487"/>
    <w:rsid w:val="00EC07C4"/>
    <w:rsid w:val="00EC0F6C"/>
    <w:rsid w:val="00EC1FEF"/>
    <w:rsid w:val="00EC6D68"/>
    <w:rsid w:val="00ED0E91"/>
    <w:rsid w:val="00ED1336"/>
    <w:rsid w:val="00ED1505"/>
    <w:rsid w:val="00EE31F0"/>
    <w:rsid w:val="00EF0A46"/>
    <w:rsid w:val="00EF17F9"/>
    <w:rsid w:val="00EF1C78"/>
    <w:rsid w:val="00EF2D36"/>
    <w:rsid w:val="00EF477C"/>
    <w:rsid w:val="00EF4F1E"/>
    <w:rsid w:val="00EF69D3"/>
    <w:rsid w:val="00EF7718"/>
    <w:rsid w:val="00EF7EB5"/>
    <w:rsid w:val="00F0227C"/>
    <w:rsid w:val="00F04AAA"/>
    <w:rsid w:val="00F073A9"/>
    <w:rsid w:val="00F102E0"/>
    <w:rsid w:val="00F10CA0"/>
    <w:rsid w:val="00F11513"/>
    <w:rsid w:val="00F128B0"/>
    <w:rsid w:val="00F14D56"/>
    <w:rsid w:val="00F17041"/>
    <w:rsid w:val="00F23668"/>
    <w:rsid w:val="00F25F77"/>
    <w:rsid w:val="00F31136"/>
    <w:rsid w:val="00F31DFC"/>
    <w:rsid w:val="00F3220A"/>
    <w:rsid w:val="00F35D5B"/>
    <w:rsid w:val="00F362B1"/>
    <w:rsid w:val="00F36E78"/>
    <w:rsid w:val="00F42774"/>
    <w:rsid w:val="00F4379B"/>
    <w:rsid w:val="00F45D9C"/>
    <w:rsid w:val="00F463DF"/>
    <w:rsid w:val="00F5028F"/>
    <w:rsid w:val="00F5463F"/>
    <w:rsid w:val="00F609C1"/>
    <w:rsid w:val="00F61762"/>
    <w:rsid w:val="00F625EA"/>
    <w:rsid w:val="00F664D0"/>
    <w:rsid w:val="00F672DB"/>
    <w:rsid w:val="00F6770B"/>
    <w:rsid w:val="00F72381"/>
    <w:rsid w:val="00F74514"/>
    <w:rsid w:val="00F764C8"/>
    <w:rsid w:val="00F765EC"/>
    <w:rsid w:val="00F816DD"/>
    <w:rsid w:val="00F81C7F"/>
    <w:rsid w:val="00F82F9F"/>
    <w:rsid w:val="00F84807"/>
    <w:rsid w:val="00F854CA"/>
    <w:rsid w:val="00F86233"/>
    <w:rsid w:val="00F90457"/>
    <w:rsid w:val="00F94A59"/>
    <w:rsid w:val="00F9758D"/>
    <w:rsid w:val="00FA2A3D"/>
    <w:rsid w:val="00FA574F"/>
    <w:rsid w:val="00FA6E21"/>
    <w:rsid w:val="00FA795A"/>
    <w:rsid w:val="00FB2F5B"/>
    <w:rsid w:val="00FB5379"/>
    <w:rsid w:val="00FB5EDF"/>
    <w:rsid w:val="00FB62DB"/>
    <w:rsid w:val="00FB6C18"/>
    <w:rsid w:val="00FB751D"/>
    <w:rsid w:val="00FB7A42"/>
    <w:rsid w:val="00FC0941"/>
    <w:rsid w:val="00FC4427"/>
    <w:rsid w:val="00FC51C4"/>
    <w:rsid w:val="00FC5916"/>
    <w:rsid w:val="00FD0472"/>
    <w:rsid w:val="00FD0D10"/>
    <w:rsid w:val="00FD16B0"/>
    <w:rsid w:val="00FD1F9B"/>
    <w:rsid w:val="00FD31D1"/>
    <w:rsid w:val="00FD3EE4"/>
    <w:rsid w:val="00FD6446"/>
    <w:rsid w:val="00FD71D7"/>
    <w:rsid w:val="00FE04C3"/>
    <w:rsid w:val="00FE1743"/>
    <w:rsid w:val="00FE23E0"/>
    <w:rsid w:val="00FE426F"/>
    <w:rsid w:val="00FE54A9"/>
    <w:rsid w:val="00FF23A0"/>
    <w:rsid w:val="00FF4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3659"/>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1A365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1A3659"/>
    <w:pPr>
      <w:keepNext/>
      <w:keepLines/>
      <w:pageBreakBefore/>
      <w:numPr>
        <w:ilvl w:val="1"/>
        <w:numId w:val="4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1A3659"/>
    <w:pPr>
      <w:keepNext/>
      <w:keepLines/>
      <w:numPr>
        <w:ilvl w:val="2"/>
        <w:numId w:val="42"/>
      </w:numPr>
      <w:spacing w:before="240" w:after="120" w:line="180" w:lineRule="atLeast"/>
      <w:outlineLvl w:val="2"/>
    </w:pPr>
    <w:rPr>
      <w:b/>
      <w:kern w:val="28"/>
      <w:sz w:val="28"/>
    </w:rPr>
  </w:style>
  <w:style w:type="paragraph" w:styleId="Heading4">
    <w:name w:val="heading 4"/>
    <w:basedOn w:val="Normal"/>
    <w:next w:val="Normal"/>
    <w:qFormat/>
    <w:rsid w:val="001A3659"/>
    <w:pPr>
      <w:keepNext/>
      <w:keepLines/>
      <w:numPr>
        <w:ilvl w:val="3"/>
        <w:numId w:val="42"/>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1A3659"/>
    <w:pPr>
      <w:keepNext/>
      <w:keepLines/>
      <w:numPr>
        <w:ilvl w:val="4"/>
        <w:numId w:val="42"/>
      </w:numPr>
      <w:spacing w:before="120" w:after="120" w:line="180" w:lineRule="atLeast"/>
      <w:outlineLvl w:val="4"/>
    </w:pPr>
    <w:rPr>
      <w:b/>
      <w:i/>
      <w:spacing w:val="-2"/>
      <w:kern w:val="28"/>
    </w:rPr>
  </w:style>
  <w:style w:type="paragraph" w:styleId="Heading6">
    <w:name w:val="heading 6"/>
    <w:basedOn w:val="Normal"/>
    <w:next w:val="Normal"/>
    <w:qFormat/>
    <w:rsid w:val="001A3659"/>
    <w:pPr>
      <w:keepNext/>
      <w:numPr>
        <w:ilvl w:val="5"/>
        <w:numId w:val="42"/>
      </w:numPr>
      <w:outlineLvl w:val="5"/>
    </w:pPr>
    <w:rPr>
      <w:u w:val="single"/>
    </w:rPr>
  </w:style>
  <w:style w:type="paragraph" w:styleId="Heading7">
    <w:name w:val="heading 7"/>
    <w:basedOn w:val="Normal"/>
    <w:next w:val="Normal"/>
    <w:qFormat/>
    <w:rsid w:val="001A3659"/>
    <w:pPr>
      <w:pageBreakBefore/>
      <w:numPr>
        <w:ilvl w:val="6"/>
        <w:numId w:val="42"/>
      </w:numPr>
      <w:spacing w:before="1080"/>
      <w:jc w:val="center"/>
      <w:outlineLvl w:val="6"/>
    </w:pPr>
    <w:rPr>
      <w:b/>
      <w:sz w:val="40"/>
      <w:szCs w:val="24"/>
    </w:rPr>
  </w:style>
  <w:style w:type="paragraph" w:styleId="Heading8">
    <w:name w:val="heading 8"/>
    <w:basedOn w:val="Normal"/>
    <w:next w:val="Normal"/>
    <w:qFormat/>
    <w:rsid w:val="001A3659"/>
    <w:pPr>
      <w:keepNext/>
      <w:numPr>
        <w:ilvl w:val="7"/>
        <w:numId w:val="42"/>
      </w:numPr>
      <w:outlineLvl w:val="7"/>
    </w:pPr>
    <w:rPr>
      <w:b/>
      <w:bCs/>
      <w:sz w:val="24"/>
      <w:szCs w:val="24"/>
    </w:rPr>
  </w:style>
  <w:style w:type="paragraph" w:styleId="Heading9">
    <w:name w:val="heading 9"/>
    <w:basedOn w:val="Normal"/>
    <w:next w:val="Normal"/>
    <w:qFormat/>
    <w:rsid w:val="001A3659"/>
    <w:pPr>
      <w:keepNext/>
      <w:numPr>
        <w:ilvl w:val="8"/>
        <w:numId w:val="4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 Char Char1 Char,Body Text Char Char Char Char Char Char Char Char Char Char Char Char Char,Body Text Char Char Char Char Char Char Char Char Char Char Char1 Char,Body Text Char3"/>
    <w:basedOn w:val="Normal"/>
    <w:link w:val="BodyTextChar4"/>
    <w:rsid w:val="001A3659"/>
  </w:style>
  <w:style w:type="paragraph" w:customStyle="1" w:styleId="Enclosure">
    <w:name w:val="Enclosure"/>
    <w:basedOn w:val="BodyText"/>
    <w:next w:val="Normal"/>
    <w:rsid w:val="001A3659"/>
    <w:pPr>
      <w:keepLines/>
      <w:spacing w:before="220"/>
    </w:pPr>
  </w:style>
  <w:style w:type="paragraph" w:customStyle="1" w:styleId="HeaderBase">
    <w:name w:val="Header Base"/>
    <w:basedOn w:val="BodyText"/>
    <w:rsid w:val="001A3659"/>
    <w:pPr>
      <w:keepLines/>
      <w:tabs>
        <w:tab w:val="center" w:pos="4320"/>
        <w:tab w:val="right" w:pos="8640"/>
      </w:tabs>
      <w:spacing w:after="0"/>
    </w:pPr>
  </w:style>
  <w:style w:type="paragraph" w:styleId="Footer">
    <w:name w:val="footer"/>
    <w:basedOn w:val="HeaderBase"/>
    <w:rsid w:val="001A3659"/>
    <w:pPr>
      <w:spacing w:before="600"/>
    </w:pPr>
    <w:rPr>
      <w:sz w:val="18"/>
    </w:rPr>
  </w:style>
  <w:style w:type="paragraph" w:styleId="Header">
    <w:name w:val="header"/>
    <w:basedOn w:val="HeaderBase"/>
    <w:rsid w:val="001A3659"/>
    <w:pPr>
      <w:spacing w:after="600"/>
    </w:pPr>
  </w:style>
  <w:style w:type="paragraph" w:customStyle="1" w:styleId="HeadingBase">
    <w:name w:val="Heading Base"/>
    <w:basedOn w:val="BodyText"/>
    <w:next w:val="BodyText"/>
    <w:rsid w:val="001A3659"/>
    <w:pPr>
      <w:keepNext/>
      <w:keepLines/>
      <w:spacing w:after="0"/>
    </w:pPr>
    <w:rPr>
      <w:spacing w:val="-10"/>
      <w:kern w:val="28"/>
    </w:rPr>
  </w:style>
  <w:style w:type="paragraph" w:styleId="MessageHeader">
    <w:name w:val="Message Header"/>
    <w:basedOn w:val="BodyText"/>
    <w:rsid w:val="001A3659"/>
    <w:pPr>
      <w:keepLines/>
      <w:spacing w:after="120"/>
      <w:ind w:left="1555" w:hanging="720"/>
    </w:pPr>
  </w:style>
  <w:style w:type="paragraph" w:customStyle="1" w:styleId="MessageHeaderFirst">
    <w:name w:val="Message Header First"/>
    <w:basedOn w:val="MessageHeader"/>
    <w:next w:val="MessageHeader"/>
    <w:rsid w:val="001A3659"/>
    <w:pPr>
      <w:spacing w:before="220"/>
    </w:pPr>
  </w:style>
  <w:style w:type="character" w:customStyle="1" w:styleId="MessageHeaderLabel">
    <w:name w:val="Message Header Label"/>
    <w:rsid w:val="001A3659"/>
    <w:rPr>
      <w:rFonts w:ascii="Helvetica" w:hAnsi="Helvetica"/>
      <w:spacing w:val="-10"/>
      <w:sz w:val="18"/>
    </w:rPr>
  </w:style>
  <w:style w:type="paragraph" w:customStyle="1" w:styleId="MessageHeaderLast">
    <w:name w:val="Message Header Last"/>
    <w:basedOn w:val="MessageHeader"/>
    <w:next w:val="BodyText"/>
    <w:rsid w:val="001A3659"/>
    <w:pPr>
      <w:pBdr>
        <w:bottom w:val="single" w:sz="6" w:space="15" w:color="auto"/>
      </w:pBdr>
      <w:spacing w:after="320"/>
    </w:pPr>
  </w:style>
  <w:style w:type="paragraph" w:styleId="NormalIndent">
    <w:name w:val="Normal Indent"/>
    <w:basedOn w:val="Normal"/>
    <w:rsid w:val="001A3659"/>
    <w:pPr>
      <w:ind w:left="1555"/>
    </w:pPr>
  </w:style>
  <w:style w:type="character" w:styleId="PageNumber">
    <w:name w:val="page number"/>
    <w:rsid w:val="001A3659"/>
    <w:rPr>
      <w:sz w:val="18"/>
    </w:rPr>
  </w:style>
  <w:style w:type="paragraph" w:customStyle="1" w:styleId="ReturnAddress">
    <w:name w:val="Return Address"/>
    <w:basedOn w:val="Normal"/>
    <w:rsid w:val="001A3659"/>
    <w:pPr>
      <w:keepLines/>
      <w:spacing w:line="200" w:lineRule="atLeast"/>
    </w:pPr>
    <w:rPr>
      <w:spacing w:val="-2"/>
      <w:sz w:val="16"/>
    </w:rPr>
  </w:style>
  <w:style w:type="paragraph" w:styleId="Signature">
    <w:name w:val="Signature"/>
    <w:basedOn w:val="BodyText"/>
    <w:rsid w:val="001A3659"/>
    <w:pPr>
      <w:keepNext/>
      <w:keepLines/>
      <w:spacing w:before="660" w:after="0"/>
    </w:pPr>
  </w:style>
  <w:style w:type="paragraph" w:customStyle="1" w:styleId="SignatureJobTitle">
    <w:name w:val="Signature Job Title"/>
    <w:basedOn w:val="Signature"/>
    <w:next w:val="Normal"/>
    <w:rsid w:val="001A3659"/>
    <w:pPr>
      <w:spacing w:before="0"/>
    </w:pPr>
  </w:style>
  <w:style w:type="paragraph" w:customStyle="1" w:styleId="SignatureName">
    <w:name w:val="Signature Name"/>
    <w:basedOn w:val="Signature"/>
    <w:next w:val="SignatureJobTitle"/>
    <w:rsid w:val="001A3659"/>
    <w:pPr>
      <w:spacing w:before="720"/>
    </w:pPr>
  </w:style>
  <w:style w:type="paragraph" w:styleId="TOC1">
    <w:name w:val="toc 1"/>
    <w:basedOn w:val="Normal"/>
    <w:next w:val="Normal"/>
    <w:uiPriority w:val="39"/>
    <w:rsid w:val="001A365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1A3659"/>
    <w:pPr>
      <w:ind w:left="1195" w:hanging="360"/>
    </w:pPr>
  </w:style>
  <w:style w:type="paragraph" w:styleId="List2">
    <w:name w:val="List 2"/>
    <w:basedOn w:val="Normal"/>
    <w:rsid w:val="001A3659"/>
    <w:pPr>
      <w:ind w:left="1555" w:hanging="360"/>
    </w:pPr>
  </w:style>
  <w:style w:type="paragraph" w:styleId="List3">
    <w:name w:val="List 3"/>
    <w:basedOn w:val="Normal"/>
    <w:rsid w:val="001A3659"/>
    <w:pPr>
      <w:ind w:left="1915" w:hanging="360"/>
    </w:pPr>
  </w:style>
  <w:style w:type="paragraph" w:styleId="List4">
    <w:name w:val="List 4"/>
    <w:basedOn w:val="Normal"/>
    <w:rsid w:val="001A3659"/>
    <w:pPr>
      <w:ind w:left="2275" w:hanging="360"/>
    </w:pPr>
  </w:style>
  <w:style w:type="paragraph" w:styleId="List5">
    <w:name w:val="List 5"/>
    <w:basedOn w:val="Normal"/>
    <w:rsid w:val="001A3659"/>
    <w:pPr>
      <w:ind w:left="2635" w:hanging="360"/>
    </w:pPr>
  </w:style>
  <w:style w:type="paragraph" w:styleId="ListBullet">
    <w:name w:val="List Bullet"/>
    <w:basedOn w:val="Normal"/>
    <w:rsid w:val="001A3659"/>
    <w:pPr>
      <w:numPr>
        <w:numId w:val="1"/>
      </w:numPr>
      <w:ind w:left="1195"/>
    </w:pPr>
  </w:style>
  <w:style w:type="paragraph" w:styleId="ListBullet2">
    <w:name w:val="List Bullet 2"/>
    <w:basedOn w:val="Normal"/>
    <w:rsid w:val="001A3659"/>
    <w:pPr>
      <w:numPr>
        <w:numId w:val="2"/>
      </w:numPr>
      <w:ind w:left="1555"/>
    </w:pPr>
  </w:style>
  <w:style w:type="paragraph" w:styleId="ListBullet3">
    <w:name w:val="List Bullet 3"/>
    <w:basedOn w:val="Normal"/>
    <w:rsid w:val="001A3659"/>
    <w:pPr>
      <w:numPr>
        <w:numId w:val="3"/>
      </w:numPr>
      <w:ind w:left="1915"/>
    </w:pPr>
  </w:style>
  <w:style w:type="paragraph" w:styleId="ListBullet4">
    <w:name w:val="List Bullet 4"/>
    <w:basedOn w:val="Normal"/>
    <w:rsid w:val="001A3659"/>
    <w:pPr>
      <w:numPr>
        <w:numId w:val="4"/>
      </w:numPr>
      <w:ind w:left="2275"/>
    </w:pPr>
  </w:style>
  <w:style w:type="paragraph" w:styleId="ListBullet5">
    <w:name w:val="List Bullet 5"/>
    <w:basedOn w:val="Normal"/>
    <w:rsid w:val="001A3659"/>
    <w:pPr>
      <w:numPr>
        <w:numId w:val="5"/>
      </w:numPr>
      <w:ind w:left="2635"/>
    </w:pPr>
  </w:style>
  <w:style w:type="paragraph" w:styleId="ListContinue">
    <w:name w:val="List Continue"/>
    <w:basedOn w:val="Normal"/>
    <w:rsid w:val="001A3659"/>
    <w:pPr>
      <w:spacing w:after="120"/>
      <w:ind w:left="1195"/>
    </w:pPr>
  </w:style>
  <w:style w:type="paragraph" w:styleId="ListContinue2">
    <w:name w:val="List Continue 2"/>
    <w:basedOn w:val="Normal"/>
    <w:rsid w:val="001A3659"/>
    <w:pPr>
      <w:spacing w:after="120"/>
      <w:ind w:left="1555"/>
    </w:pPr>
  </w:style>
  <w:style w:type="paragraph" w:styleId="ListContinue3">
    <w:name w:val="List Continue 3"/>
    <w:basedOn w:val="Normal"/>
    <w:rsid w:val="001A3659"/>
    <w:pPr>
      <w:spacing w:after="120"/>
      <w:ind w:left="1915"/>
    </w:pPr>
  </w:style>
  <w:style w:type="paragraph" w:styleId="ListContinue4">
    <w:name w:val="List Continue 4"/>
    <w:basedOn w:val="Normal"/>
    <w:rsid w:val="001A3659"/>
    <w:pPr>
      <w:spacing w:after="120"/>
      <w:ind w:left="2275"/>
    </w:pPr>
  </w:style>
  <w:style w:type="paragraph" w:styleId="ListContinue5">
    <w:name w:val="List Continue 5"/>
    <w:basedOn w:val="Normal"/>
    <w:rsid w:val="001A3659"/>
    <w:pPr>
      <w:spacing w:after="120"/>
      <w:ind w:left="2635"/>
    </w:pPr>
  </w:style>
  <w:style w:type="paragraph" w:styleId="ListNumber">
    <w:name w:val="List Number"/>
    <w:basedOn w:val="Normal"/>
    <w:rsid w:val="001A3659"/>
    <w:pPr>
      <w:numPr>
        <w:numId w:val="6"/>
      </w:numPr>
      <w:ind w:left="1195"/>
    </w:pPr>
  </w:style>
  <w:style w:type="paragraph" w:styleId="ListNumber2">
    <w:name w:val="List Number 2"/>
    <w:basedOn w:val="Normal"/>
    <w:rsid w:val="001A3659"/>
    <w:pPr>
      <w:numPr>
        <w:numId w:val="7"/>
      </w:numPr>
      <w:ind w:left="1555"/>
    </w:pPr>
  </w:style>
  <w:style w:type="paragraph" w:styleId="ListNumber3">
    <w:name w:val="List Number 3"/>
    <w:basedOn w:val="Normal"/>
    <w:rsid w:val="001A3659"/>
    <w:pPr>
      <w:numPr>
        <w:numId w:val="8"/>
      </w:numPr>
      <w:ind w:left="1915"/>
    </w:pPr>
  </w:style>
  <w:style w:type="paragraph" w:styleId="ListNumber4">
    <w:name w:val="List Number 4"/>
    <w:basedOn w:val="Normal"/>
    <w:rsid w:val="001A3659"/>
    <w:pPr>
      <w:numPr>
        <w:numId w:val="9"/>
      </w:numPr>
      <w:ind w:left="2275"/>
    </w:pPr>
  </w:style>
  <w:style w:type="paragraph" w:styleId="ListNumber5">
    <w:name w:val="List Number 5"/>
    <w:basedOn w:val="Normal"/>
    <w:rsid w:val="001A3659"/>
    <w:pPr>
      <w:numPr>
        <w:numId w:val="10"/>
      </w:numPr>
      <w:ind w:left="2635"/>
    </w:pPr>
  </w:style>
  <w:style w:type="paragraph" w:styleId="TOC2">
    <w:name w:val="toc 2"/>
    <w:basedOn w:val="Normal"/>
    <w:next w:val="Normal"/>
    <w:uiPriority w:val="39"/>
    <w:rsid w:val="001A365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1A3659"/>
    <w:pPr>
      <w:spacing w:before="0" w:beforeAutospacing="0" w:after="0" w:afterAutospacing="0" w:line="240" w:lineRule="auto"/>
      <w:ind w:left="720"/>
    </w:pPr>
    <w:rPr>
      <w:noProof/>
    </w:rPr>
  </w:style>
  <w:style w:type="paragraph" w:styleId="TOC4">
    <w:name w:val="toc 4"/>
    <w:basedOn w:val="Normal"/>
    <w:next w:val="Normal"/>
    <w:uiPriority w:val="39"/>
    <w:rsid w:val="001A3659"/>
    <w:pPr>
      <w:spacing w:before="0" w:beforeAutospacing="0" w:after="0" w:afterAutospacing="0" w:line="240" w:lineRule="auto"/>
      <w:ind w:left="1008"/>
    </w:pPr>
    <w:rPr>
      <w:noProof/>
    </w:rPr>
  </w:style>
  <w:style w:type="paragraph" w:styleId="TOC5">
    <w:name w:val="toc 5"/>
    <w:basedOn w:val="Normal"/>
    <w:next w:val="Normal"/>
    <w:semiHidden/>
    <w:rsid w:val="001A3659"/>
    <w:pPr>
      <w:spacing w:before="0" w:beforeAutospacing="0" w:after="0" w:afterAutospacing="0" w:line="240" w:lineRule="auto"/>
      <w:ind w:left="1296"/>
    </w:pPr>
  </w:style>
  <w:style w:type="paragraph" w:styleId="TOC6">
    <w:name w:val="toc 6"/>
    <w:basedOn w:val="Normal"/>
    <w:next w:val="Normal"/>
    <w:semiHidden/>
    <w:rsid w:val="001A3659"/>
    <w:pPr>
      <w:spacing w:before="0" w:beforeAutospacing="0" w:after="0" w:afterAutospacing="0" w:line="240" w:lineRule="auto"/>
      <w:ind w:left="1584"/>
    </w:pPr>
  </w:style>
  <w:style w:type="paragraph" w:styleId="TOC7">
    <w:name w:val="toc 7"/>
    <w:basedOn w:val="Normal"/>
    <w:next w:val="Normal"/>
    <w:semiHidden/>
    <w:rsid w:val="001A3659"/>
    <w:pPr>
      <w:spacing w:before="240" w:after="240"/>
      <w:ind w:right="720"/>
      <w:jc w:val="center"/>
    </w:pPr>
    <w:rPr>
      <w:b/>
      <w:noProof/>
      <w:color w:val="333399"/>
      <w:sz w:val="28"/>
      <w:szCs w:val="40"/>
    </w:rPr>
  </w:style>
  <w:style w:type="paragraph" w:styleId="TOC8">
    <w:name w:val="toc 8"/>
    <w:basedOn w:val="Normal"/>
    <w:next w:val="Normal"/>
    <w:semiHidden/>
    <w:rsid w:val="001A3659"/>
    <w:pPr>
      <w:ind w:left="1400"/>
    </w:pPr>
  </w:style>
  <w:style w:type="paragraph" w:styleId="TOC9">
    <w:name w:val="toc 9"/>
    <w:basedOn w:val="Normal"/>
    <w:next w:val="Normal"/>
    <w:semiHidden/>
    <w:rsid w:val="001A3659"/>
    <w:pPr>
      <w:ind w:left="1600"/>
    </w:pPr>
  </w:style>
  <w:style w:type="character" w:styleId="Hyperlink">
    <w:name w:val="Hyperlink"/>
    <w:uiPriority w:val="99"/>
    <w:rsid w:val="001A3659"/>
    <w:rPr>
      <w:color w:val="0000FF"/>
      <w:u w:val="single"/>
    </w:rPr>
  </w:style>
  <w:style w:type="paragraph" w:styleId="NormalWeb">
    <w:name w:val="Normal (Web)"/>
    <w:basedOn w:val="Normal"/>
    <w:uiPriority w:val="99"/>
    <w:rsid w:val="001A3659"/>
    <w:rPr>
      <w:sz w:val="24"/>
      <w:szCs w:val="24"/>
    </w:rPr>
  </w:style>
  <w:style w:type="paragraph" w:customStyle="1" w:styleId="Title1">
    <w:name w:val="Title 1"/>
    <w:rsid w:val="001A3659"/>
    <w:pPr>
      <w:widowControl w:val="0"/>
      <w:autoSpaceDE w:val="0"/>
      <w:autoSpaceDN w:val="0"/>
      <w:adjustRightInd w:val="0"/>
    </w:pPr>
    <w:rPr>
      <w:rFonts w:ascii="Helvetica" w:hAnsi="Helvetica"/>
      <w:b/>
      <w:bCs/>
      <w:sz w:val="24"/>
      <w:szCs w:val="24"/>
    </w:rPr>
  </w:style>
  <w:style w:type="paragraph" w:customStyle="1" w:styleId="Title2">
    <w:name w:val="Title 2"/>
    <w:rsid w:val="001A365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1A3659"/>
    <w:pPr>
      <w:widowControl w:val="0"/>
      <w:autoSpaceDE w:val="0"/>
      <w:autoSpaceDN w:val="0"/>
      <w:adjustRightInd w:val="0"/>
      <w:jc w:val="center"/>
    </w:pPr>
    <w:rPr>
      <w:rFonts w:ascii="Helvetica" w:hAnsi="Helvetica"/>
      <w:sz w:val="18"/>
      <w:szCs w:val="18"/>
    </w:rPr>
  </w:style>
  <w:style w:type="paragraph" w:customStyle="1" w:styleId="Statement">
    <w:name w:val="Statement"/>
    <w:rsid w:val="001A3659"/>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1A3659"/>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1A365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1A3659"/>
    <w:rPr>
      <w:sz w:val="16"/>
      <w:szCs w:val="16"/>
    </w:rPr>
  </w:style>
  <w:style w:type="paragraph" w:styleId="CommentText">
    <w:name w:val="annotation text"/>
    <w:basedOn w:val="Normal"/>
    <w:semiHidden/>
    <w:rsid w:val="001A3659"/>
  </w:style>
  <w:style w:type="character" w:styleId="FollowedHyperlink">
    <w:name w:val="FollowedHyperlink"/>
    <w:rsid w:val="001A3659"/>
    <w:rPr>
      <w:color w:val="800080"/>
      <w:u w:val="single"/>
    </w:rPr>
  </w:style>
  <w:style w:type="paragraph" w:styleId="BodyTextIndent">
    <w:name w:val="Body Text Indent"/>
    <w:aliases w:val="Body Text Indent Char1,Body Text Indent Char Char,Body Text Indent Char Char Char Char"/>
    <w:basedOn w:val="Normal"/>
    <w:link w:val="BodyTextIndentChar"/>
    <w:rsid w:val="001A3659"/>
    <w:pPr>
      <w:ind w:left="540" w:hanging="540"/>
    </w:pPr>
    <w:rPr>
      <w:rFonts w:cs="Courier New"/>
    </w:rPr>
  </w:style>
  <w:style w:type="paragraph" w:styleId="BodyTextIndent2">
    <w:name w:val="Body Text Indent 2"/>
    <w:basedOn w:val="Normal"/>
    <w:rsid w:val="001A3659"/>
    <w:rPr>
      <w:b/>
      <w:bCs/>
      <w:color w:val="666699"/>
      <w:sz w:val="40"/>
    </w:rPr>
  </w:style>
  <w:style w:type="paragraph" w:styleId="Index1">
    <w:name w:val="index 1"/>
    <w:basedOn w:val="Normal"/>
    <w:next w:val="Normal"/>
    <w:semiHidden/>
    <w:rsid w:val="001A3659"/>
    <w:pPr>
      <w:spacing w:before="0" w:beforeAutospacing="0" w:after="0" w:afterAutospacing="0" w:line="240" w:lineRule="auto"/>
      <w:ind w:left="202" w:hanging="202"/>
    </w:pPr>
  </w:style>
  <w:style w:type="paragraph" w:styleId="Index2">
    <w:name w:val="index 2"/>
    <w:basedOn w:val="Normal"/>
    <w:next w:val="Normal"/>
    <w:semiHidden/>
    <w:rsid w:val="001A3659"/>
    <w:pPr>
      <w:spacing w:before="0" w:beforeAutospacing="0" w:after="0" w:afterAutospacing="0" w:line="240" w:lineRule="auto"/>
      <w:ind w:left="490" w:hanging="202"/>
    </w:pPr>
  </w:style>
  <w:style w:type="paragraph" w:styleId="Index3">
    <w:name w:val="index 3"/>
    <w:basedOn w:val="Normal"/>
    <w:next w:val="Normal"/>
    <w:semiHidden/>
    <w:rsid w:val="001A3659"/>
    <w:pPr>
      <w:spacing w:before="0" w:beforeAutospacing="0" w:after="0" w:afterAutospacing="0" w:line="240" w:lineRule="auto"/>
      <w:ind w:left="605" w:hanging="202"/>
    </w:pPr>
  </w:style>
  <w:style w:type="paragraph" w:styleId="Index4">
    <w:name w:val="index 4"/>
    <w:basedOn w:val="Normal"/>
    <w:next w:val="Normal"/>
    <w:semiHidden/>
    <w:rsid w:val="001A3659"/>
    <w:pPr>
      <w:spacing w:before="0" w:beforeAutospacing="0" w:after="0" w:afterAutospacing="0" w:line="240" w:lineRule="auto"/>
      <w:ind w:left="807" w:hanging="202"/>
    </w:pPr>
  </w:style>
  <w:style w:type="paragraph" w:styleId="Index5">
    <w:name w:val="index 5"/>
    <w:basedOn w:val="Normal"/>
    <w:next w:val="Normal"/>
    <w:semiHidden/>
    <w:rsid w:val="001A3659"/>
    <w:pPr>
      <w:ind w:left="1000" w:hanging="200"/>
    </w:pPr>
  </w:style>
  <w:style w:type="paragraph" w:styleId="Index6">
    <w:name w:val="index 6"/>
    <w:basedOn w:val="Normal"/>
    <w:next w:val="Normal"/>
    <w:semiHidden/>
    <w:rsid w:val="001A3659"/>
    <w:pPr>
      <w:ind w:left="1200" w:hanging="200"/>
    </w:pPr>
  </w:style>
  <w:style w:type="paragraph" w:styleId="Index7">
    <w:name w:val="index 7"/>
    <w:basedOn w:val="Normal"/>
    <w:next w:val="Normal"/>
    <w:semiHidden/>
    <w:rsid w:val="001A3659"/>
    <w:pPr>
      <w:ind w:left="1400" w:hanging="200"/>
    </w:pPr>
  </w:style>
  <w:style w:type="paragraph" w:styleId="Index8">
    <w:name w:val="index 8"/>
    <w:basedOn w:val="Normal"/>
    <w:next w:val="Normal"/>
    <w:semiHidden/>
    <w:rsid w:val="001A3659"/>
    <w:pPr>
      <w:ind w:left="1600" w:hanging="200"/>
    </w:pPr>
  </w:style>
  <w:style w:type="paragraph" w:styleId="Index9">
    <w:name w:val="index 9"/>
    <w:basedOn w:val="Normal"/>
    <w:next w:val="Normal"/>
    <w:semiHidden/>
    <w:rsid w:val="001A3659"/>
    <w:pPr>
      <w:ind w:left="1800" w:hanging="200"/>
    </w:pPr>
  </w:style>
  <w:style w:type="paragraph" w:styleId="IndexHeading">
    <w:name w:val="index heading"/>
    <w:basedOn w:val="Normal"/>
    <w:next w:val="Index1"/>
    <w:semiHidden/>
    <w:rsid w:val="001A3659"/>
  </w:style>
  <w:style w:type="paragraph" w:styleId="BlockText">
    <w:name w:val="Block Text"/>
    <w:basedOn w:val="Normal"/>
    <w:rsid w:val="001A3659"/>
    <w:pPr>
      <w:spacing w:after="120"/>
      <w:ind w:left="1440" w:right="1440"/>
    </w:pPr>
  </w:style>
  <w:style w:type="paragraph" w:styleId="BodyTextFirstIndent">
    <w:name w:val="Body Text First Indent"/>
    <w:basedOn w:val="BodyText"/>
    <w:rsid w:val="001A3659"/>
    <w:pPr>
      <w:spacing w:before="0" w:line="240" w:lineRule="auto"/>
      <w:ind w:firstLine="210"/>
    </w:pPr>
  </w:style>
  <w:style w:type="paragraph" w:styleId="BodyTextFirstIndent2">
    <w:name w:val="Body Text First Indent 2"/>
    <w:basedOn w:val="BodyTextIndent"/>
    <w:rsid w:val="001A3659"/>
    <w:pPr>
      <w:spacing w:after="120"/>
      <w:ind w:left="360" w:firstLine="210"/>
    </w:pPr>
    <w:rPr>
      <w:rFonts w:ascii="Helvetica" w:hAnsi="Helvetica" w:cs="Times New Roman"/>
      <w:spacing w:val="-5"/>
    </w:rPr>
  </w:style>
  <w:style w:type="paragraph" w:styleId="Caption">
    <w:name w:val="caption"/>
    <w:basedOn w:val="Normal"/>
    <w:next w:val="Normal"/>
    <w:qFormat/>
    <w:rsid w:val="001A3659"/>
    <w:pPr>
      <w:spacing w:before="120" w:after="120"/>
    </w:pPr>
    <w:rPr>
      <w:b/>
      <w:bCs/>
    </w:rPr>
  </w:style>
  <w:style w:type="paragraph" w:styleId="Date">
    <w:name w:val="Date"/>
    <w:basedOn w:val="Normal"/>
    <w:next w:val="Normal"/>
    <w:rsid w:val="001A3659"/>
  </w:style>
  <w:style w:type="paragraph" w:styleId="E-mailSignature">
    <w:name w:val="E-mail Signature"/>
    <w:basedOn w:val="Normal"/>
    <w:rsid w:val="001A3659"/>
  </w:style>
  <w:style w:type="paragraph" w:styleId="EndnoteText">
    <w:name w:val="endnote text"/>
    <w:basedOn w:val="Normal"/>
    <w:semiHidden/>
    <w:rsid w:val="001A3659"/>
  </w:style>
  <w:style w:type="paragraph" w:styleId="EnvelopeAddress">
    <w:name w:val="envelope address"/>
    <w:basedOn w:val="Normal"/>
    <w:rsid w:val="001A365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1A3659"/>
    <w:rPr>
      <w:rFonts w:cs="Arial"/>
    </w:rPr>
  </w:style>
  <w:style w:type="paragraph" w:styleId="FootnoteText">
    <w:name w:val="footnote text"/>
    <w:basedOn w:val="Normal"/>
    <w:semiHidden/>
    <w:rsid w:val="001A3659"/>
  </w:style>
  <w:style w:type="paragraph" w:styleId="HTMLAddress">
    <w:name w:val="HTML Address"/>
    <w:basedOn w:val="Normal"/>
    <w:rsid w:val="001A3659"/>
    <w:rPr>
      <w:i/>
      <w:iCs/>
    </w:rPr>
  </w:style>
  <w:style w:type="paragraph" w:styleId="HTMLPreformatted">
    <w:name w:val="HTML Preformatted"/>
    <w:basedOn w:val="Normal"/>
    <w:rsid w:val="001A3659"/>
    <w:rPr>
      <w:rFonts w:cs="Courier New"/>
    </w:rPr>
  </w:style>
  <w:style w:type="paragraph" w:styleId="MacroText">
    <w:name w:val="macro"/>
    <w:semiHidden/>
    <w:rsid w:val="001A365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1A3659"/>
  </w:style>
  <w:style w:type="paragraph" w:styleId="PlainText">
    <w:name w:val="Plain Text"/>
    <w:basedOn w:val="Normal"/>
    <w:link w:val="PlainTextChar"/>
    <w:rsid w:val="001A3659"/>
    <w:rPr>
      <w:rFonts w:cs="Courier New"/>
    </w:rPr>
  </w:style>
  <w:style w:type="paragraph" w:styleId="Salutation">
    <w:name w:val="Salutation"/>
    <w:basedOn w:val="Normal"/>
    <w:next w:val="Normal"/>
    <w:rsid w:val="001A3659"/>
  </w:style>
  <w:style w:type="paragraph" w:styleId="Subtitle">
    <w:name w:val="Subtitle"/>
    <w:basedOn w:val="Normal"/>
    <w:qFormat/>
    <w:rsid w:val="001A3659"/>
    <w:pPr>
      <w:spacing w:after="60"/>
      <w:jc w:val="center"/>
      <w:outlineLvl w:val="1"/>
    </w:pPr>
    <w:rPr>
      <w:rFonts w:cs="Arial"/>
      <w:sz w:val="24"/>
      <w:szCs w:val="24"/>
    </w:rPr>
  </w:style>
  <w:style w:type="paragraph" w:styleId="TableofAuthorities">
    <w:name w:val="table of authorities"/>
    <w:basedOn w:val="Normal"/>
    <w:next w:val="Normal"/>
    <w:semiHidden/>
    <w:rsid w:val="001A3659"/>
    <w:pPr>
      <w:ind w:left="200" w:hanging="200"/>
    </w:pPr>
  </w:style>
  <w:style w:type="paragraph" w:styleId="TableofFigures">
    <w:name w:val="table of figures"/>
    <w:basedOn w:val="Normal"/>
    <w:next w:val="Normal"/>
    <w:semiHidden/>
    <w:rsid w:val="001A3659"/>
    <w:pPr>
      <w:ind w:left="400" w:hanging="400"/>
    </w:pPr>
  </w:style>
  <w:style w:type="paragraph" w:styleId="Title">
    <w:name w:val="Title"/>
    <w:basedOn w:val="Normal"/>
    <w:qFormat/>
    <w:rsid w:val="001A3659"/>
    <w:pPr>
      <w:spacing w:before="240" w:after="60"/>
      <w:jc w:val="center"/>
      <w:outlineLvl w:val="0"/>
    </w:pPr>
    <w:rPr>
      <w:rFonts w:cs="Arial"/>
      <w:b/>
      <w:bCs/>
      <w:kern w:val="28"/>
      <w:sz w:val="32"/>
      <w:szCs w:val="32"/>
    </w:rPr>
  </w:style>
  <w:style w:type="paragraph" w:styleId="TOAHeading">
    <w:name w:val="toa heading"/>
    <w:basedOn w:val="Normal"/>
    <w:next w:val="Normal"/>
    <w:semiHidden/>
    <w:rsid w:val="001A3659"/>
    <w:pPr>
      <w:spacing w:before="120"/>
    </w:pPr>
    <w:rPr>
      <w:rFonts w:cs="Arial"/>
      <w:b/>
      <w:bCs/>
      <w:sz w:val="24"/>
      <w:szCs w:val="24"/>
    </w:rPr>
  </w:style>
  <w:style w:type="paragraph" w:customStyle="1" w:styleId="Example">
    <w:name w:val="Example"/>
    <w:basedOn w:val="Normal"/>
    <w:next w:val="Normal"/>
    <w:link w:val="ExampleChar1"/>
    <w:rsid w:val="001A3659"/>
    <w:pPr>
      <w:shd w:val="clear" w:color="auto" w:fill="E6E6E6"/>
      <w:ind w:right="576"/>
    </w:pPr>
  </w:style>
  <w:style w:type="paragraph" w:customStyle="1" w:styleId="Example-Small">
    <w:name w:val="Example - Small"/>
    <w:basedOn w:val="BodyText"/>
    <w:next w:val="BodyText"/>
    <w:rsid w:val="001A365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1A3659"/>
  </w:style>
  <w:style w:type="character" w:styleId="FootnoteReference">
    <w:name w:val="footnote reference"/>
    <w:semiHidden/>
    <w:rsid w:val="001A3659"/>
    <w:rPr>
      <w:vertAlign w:val="superscript"/>
    </w:rPr>
  </w:style>
  <w:style w:type="paragraph" w:styleId="DocumentMap">
    <w:name w:val="Document Map"/>
    <w:basedOn w:val="Normal"/>
    <w:semiHidden/>
    <w:rsid w:val="001A3659"/>
    <w:pPr>
      <w:shd w:val="clear" w:color="auto" w:fill="000080"/>
    </w:pPr>
    <w:rPr>
      <w:rFonts w:cs="Tahoma"/>
    </w:rPr>
  </w:style>
  <w:style w:type="character" w:styleId="HTMLCode">
    <w:name w:val="HTML Code"/>
    <w:rsid w:val="001A3659"/>
    <w:rPr>
      <w:rFonts w:ascii="Helvetica" w:hAnsi="Helvetica"/>
      <w:sz w:val="20"/>
      <w:szCs w:val="20"/>
    </w:rPr>
  </w:style>
  <w:style w:type="character" w:styleId="HTMLKeyboard">
    <w:name w:val="HTML Keyboard"/>
    <w:rsid w:val="001A3659"/>
    <w:rPr>
      <w:rFonts w:ascii="Helvetica" w:hAnsi="Helvetica"/>
      <w:sz w:val="20"/>
      <w:szCs w:val="20"/>
    </w:rPr>
  </w:style>
  <w:style w:type="character" w:styleId="HTMLSample">
    <w:name w:val="HTML Sample"/>
    <w:rsid w:val="001A3659"/>
    <w:rPr>
      <w:rFonts w:ascii="Helvetica" w:hAnsi="Helvetica"/>
    </w:rPr>
  </w:style>
  <w:style w:type="character" w:styleId="HTMLTypewriter">
    <w:name w:val="HTML Typewriter"/>
    <w:rsid w:val="001A3659"/>
    <w:rPr>
      <w:rFonts w:ascii="Helvetica" w:hAnsi="Helvetica"/>
      <w:sz w:val="20"/>
      <w:szCs w:val="20"/>
    </w:rPr>
  </w:style>
  <w:style w:type="paragraph" w:styleId="Closing">
    <w:name w:val="Closing"/>
    <w:basedOn w:val="Normal"/>
    <w:rsid w:val="001A3659"/>
    <w:pPr>
      <w:keepNext/>
      <w:spacing w:line="220" w:lineRule="atLeast"/>
    </w:pPr>
  </w:style>
  <w:style w:type="paragraph" w:customStyle="1" w:styleId="Example-Code">
    <w:name w:val="Example - Code"/>
    <w:basedOn w:val="Example"/>
    <w:next w:val="Normal"/>
    <w:link w:val="Example-CodeChar1"/>
    <w:rsid w:val="001A365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1A365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1A3659"/>
    <w:pPr>
      <w:keepNext/>
      <w:keepLines/>
      <w:spacing w:before="400" w:after="120" w:line="240" w:lineRule="atLeast"/>
    </w:pPr>
    <w:rPr>
      <w:rFonts w:ascii="Arial Black" w:hAnsi="Arial Black"/>
      <w:kern w:val="28"/>
      <w:sz w:val="96"/>
    </w:rPr>
  </w:style>
  <w:style w:type="paragraph" w:customStyle="1" w:styleId="EmptyLine">
    <w:name w:val="Empty Line"/>
    <w:rsid w:val="001A365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1A3659"/>
    <w:pPr>
      <w:spacing w:line="210" w:lineRule="atLeast"/>
    </w:pPr>
    <w:rPr>
      <w:rFonts w:ascii="Verdana" w:eastAsia="Arial Unicode MS" w:hAnsi="Verdana" w:cs="Arial Unicode MS"/>
      <w:color w:val="333333"/>
      <w:sz w:val="18"/>
      <w:szCs w:val="18"/>
    </w:rPr>
  </w:style>
  <w:style w:type="character" w:customStyle="1" w:styleId="m1">
    <w:name w:val="m1"/>
    <w:rsid w:val="001A3659"/>
    <w:rPr>
      <w:color w:val="0000FF"/>
    </w:rPr>
  </w:style>
  <w:style w:type="character" w:customStyle="1" w:styleId="b1">
    <w:name w:val="b1"/>
    <w:rsid w:val="001A3659"/>
    <w:rPr>
      <w:rFonts w:ascii="Courier New" w:hAnsi="Courier New" w:cs="Courier New" w:hint="default"/>
      <w:b/>
      <w:bCs/>
      <w:strike w:val="0"/>
      <w:dstrike w:val="0"/>
      <w:color w:val="FF0000"/>
      <w:u w:val="none"/>
      <w:effect w:val="none"/>
    </w:rPr>
  </w:style>
  <w:style w:type="character" w:customStyle="1" w:styleId="tx1">
    <w:name w:val="tx1"/>
    <w:rsid w:val="001A3659"/>
    <w:rPr>
      <w:b/>
      <w:bCs/>
    </w:rPr>
  </w:style>
  <w:style w:type="character" w:styleId="Emphasis">
    <w:name w:val="Emphasis"/>
    <w:qFormat/>
    <w:rsid w:val="001A3659"/>
    <w:rPr>
      <w:i/>
      <w:iCs/>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customStyle="1" w:styleId="BodyTextChar">
    <w:name w:val="Body Text Char"/>
    <w:rPr>
      <w:rFonts w:ascii="Helvetica" w:hAnsi="Helvetica" w:cs="Helvetica"/>
      <w:color w:val="5F5F5F"/>
      <w:lang w:val="en-US" w:eastAsia="en-US"/>
    </w:rPr>
  </w:style>
  <w:style w:type="character" w:customStyle="1" w:styleId="ExampleChar">
    <w:name w:val="Example Char"/>
    <w:basedOn w:val="BodyTextChar"/>
    <w:rPr>
      <w:rFonts w:ascii="Helvetica" w:hAnsi="Helvetica" w:cs="Helvetica"/>
      <w:color w:val="5F5F5F"/>
      <w:lang w:val="en-US" w:eastAsia="en-US"/>
    </w:rPr>
  </w:style>
  <w:style w:type="character" w:customStyle="1" w:styleId="Example-CodeChar">
    <w:name w:val="Example - Code Char"/>
    <w:rPr>
      <w:rFonts w:ascii="Helvetica" w:hAnsi="Helvetica" w:cs="Helvetica"/>
      <w:color w:val="5F5F5F"/>
      <w:sz w:val="18"/>
      <w:szCs w:val="18"/>
      <w:lang w:val="en-US" w:eastAsia="en-US"/>
    </w:rPr>
  </w:style>
  <w:style w:type="paragraph" w:customStyle="1" w:styleId="bodytext0">
    <w:name w:val="bodytext"/>
    <w:basedOn w:val="Normal"/>
    <w:rsid w:val="00623E57"/>
    <w:pPr>
      <w:spacing w:line="225" w:lineRule="atLeast"/>
    </w:pPr>
    <w:rPr>
      <w:rFonts w:ascii="Verdana" w:eastAsia="Arial Unicode MS" w:hAnsi="Verdana" w:cs="Verdana"/>
      <w:color w:val="000000"/>
      <w:sz w:val="17"/>
      <w:szCs w:val="17"/>
    </w:rPr>
  </w:style>
  <w:style w:type="paragraph" w:customStyle="1" w:styleId="TableHeading">
    <w:name w:val="Table Heading"/>
    <w:basedOn w:val="BodyText"/>
    <w:next w:val="BodyText"/>
    <w:rsid w:val="001A3659"/>
    <w:pPr>
      <w:keepNext/>
    </w:pPr>
    <w:rPr>
      <w:b/>
      <w:color w:val="FFFFFF"/>
    </w:rPr>
  </w:style>
  <w:style w:type="paragraph" w:customStyle="1" w:styleId="Example-Code1">
    <w:name w:val="Example - Code1"/>
    <w:basedOn w:val="Example"/>
    <w:next w:val="BodyText"/>
    <w:rsid w:val="00623E57"/>
    <w:pPr>
      <w:tabs>
        <w:tab w:val="left" w:pos="1440"/>
        <w:tab w:val="left" w:pos="1800"/>
        <w:tab w:val="left" w:pos="2160"/>
        <w:tab w:val="left" w:pos="2520"/>
        <w:tab w:val="left" w:pos="2880"/>
      </w:tabs>
      <w:spacing w:before="0" w:beforeAutospacing="0" w:after="0" w:afterAutospacing="0"/>
    </w:pPr>
    <w:rPr>
      <w:sz w:val="18"/>
      <w:szCs w:val="18"/>
    </w:rPr>
  </w:style>
  <w:style w:type="character" w:customStyle="1" w:styleId="bheader1">
    <w:name w:val="bheader1"/>
    <w:rsid w:val="00623E57"/>
    <w:rPr>
      <w:rFonts w:ascii="Verdana" w:hAnsi="Verdana" w:cs="Verdana"/>
      <w:b/>
      <w:bCs/>
      <w:color w:val="auto"/>
      <w:sz w:val="18"/>
      <w:szCs w:val="18"/>
    </w:rPr>
  </w:style>
  <w:style w:type="character" w:styleId="Strong">
    <w:name w:val="Strong"/>
    <w:qFormat/>
    <w:rsid w:val="00623E57"/>
    <w:rPr>
      <w:b/>
      <w:bCs/>
    </w:rPr>
  </w:style>
  <w:style w:type="character" w:customStyle="1" w:styleId="BodyTextChar4">
    <w:name w:val="Body Text Char4"/>
    <w:aliases w:val="Body Text Char1 Char2,Body Text Char2 Char1,Body Text Char Char Char1 Char Char1,Body Text Char Char Char Char Char Char Char Char Char Char Char Char Char Char1,Body Text Char Char Char Char Char Char Char Char Char Char Char1 Char Char"/>
    <w:link w:val="BodyText"/>
    <w:locked/>
    <w:rsid w:val="00623E57"/>
    <w:rPr>
      <w:rFonts w:ascii="Arial" w:hAnsi="Arial"/>
      <w:color w:val="5F5F5F"/>
      <w:lang w:val="en-US" w:eastAsia="en-US" w:bidi="ar-SA"/>
    </w:rPr>
  </w:style>
  <w:style w:type="table" w:styleId="TableGrid">
    <w:name w:val="Table Grid"/>
    <w:basedOn w:val="TableNormal"/>
    <w:uiPriority w:val="59"/>
    <w:rsid w:val="00623E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CharChar">
    <w:name w:val="Body Text Char Char Char"/>
    <w:rsid w:val="00623E57"/>
    <w:rPr>
      <w:rFonts w:ascii="Helvetica" w:hAnsi="Helvetica" w:cs="Helvetica"/>
      <w:color w:val="5F5F5F"/>
      <w:lang w:val="en-US" w:eastAsia="en-US"/>
    </w:rPr>
  </w:style>
  <w:style w:type="character" w:customStyle="1" w:styleId="BodyTextIndentChar">
    <w:name w:val="Body Text Indent Char"/>
    <w:aliases w:val="Body Text Indent Char1 Char,Body Text Indent Char Char Char,Body Text Indent Char Char Char Char Char"/>
    <w:link w:val="BodyTextIndent"/>
    <w:locked/>
    <w:rsid w:val="00623E57"/>
    <w:rPr>
      <w:rFonts w:ascii="Arial" w:hAnsi="Arial" w:cs="Courier New"/>
      <w:color w:val="5F5F5F"/>
      <w:lang w:val="en-US" w:eastAsia="en-US" w:bidi="ar-SA"/>
    </w:rPr>
  </w:style>
  <w:style w:type="character" w:customStyle="1" w:styleId="pi1">
    <w:name w:val="pi1"/>
    <w:rsid w:val="00623E57"/>
    <w:rPr>
      <w:color w:val="0000FF"/>
    </w:rPr>
  </w:style>
  <w:style w:type="character" w:customStyle="1" w:styleId="t1">
    <w:name w:val="t1"/>
    <w:rsid w:val="00623E57"/>
    <w:rPr>
      <w:color w:val="auto"/>
    </w:rPr>
  </w:style>
  <w:style w:type="character" w:customStyle="1" w:styleId="ns1">
    <w:name w:val="ns1"/>
    <w:rsid w:val="00623E57"/>
    <w:rPr>
      <w:color w:val="FF0000"/>
    </w:rPr>
  </w:style>
  <w:style w:type="character" w:customStyle="1" w:styleId="BodyTextIndent1">
    <w:name w:val="Body Text Indent1"/>
    <w:aliases w:val="Body Text Indent Char Char Char1,Body Text Indent Char Char Char2"/>
    <w:rsid w:val="00623E57"/>
    <w:rPr>
      <w:rFonts w:ascii="Helvetica" w:hAnsi="Helvetica" w:cs="Helvetica"/>
      <w:color w:val="5F5F5F"/>
      <w:lang w:val="en-US" w:eastAsia="en-US"/>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623E57"/>
    <w:rPr>
      <w:rFonts w:ascii="Helvetica" w:hAnsi="Helvetica" w:cs="Helvetica"/>
      <w:color w:val="5F5F5F"/>
      <w:lang w:val="en-US" w:eastAsia="en-US"/>
    </w:rPr>
  </w:style>
  <w:style w:type="paragraph" w:customStyle="1" w:styleId="StyleCenteredLeft-0">
    <w:name w:val="Style Centered Left:  -0&quot;"/>
    <w:rsid w:val="00623E57"/>
    <w:pPr>
      <w:jc w:val="center"/>
    </w:pPr>
    <w:rPr>
      <w:rFonts w:ascii="Helvetica" w:hAnsi="Helvetica" w:cs="Helvetica"/>
      <w:color w:val="5F5F5F"/>
    </w:rPr>
  </w:style>
  <w:style w:type="character" w:customStyle="1" w:styleId="StyleBodyText1BodyTextCharCharCharCharCharCharCharChar1">
    <w:name w:val="Style Body Text1Body Text Char Char Char Char Char Char Char Char1..."/>
    <w:rsid w:val="00623E57"/>
    <w:rPr>
      <w:rFonts w:ascii="Helvetica" w:hAnsi="Helvetica" w:cs="Helvetica"/>
      <w:i/>
      <w:iCs/>
      <w:color w:val="5F5F5F"/>
      <w:lang w:val="en-US" w:eastAsia="en-US"/>
    </w:rPr>
  </w:style>
  <w:style w:type="character" w:customStyle="1" w:styleId="CharChar1">
    <w:name w:val="Char Char1"/>
    <w:locked/>
    <w:rsid w:val="00B17631"/>
    <w:rPr>
      <w:rFonts w:ascii="Helvetica" w:hAnsi="Helvetica" w:cs="Helvetica"/>
      <w:color w:val="5F5F5F"/>
      <w:lang w:val="en-US" w:eastAsia="en-US"/>
    </w:rPr>
  </w:style>
  <w:style w:type="paragraph" w:customStyle="1" w:styleId="Body">
    <w:name w:val="Body"/>
    <w:rsid w:val="00B17631"/>
    <w:pPr>
      <w:suppressAutoHyphens/>
      <w:autoSpaceDE w:val="0"/>
      <w:autoSpaceDN w:val="0"/>
      <w:adjustRightInd w:val="0"/>
      <w:spacing w:before="240" w:after="140" w:line="240" w:lineRule="atLeast"/>
      <w:ind w:left="2520"/>
    </w:pPr>
    <w:rPr>
      <w:rFonts w:ascii="Palatino Linotype" w:hAnsi="Palatino Linotype" w:cs="Palatino Linotype"/>
      <w:color w:val="000000"/>
      <w:w w:val="0"/>
    </w:rPr>
  </w:style>
  <w:style w:type="character" w:customStyle="1" w:styleId="BodyTextChar1Char">
    <w:name w:val="Body Text Char1 Char"/>
    <w:rsid w:val="00B17631"/>
    <w:rPr>
      <w:rFonts w:ascii="Helvetica" w:hAnsi="Helvetica" w:cs="Helvetica"/>
      <w:color w:val="5F5F5F"/>
      <w:lang w:val="en-US" w:eastAsia="en-US"/>
    </w:rPr>
  </w:style>
  <w:style w:type="character" w:customStyle="1" w:styleId="BodyTextChar1Char1">
    <w:name w:val="Body Text Char1 Char1"/>
    <w:aliases w:val="Body Text Char2 Char,Body Text Char1 Char Char,Body Text Char Char Char1 Char Char,Body Text Char Char Char Char Char Char Char Char Char Char Char Char Char Char,Body Text Char1 Char1 Char"/>
    <w:rsid w:val="00521CEC"/>
    <w:rPr>
      <w:rFonts w:ascii="Helvetica" w:hAnsi="Helvetica" w:cs="Helvetica"/>
      <w:color w:val="5F5F5F"/>
      <w:lang w:val="en-US" w:eastAsia="en-US"/>
    </w:rPr>
  </w:style>
  <w:style w:type="numbering" w:customStyle="1" w:styleId="Numbered">
    <w:name w:val="Numbered"/>
    <w:pPr>
      <w:numPr>
        <w:numId w:val="11"/>
      </w:numPr>
    </w:pPr>
  </w:style>
  <w:style w:type="numbering" w:customStyle="1" w:styleId="Numbered1">
    <w:name w:val="Numbered1"/>
    <w:pPr>
      <w:numPr>
        <w:numId w:val="13"/>
      </w:numPr>
    </w:pPr>
  </w:style>
  <w:style w:type="character" w:customStyle="1" w:styleId="Heading2Char">
    <w:name w:val="Heading 2 Char"/>
    <w:link w:val="Heading2"/>
    <w:rsid w:val="0013669F"/>
    <w:rPr>
      <w:rFonts w:ascii="Arial" w:hAnsi="Arial"/>
      <w:b/>
      <w:caps/>
      <w:color w:val="666699"/>
      <w:spacing w:val="-10"/>
      <w:kern w:val="28"/>
      <w:sz w:val="36"/>
    </w:rPr>
  </w:style>
  <w:style w:type="character" w:customStyle="1" w:styleId="Heading3Char">
    <w:name w:val="Heading 3 Char"/>
    <w:link w:val="Heading3"/>
    <w:rsid w:val="0013669F"/>
    <w:rPr>
      <w:rFonts w:ascii="Arial" w:hAnsi="Arial"/>
      <w:b/>
      <w:color w:val="5F5F5F"/>
      <w:kern w:val="28"/>
      <w:sz w:val="28"/>
    </w:rPr>
  </w:style>
  <w:style w:type="character" w:customStyle="1" w:styleId="story1">
    <w:name w:val="story1"/>
    <w:rsid w:val="000645AB"/>
    <w:rPr>
      <w:rFonts w:ascii="Arial" w:hAnsi="Arial" w:cs="Arial" w:hint="default"/>
      <w:sz w:val="24"/>
      <w:szCs w:val="24"/>
    </w:rPr>
  </w:style>
  <w:style w:type="character" w:customStyle="1" w:styleId="a">
    <w:name w:val="a"/>
    <w:basedOn w:val="DefaultParagraphFont"/>
    <w:rsid w:val="00B026DC"/>
  </w:style>
  <w:style w:type="character" w:customStyle="1" w:styleId="parahead1">
    <w:name w:val="parahead1"/>
    <w:basedOn w:val="DefaultParagraphFont"/>
    <w:rsid w:val="00052065"/>
  </w:style>
  <w:style w:type="paragraph" w:customStyle="1" w:styleId="msolistparagraph0">
    <w:name w:val="msolistparagraph"/>
    <w:basedOn w:val="Normal"/>
    <w:rsid w:val="00873223"/>
    <w:pPr>
      <w:spacing w:line="240" w:lineRule="auto"/>
    </w:pPr>
    <w:rPr>
      <w:rFonts w:ascii="Times New Roman" w:hAnsi="Times New Roman"/>
      <w:color w:val="auto"/>
      <w:sz w:val="24"/>
      <w:szCs w:val="24"/>
    </w:rPr>
  </w:style>
  <w:style w:type="character" w:customStyle="1" w:styleId="Kirill">
    <w:name w:val="Kirill"/>
    <w:semiHidden/>
    <w:rsid w:val="006004F3"/>
    <w:rPr>
      <w:rFonts w:ascii="Arial" w:hAnsi="Arial" w:cs="Arial"/>
      <w:color w:val="auto"/>
      <w:sz w:val="20"/>
      <w:szCs w:val="20"/>
    </w:rPr>
  </w:style>
  <w:style w:type="character" w:customStyle="1" w:styleId="PlainTextChar">
    <w:name w:val="Plain Text Char"/>
    <w:link w:val="PlainText"/>
    <w:rsid w:val="002048DA"/>
    <w:rPr>
      <w:rFonts w:ascii="Arial" w:hAnsi="Arial" w:cs="Courier New"/>
      <w:color w:val="5F5F5F"/>
      <w:lang w:val="en-US" w:eastAsia="en-US" w:bidi="ar-SA"/>
    </w:rPr>
  </w:style>
  <w:style w:type="character" w:customStyle="1" w:styleId="ExampleChar1">
    <w:name w:val="Example Char1"/>
    <w:link w:val="Example"/>
    <w:rsid w:val="004D5D8F"/>
    <w:rPr>
      <w:rFonts w:ascii="Arial" w:hAnsi="Arial"/>
      <w:color w:val="5F5F5F"/>
      <w:lang w:val="en-US" w:eastAsia="en-US" w:bidi="ar-SA"/>
    </w:rPr>
  </w:style>
  <w:style w:type="character" w:customStyle="1" w:styleId="Example-CodeChar1">
    <w:name w:val="Example - Code Char1"/>
    <w:link w:val="Example-Code"/>
    <w:rsid w:val="004D5D8F"/>
    <w:rPr>
      <w:rFonts w:ascii="Arial" w:hAnsi="Arial"/>
      <w:color w:val="5F5F5F"/>
      <w:sz w:val="18"/>
      <w:lang w:val="en-US" w:eastAsia="en-US" w:bidi="ar-SA"/>
    </w:rPr>
  </w:style>
  <w:style w:type="paragraph" w:customStyle="1" w:styleId="examplecode">
    <w:name w:val="examplecode"/>
    <w:basedOn w:val="Normal"/>
    <w:rsid w:val="00217E7B"/>
    <w:pPr>
      <w:shd w:val="clear" w:color="auto" w:fill="E6E6E6"/>
      <w:spacing w:before="0" w:beforeAutospacing="0" w:after="0" w:afterAutospacing="0"/>
      <w:ind w:right="576"/>
    </w:pPr>
    <w:rPr>
      <w:rFonts w:cs="Arial"/>
      <w:sz w:val="18"/>
      <w:szCs w:val="18"/>
    </w:rPr>
  </w:style>
  <w:style w:type="character" w:customStyle="1" w:styleId="string">
    <w:name w:val="string"/>
    <w:basedOn w:val="DefaultParagraphFont"/>
    <w:rsid w:val="00CA2486"/>
  </w:style>
  <w:style w:type="character" w:customStyle="1" w:styleId="Heading5Char">
    <w:name w:val="Heading 5 Char"/>
    <w:link w:val="Heading5"/>
    <w:rsid w:val="002B2BCD"/>
    <w:rPr>
      <w:rFonts w:ascii="Arial" w:hAnsi="Arial"/>
      <w:b/>
      <w:i/>
      <w:color w:val="5F5F5F"/>
      <w:spacing w:val="-2"/>
      <w:kern w:val="28"/>
    </w:rPr>
  </w:style>
  <w:style w:type="paragraph" w:customStyle="1" w:styleId="instructions">
    <w:name w:val="instructions"/>
    <w:basedOn w:val="Normal"/>
    <w:rsid w:val="00797C3D"/>
    <w:pPr>
      <w:spacing w:before="0" w:beforeAutospacing="0" w:after="150" w:afterAutospacing="0" w:line="240" w:lineRule="auto"/>
    </w:pPr>
    <w:rPr>
      <w:rFonts w:ascii="Verdana" w:eastAsia="PMingLiU" w:hAnsi="Verdana" w:cs="Arial"/>
      <w:color w:val="002D83"/>
      <w:sz w:val="17"/>
      <w:szCs w:val="17"/>
    </w:rPr>
  </w:style>
  <w:style w:type="paragraph" w:customStyle="1" w:styleId="inlinenormal5">
    <w:name w:val="inlinenormal5"/>
    <w:basedOn w:val="Normal"/>
    <w:rsid w:val="00797C3D"/>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797C3D"/>
    <w:rPr>
      <w:rFonts w:eastAsia="PMingLiU" w:cs="Arial"/>
    </w:rPr>
  </w:style>
  <w:style w:type="paragraph" w:styleId="ListParagraph">
    <w:name w:val="List Paragraph"/>
    <w:basedOn w:val="Normal"/>
    <w:uiPriority w:val="34"/>
    <w:qFormat/>
    <w:rsid w:val="00797C3D"/>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eading5Char1">
    <w:name w:val="Heading 5 Char1"/>
    <w:rsid w:val="00797C3D"/>
    <w:rPr>
      <w:rFonts w:ascii="Arial" w:hAnsi="Arial"/>
      <w:b/>
      <w:i/>
      <w:color w:val="5F5F5F"/>
      <w:spacing w:val="-2"/>
      <w:kern w:val="28"/>
    </w:rPr>
  </w:style>
  <w:style w:type="paragraph" w:customStyle="1" w:styleId="msonormalcxspmiddle">
    <w:name w:val="msonormalcxspmiddle"/>
    <w:basedOn w:val="Normal"/>
    <w:rsid w:val="00797C3D"/>
    <w:pPr>
      <w:spacing w:line="240" w:lineRule="auto"/>
    </w:pPr>
    <w:rPr>
      <w:rFonts w:ascii="Times New Roman" w:eastAsia="PMingLiU" w:hAnsi="Times New Roman"/>
      <w:color w:val="auto"/>
      <w:sz w:val="24"/>
      <w:szCs w:val="24"/>
    </w:rPr>
  </w:style>
  <w:style w:type="paragraph" w:customStyle="1" w:styleId="TableHeading1">
    <w:name w:val="Table Heading1"/>
    <w:basedOn w:val="Normal"/>
    <w:next w:val="BodyText"/>
    <w:rsid w:val="00797C3D"/>
    <w:pPr>
      <w:keepNext/>
    </w:pPr>
    <w:rPr>
      <w:rFonts w:eastAsia="PMingLiU"/>
      <w:b/>
      <w:color w:val="FFFFFF"/>
    </w:rPr>
  </w:style>
  <w:style w:type="character" w:customStyle="1" w:styleId="AlanFisher">
    <w:name w:val="Alan Fisher"/>
    <w:semiHidden/>
    <w:rsid w:val="00797C3D"/>
    <w:rPr>
      <w:rFonts w:ascii="Arial" w:hAnsi="Arial" w:cs="Arial"/>
      <w:color w:val="000080"/>
      <w:sz w:val="20"/>
      <w:szCs w:val="20"/>
    </w:rPr>
  </w:style>
  <w:style w:type="character" w:customStyle="1" w:styleId="CharChar2">
    <w:name w:val="Char Char2"/>
    <w:rsid w:val="00797C3D"/>
    <w:rPr>
      <w:rFonts w:ascii="Arial" w:hAnsi="Arial"/>
      <w:b/>
      <w:color w:val="5F5F5F"/>
      <w:kern w:val="28"/>
      <w:sz w:val="28"/>
      <w:lang w:val="en-US" w:eastAsia="en-US" w:bidi="ar-SA"/>
    </w:rPr>
  </w:style>
  <w:style w:type="character" w:customStyle="1" w:styleId="posttablealtnutxt1">
    <w:name w:val="post_table_alt_nutxt1"/>
    <w:rsid w:val="00797C3D"/>
    <w:rPr>
      <w:rFonts w:ascii="Verdana" w:hAnsi="Verdana" w:hint="default"/>
      <w:b w:val="0"/>
      <w:bCs w:val="0"/>
      <w:strike w:val="0"/>
      <w:dstrike w:val="0"/>
      <w:color w:val="4B4B4B"/>
      <w:sz w:val="17"/>
      <w:szCs w:val="17"/>
      <w:u w:val="none"/>
      <w:effect w:val="none"/>
    </w:rPr>
  </w:style>
  <w:style w:type="character" w:customStyle="1" w:styleId="CharChar4">
    <w:name w:val="Char Char4"/>
    <w:rsid w:val="00797C3D"/>
    <w:rPr>
      <w:rFonts w:ascii="Arial" w:hAnsi="Arial"/>
      <w:b/>
      <w:i/>
      <w:color w:val="5F5F5F"/>
      <w:spacing w:val="-2"/>
      <w:kern w:val="28"/>
      <w:lang w:val="en-US" w:eastAsia="en-US" w:bidi="ar-SA"/>
    </w:rPr>
  </w:style>
  <w:style w:type="character" w:customStyle="1" w:styleId="posttablenutxt1">
    <w:name w:val="post_table_nutxt1"/>
    <w:rsid w:val="00797C3D"/>
    <w:rPr>
      <w:rFonts w:ascii="Verdana" w:hAnsi="Verdana" w:hint="default"/>
      <w:b w:val="0"/>
      <w:bCs w:val="0"/>
      <w:strike w:val="0"/>
      <w:dstrike w:val="0"/>
      <w:color w:val="4B4B4B"/>
      <w:sz w:val="17"/>
      <w:szCs w:val="17"/>
      <w:u w:val="none"/>
      <w:effect w:val="none"/>
    </w:rPr>
  </w:style>
  <w:style w:type="character" w:customStyle="1" w:styleId="CharChar5">
    <w:name w:val="Char Char5"/>
    <w:rsid w:val="00797C3D"/>
    <w:rPr>
      <w:rFonts w:ascii="Arial" w:eastAsia="Times New Roman" w:hAnsi="Arial"/>
      <w:b/>
      <w:i/>
      <w:color w:val="5F5F5F"/>
      <w:spacing w:val="-2"/>
      <w:kern w:val="28"/>
    </w:rPr>
  </w:style>
  <w:style w:type="paragraph" w:customStyle="1" w:styleId="wdnormal">
    <w:name w:val="wd_normal"/>
    <w:basedOn w:val="Normal"/>
    <w:rsid w:val="00797C3D"/>
    <w:rPr>
      <w:rFonts w:eastAsia="Calibri" w:cs="Arial"/>
    </w:rPr>
  </w:style>
  <w:style w:type="paragraph" w:customStyle="1" w:styleId="wdheading5">
    <w:name w:val="wd_heading5"/>
    <w:basedOn w:val="Normal"/>
    <w:rsid w:val="00797C3D"/>
    <w:pPr>
      <w:spacing w:line="240" w:lineRule="auto"/>
      <w:ind w:left="3600" w:hanging="3600"/>
    </w:pPr>
    <w:rPr>
      <w:rFonts w:eastAsia="Calibri" w:cs="Arial"/>
      <w:b/>
      <w:bCs/>
      <w:i/>
      <w:iCs/>
      <w:spacing w:val="-2"/>
    </w:rPr>
  </w:style>
  <w:style w:type="paragraph" w:styleId="Revision">
    <w:name w:val="Revision"/>
    <w:hidden/>
    <w:uiPriority w:val="99"/>
    <w:semiHidden/>
    <w:rsid w:val="00797C3D"/>
    <w:rPr>
      <w:rFonts w:ascii="Arial" w:eastAsia="PMingLiU" w:hAnsi="Arial"/>
      <w:color w:val="5F5F5F"/>
    </w:rPr>
  </w:style>
  <w:style w:type="paragraph" w:styleId="NoSpacing">
    <w:name w:val="No Spacing"/>
    <w:uiPriority w:val="1"/>
    <w:qFormat/>
    <w:rsid w:val="00797C3D"/>
    <w:rPr>
      <w:rFonts w:ascii="Calibri" w:eastAsia="PMingLiU" w:hAnsi="Calibri"/>
      <w:sz w:val="22"/>
      <w:szCs w:val="22"/>
      <w:lang w:eastAsia="zh-TW"/>
    </w:rPr>
  </w:style>
  <w:style w:type="paragraph" w:customStyle="1" w:styleId="Heading3Alt">
    <w:name w:val="Heading 3 Alt"/>
    <w:basedOn w:val="Heading3"/>
    <w:next w:val="Normal"/>
    <w:rsid w:val="000761BE"/>
    <w:pPr>
      <w:numPr>
        <w:ilvl w:val="0"/>
        <w:numId w:val="0"/>
      </w:numPr>
    </w:pPr>
  </w:style>
  <w:style w:type="paragraph" w:customStyle="1" w:styleId="Heading4Alt">
    <w:name w:val="Heading 4 Alt"/>
    <w:basedOn w:val="Heading4"/>
    <w:next w:val="Normal"/>
    <w:qFormat/>
    <w:rsid w:val="000761BE"/>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3659"/>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1A365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1A3659"/>
    <w:pPr>
      <w:keepNext/>
      <w:keepLines/>
      <w:pageBreakBefore/>
      <w:numPr>
        <w:ilvl w:val="1"/>
        <w:numId w:val="4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1A3659"/>
    <w:pPr>
      <w:keepNext/>
      <w:keepLines/>
      <w:numPr>
        <w:ilvl w:val="2"/>
        <w:numId w:val="42"/>
      </w:numPr>
      <w:spacing w:before="240" w:after="120" w:line="180" w:lineRule="atLeast"/>
      <w:outlineLvl w:val="2"/>
    </w:pPr>
    <w:rPr>
      <w:b/>
      <w:kern w:val="28"/>
      <w:sz w:val="28"/>
    </w:rPr>
  </w:style>
  <w:style w:type="paragraph" w:styleId="Heading4">
    <w:name w:val="heading 4"/>
    <w:basedOn w:val="Normal"/>
    <w:next w:val="Normal"/>
    <w:qFormat/>
    <w:rsid w:val="001A3659"/>
    <w:pPr>
      <w:keepNext/>
      <w:keepLines/>
      <w:numPr>
        <w:ilvl w:val="3"/>
        <w:numId w:val="42"/>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1A3659"/>
    <w:pPr>
      <w:keepNext/>
      <w:keepLines/>
      <w:numPr>
        <w:ilvl w:val="4"/>
        <w:numId w:val="42"/>
      </w:numPr>
      <w:spacing w:before="120" w:after="120" w:line="180" w:lineRule="atLeast"/>
      <w:outlineLvl w:val="4"/>
    </w:pPr>
    <w:rPr>
      <w:b/>
      <w:i/>
      <w:spacing w:val="-2"/>
      <w:kern w:val="28"/>
    </w:rPr>
  </w:style>
  <w:style w:type="paragraph" w:styleId="Heading6">
    <w:name w:val="heading 6"/>
    <w:basedOn w:val="Normal"/>
    <w:next w:val="Normal"/>
    <w:qFormat/>
    <w:rsid w:val="001A3659"/>
    <w:pPr>
      <w:keepNext/>
      <w:numPr>
        <w:ilvl w:val="5"/>
        <w:numId w:val="42"/>
      </w:numPr>
      <w:outlineLvl w:val="5"/>
    </w:pPr>
    <w:rPr>
      <w:u w:val="single"/>
    </w:rPr>
  </w:style>
  <w:style w:type="paragraph" w:styleId="Heading7">
    <w:name w:val="heading 7"/>
    <w:basedOn w:val="Normal"/>
    <w:next w:val="Normal"/>
    <w:qFormat/>
    <w:rsid w:val="001A3659"/>
    <w:pPr>
      <w:pageBreakBefore/>
      <w:numPr>
        <w:ilvl w:val="6"/>
        <w:numId w:val="42"/>
      </w:numPr>
      <w:spacing w:before="1080"/>
      <w:jc w:val="center"/>
      <w:outlineLvl w:val="6"/>
    </w:pPr>
    <w:rPr>
      <w:b/>
      <w:sz w:val="40"/>
      <w:szCs w:val="24"/>
    </w:rPr>
  </w:style>
  <w:style w:type="paragraph" w:styleId="Heading8">
    <w:name w:val="heading 8"/>
    <w:basedOn w:val="Normal"/>
    <w:next w:val="Normal"/>
    <w:qFormat/>
    <w:rsid w:val="001A3659"/>
    <w:pPr>
      <w:keepNext/>
      <w:numPr>
        <w:ilvl w:val="7"/>
        <w:numId w:val="42"/>
      </w:numPr>
      <w:outlineLvl w:val="7"/>
    </w:pPr>
    <w:rPr>
      <w:b/>
      <w:bCs/>
      <w:sz w:val="24"/>
      <w:szCs w:val="24"/>
    </w:rPr>
  </w:style>
  <w:style w:type="paragraph" w:styleId="Heading9">
    <w:name w:val="heading 9"/>
    <w:basedOn w:val="Normal"/>
    <w:next w:val="Normal"/>
    <w:qFormat/>
    <w:rsid w:val="001A3659"/>
    <w:pPr>
      <w:keepNext/>
      <w:numPr>
        <w:ilvl w:val="8"/>
        <w:numId w:val="4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 Char Char1 Char,Body Text Char Char Char Char Char Char Char Char Char Char Char Char Char,Body Text Char Char Char Char Char Char Char Char Char Char Char1 Char,Body Text Char3"/>
    <w:basedOn w:val="Normal"/>
    <w:link w:val="BodyTextChar4"/>
    <w:rsid w:val="001A3659"/>
  </w:style>
  <w:style w:type="paragraph" w:customStyle="1" w:styleId="Enclosure">
    <w:name w:val="Enclosure"/>
    <w:basedOn w:val="BodyText"/>
    <w:next w:val="Normal"/>
    <w:rsid w:val="001A3659"/>
    <w:pPr>
      <w:keepLines/>
      <w:spacing w:before="220"/>
    </w:pPr>
  </w:style>
  <w:style w:type="paragraph" w:customStyle="1" w:styleId="HeaderBase">
    <w:name w:val="Header Base"/>
    <w:basedOn w:val="BodyText"/>
    <w:rsid w:val="001A3659"/>
    <w:pPr>
      <w:keepLines/>
      <w:tabs>
        <w:tab w:val="center" w:pos="4320"/>
        <w:tab w:val="right" w:pos="8640"/>
      </w:tabs>
      <w:spacing w:after="0"/>
    </w:pPr>
  </w:style>
  <w:style w:type="paragraph" w:styleId="Footer">
    <w:name w:val="footer"/>
    <w:basedOn w:val="HeaderBase"/>
    <w:rsid w:val="001A3659"/>
    <w:pPr>
      <w:spacing w:before="600"/>
    </w:pPr>
    <w:rPr>
      <w:sz w:val="18"/>
    </w:rPr>
  </w:style>
  <w:style w:type="paragraph" w:styleId="Header">
    <w:name w:val="header"/>
    <w:basedOn w:val="HeaderBase"/>
    <w:rsid w:val="001A3659"/>
    <w:pPr>
      <w:spacing w:after="600"/>
    </w:pPr>
  </w:style>
  <w:style w:type="paragraph" w:customStyle="1" w:styleId="HeadingBase">
    <w:name w:val="Heading Base"/>
    <w:basedOn w:val="BodyText"/>
    <w:next w:val="BodyText"/>
    <w:rsid w:val="001A3659"/>
    <w:pPr>
      <w:keepNext/>
      <w:keepLines/>
      <w:spacing w:after="0"/>
    </w:pPr>
    <w:rPr>
      <w:spacing w:val="-10"/>
      <w:kern w:val="28"/>
    </w:rPr>
  </w:style>
  <w:style w:type="paragraph" w:styleId="MessageHeader">
    <w:name w:val="Message Header"/>
    <w:basedOn w:val="BodyText"/>
    <w:rsid w:val="001A3659"/>
    <w:pPr>
      <w:keepLines/>
      <w:spacing w:after="120"/>
      <w:ind w:left="1555" w:hanging="720"/>
    </w:pPr>
  </w:style>
  <w:style w:type="paragraph" w:customStyle="1" w:styleId="MessageHeaderFirst">
    <w:name w:val="Message Header First"/>
    <w:basedOn w:val="MessageHeader"/>
    <w:next w:val="MessageHeader"/>
    <w:rsid w:val="001A3659"/>
    <w:pPr>
      <w:spacing w:before="220"/>
    </w:pPr>
  </w:style>
  <w:style w:type="character" w:customStyle="1" w:styleId="MessageHeaderLabel">
    <w:name w:val="Message Header Label"/>
    <w:rsid w:val="001A3659"/>
    <w:rPr>
      <w:rFonts w:ascii="Helvetica" w:hAnsi="Helvetica"/>
      <w:spacing w:val="-10"/>
      <w:sz w:val="18"/>
    </w:rPr>
  </w:style>
  <w:style w:type="paragraph" w:customStyle="1" w:styleId="MessageHeaderLast">
    <w:name w:val="Message Header Last"/>
    <w:basedOn w:val="MessageHeader"/>
    <w:next w:val="BodyText"/>
    <w:rsid w:val="001A3659"/>
    <w:pPr>
      <w:pBdr>
        <w:bottom w:val="single" w:sz="6" w:space="15" w:color="auto"/>
      </w:pBdr>
      <w:spacing w:after="320"/>
    </w:pPr>
  </w:style>
  <w:style w:type="paragraph" w:styleId="NormalIndent">
    <w:name w:val="Normal Indent"/>
    <w:basedOn w:val="Normal"/>
    <w:rsid w:val="001A3659"/>
    <w:pPr>
      <w:ind w:left="1555"/>
    </w:pPr>
  </w:style>
  <w:style w:type="character" w:styleId="PageNumber">
    <w:name w:val="page number"/>
    <w:rsid w:val="001A3659"/>
    <w:rPr>
      <w:sz w:val="18"/>
    </w:rPr>
  </w:style>
  <w:style w:type="paragraph" w:customStyle="1" w:styleId="ReturnAddress">
    <w:name w:val="Return Address"/>
    <w:basedOn w:val="Normal"/>
    <w:rsid w:val="001A3659"/>
    <w:pPr>
      <w:keepLines/>
      <w:spacing w:line="200" w:lineRule="atLeast"/>
    </w:pPr>
    <w:rPr>
      <w:spacing w:val="-2"/>
      <w:sz w:val="16"/>
    </w:rPr>
  </w:style>
  <w:style w:type="paragraph" w:styleId="Signature">
    <w:name w:val="Signature"/>
    <w:basedOn w:val="BodyText"/>
    <w:rsid w:val="001A3659"/>
    <w:pPr>
      <w:keepNext/>
      <w:keepLines/>
      <w:spacing w:before="660" w:after="0"/>
    </w:pPr>
  </w:style>
  <w:style w:type="paragraph" w:customStyle="1" w:styleId="SignatureJobTitle">
    <w:name w:val="Signature Job Title"/>
    <w:basedOn w:val="Signature"/>
    <w:next w:val="Normal"/>
    <w:rsid w:val="001A3659"/>
    <w:pPr>
      <w:spacing w:before="0"/>
    </w:pPr>
  </w:style>
  <w:style w:type="paragraph" w:customStyle="1" w:styleId="SignatureName">
    <w:name w:val="Signature Name"/>
    <w:basedOn w:val="Signature"/>
    <w:next w:val="SignatureJobTitle"/>
    <w:rsid w:val="001A3659"/>
    <w:pPr>
      <w:spacing w:before="720"/>
    </w:pPr>
  </w:style>
  <w:style w:type="paragraph" w:styleId="TOC1">
    <w:name w:val="toc 1"/>
    <w:basedOn w:val="Normal"/>
    <w:next w:val="Normal"/>
    <w:uiPriority w:val="39"/>
    <w:rsid w:val="001A365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1A3659"/>
    <w:pPr>
      <w:ind w:left="1195" w:hanging="360"/>
    </w:pPr>
  </w:style>
  <w:style w:type="paragraph" w:styleId="List2">
    <w:name w:val="List 2"/>
    <w:basedOn w:val="Normal"/>
    <w:rsid w:val="001A3659"/>
    <w:pPr>
      <w:ind w:left="1555" w:hanging="360"/>
    </w:pPr>
  </w:style>
  <w:style w:type="paragraph" w:styleId="List3">
    <w:name w:val="List 3"/>
    <w:basedOn w:val="Normal"/>
    <w:rsid w:val="001A3659"/>
    <w:pPr>
      <w:ind w:left="1915" w:hanging="360"/>
    </w:pPr>
  </w:style>
  <w:style w:type="paragraph" w:styleId="List4">
    <w:name w:val="List 4"/>
    <w:basedOn w:val="Normal"/>
    <w:rsid w:val="001A3659"/>
    <w:pPr>
      <w:ind w:left="2275" w:hanging="360"/>
    </w:pPr>
  </w:style>
  <w:style w:type="paragraph" w:styleId="List5">
    <w:name w:val="List 5"/>
    <w:basedOn w:val="Normal"/>
    <w:rsid w:val="001A3659"/>
    <w:pPr>
      <w:ind w:left="2635" w:hanging="360"/>
    </w:pPr>
  </w:style>
  <w:style w:type="paragraph" w:styleId="ListBullet">
    <w:name w:val="List Bullet"/>
    <w:basedOn w:val="Normal"/>
    <w:rsid w:val="001A3659"/>
    <w:pPr>
      <w:numPr>
        <w:numId w:val="1"/>
      </w:numPr>
      <w:ind w:left="1195"/>
    </w:pPr>
  </w:style>
  <w:style w:type="paragraph" w:styleId="ListBullet2">
    <w:name w:val="List Bullet 2"/>
    <w:basedOn w:val="Normal"/>
    <w:rsid w:val="001A3659"/>
    <w:pPr>
      <w:numPr>
        <w:numId w:val="2"/>
      </w:numPr>
      <w:ind w:left="1555"/>
    </w:pPr>
  </w:style>
  <w:style w:type="paragraph" w:styleId="ListBullet3">
    <w:name w:val="List Bullet 3"/>
    <w:basedOn w:val="Normal"/>
    <w:rsid w:val="001A3659"/>
    <w:pPr>
      <w:numPr>
        <w:numId w:val="3"/>
      </w:numPr>
      <w:ind w:left="1915"/>
    </w:pPr>
  </w:style>
  <w:style w:type="paragraph" w:styleId="ListBullet4">
    <w:name w:val="List Bullet 4"/>
    <w:basedOn w:val="Normal"/>
    <w:rsid w:val="001A3659"/>
    <w:pPr>
      <w:numPr>
        <w:numId w:val="4"/>
      </w:numPr>
      <w:ind w:left="2275"/>
    </w:pPr>
  </w:style>
  <w:style w:type="paragraph" w:styleId="ListBullet5">
    <w:name w:val="List Bullet 5"/>
    <w:basedOn w:val="Normal"/>
    <w:rsid w:val="001A3659"/>
    <w:pPr>
      <w:numPr>
        <w:numId w:val="5"/>
      </w:numPr>
      <w:ind w:left="2635"/>
    </w:pPr>
  </w:style>
  <w:style w:type="paragraph" w:styleId="ListContinue">
    <w:name w:val="List Continue"/>
    <w:basedOn w:val="Normal"/>
    <w:rsid w:val="001A3659"/>
    <w:pPr>
      <w:spacing w:after="120"/>
      <w:ind w:left="1195"/>
    </w:pPr>
  </w:style>
  <w:style w:type="paragraph" w:styleId="ListContinue2">
    <w:name w:val="List Continue 2"/>
    <w:basedOn w:val="Normal"/>
    <w:rsid w:val="001A3659"/>
    <w:pPr>
      <w:spacing w:after="120"/>
      <w:ind w:left="1555"/>
    </w:pPr>
  </w:style>
  <w:style w:type="paragraph" w:styleId="ListContinue3">
    <w:name w:val="List Continue 3"/>
    <w:basedOn w:val="Normal"/>
    <w:rsid w:val="001A3659"/>
    <w:pPr>
      <w:spacing w:after="120"/>
      <w:ind w:left="1915"/>
    </w:pPr>
  </w:style>
  <w:style w:type="paragraph" w:styleId="ListContinue4">
    <w:name w:val="List Continue 4"/>
    <w:basedOn w:val="Normal"/>
    <w:rsid w:val="001A3659"/>
    <w:pPr>
      <w:spacing w:after="120"/>
      <w:ind w:left="2275"/>
    </w:pPr>
  </w:style>
  <w:style w:type="paragraph" w:styleId="ListContinue5">
    <w:name w:val="List Continue 5"/>
    <w:basedOn w:val="Normal"/>
    <w:rsid w:val="001A3659"/>
    <w:pPr>
      <w:spacing w:after="120"/>
      <w:ind w:left="2635"/>
    </w:pPr>
  </w:style>
  <w:style w:type="paragraph" w:styleId="ListNumber">
    <w:name w:val="List Number"/>
    <w:basedOn w:val="Normal"/>
    <w:rsid w:val="001A3659"/>
    <w:pPr>
      <w:numPr>
        <w:numId w:val="6"/>
      </w:numPr>
      <w:ind w:left="1195"/>
    </w:pPr>
  </w:style>
  <w:style w:type="paragraph" w:styleId="ListNumber2">
    <w:name w:val="List Number 2"/>
    <w:basedOn w:val="Normal"/>
    <w:rsid w:val="001A3659"/>
    <w:pPr>
      <w:numPr>
        <w:numId w:val="7"/>
      </w:numPr>
      <w:ind w:left="1555"/>
    </w:pPr>
  </w:style>
  <w:style w:type="paragraph" w:styleId="ListNumber3">
    <w:name w:val="List Number 3"/>
    <w:basedOn w:val="Normal"/>
    <w:rsid w:val="001A3659"/>
    <w:pPr>
      <w:numPr>
        <w:numId w:val="8"/>
      </w:numPr>
      <w:ind w:left="1915"/>
    </w:pPr>
  </w:style>
  <w:style w:type="paragraph" w:styleId="ListNumber4">
    <w:name w:val="List Number 4"/>
    <w:basedOn w:val="Normal"/>
    <w:rsid w:val="001A3659"/>
    <w:pPr>
      <w:numPr>
        <w:numId w:val="9"/>
      </w:numPr>
      <w:ind w:left="2275"/>
    </w:pPr>
  </w:style>
  <w:style w:type="paragraph" w:styleId="ListNumber5">
    <w:name w:val="List Number 5"/>
    <w:basedOn w:val="Normal"/>
    <w:rsid w:val="001A3659"/>
    <w:pPr>
      <w:numPr>
        <w:numId w:val="10"/>
      </w:numPr>
      <w:ind w:left="2635"/>
    </w:pPr>
  </w:style>
  <w:style w:type="paragraph" w:styleId="TOC2">
    <w:name w:val="toc 2"/>
    <w:basedOn w:val="Normal"/>
    <w:next w:val="Normal"/>
    <w:uiPriority w:val="39"/>
    <w:rsid w:val="001A365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1A3659"/>
    <w:pPr>
      <w:spacing w:before="0" w:beforeAutospacing="0" w:after="0" w:afterAutospacing="0" w:line="240" w:lineRule="auto"/>
      <w:ind w:left="720"/>
    </w:pPr>
    <w:rPr>
      <w:noProof/>
    </w:rPr>
  </w:style>
  <w:style w:type="paragraph" w:styleId="TOC4">
    <w:name w:val="toc 4"/>
    <w:basedOn w:val="Normal"/>
    <w:next w:val="Normal"/>
    <w:uiPriority w:val="39"/>
    <w:rsid w:val="001A3659"/>
    <w:pPr>
      <w:spacing w:before="0" w:beforeAutospacing="0" w:after="0" w:afterAutospacing="0" w:line="240" w:lineRule="auto"/>
      <w:ind w:left="1008"/>
    </w:pPr>
    <w:rPr>
      <w:noProof/>
    </w:rPr>
  </w:style>
  <w:style w:type="paragraph" w:styleId="TOC5">
    <w:name w:val="toc 5"/>
    <w:basedOn w:val="Normal"/>
    <w:next w:val="Normal"/>
    <w:semiHidden/>
    <w:rsid w:val="001A3659"/>
    <w:pPr>
      <w:spacing w:before="0" w:beforeAutospacing="0" w:after="0" w:afterAutospacing="0" w:line="240" w:lineRule="auto"/>
      <w:ind w:left="1296"/>
    </w:pPr>
  </w:style>
  <w:style w:type="paragraph" w:styleId="TOC6">
    <w:name w:val="toc 6"/>
    <w:basedOn w:val="Normal"/>
    <w:next w:val="Normal"/>
    <w:semiHidden/>
    <w:rsid w:val="001A3659"/>
    <w:pPr>
      <w:spacing w:before="0" w:beforeAutospacing="0" w:after="0" w:afterAutospacing="0" w:line="240" w:lineRule="auto"/>
      <w:ind w:left="1584"/>
    </w:pPr>
  </w:style>
  <w:style w:type="paragraph" w:styleId="TOC7">
    <w:name w:val="toc 7"/>
    <w:basedOn w:val="Normal"/>
    <w:next w:val="Normal"/>
    <w:semiHidden/>
    <w:rsid w:val="001A3659"/>
    <w:pPr>
      <w:spacing w:before="240" w:after="240"/>
      <w:ind w:right="720"/>
      <w:jc w:val="center"/>
    </w:pPr>
    <w:rPr>
      <w:b/>
      <w:noProof/>
      <w:color w:val="333399"/>
      <w:sz w:val="28"/>
      <w:szCs w:val="40"/>
    </w:rPr>
  </w:style>
  <w:style w:type="paragraph" w:styleId="TOC8">
    <w:name w:val="toc 8"/>
    <w:basedOn w:val="Normal"/>
    <w:next w:val="Normal"/>
    <w:semiHidden/>
    <w:rsid w:val="001A3659"/>
    <w:pPr>
      <w:ind w:left="1400"/>
    </w:pPr>
  </w:style>
  <w:style w:type="paragraph" w:styleId="TOC9">
    <w:name w:val="toc 9"/>
    <w:basedOn w:val="Normal"/>
    <w:next w:val="Normal"/>
    <w:semiHidden/>
    <w:rsid w:val="001A3659"/>
    <w:pPr>
      <w:ind w:left="1600"/>
    </w:pPr>
  </w:style>
  <w:style w:type="character" w:styleId="Hyperlink">
    <w:name w:val="Hyperlink"/>
    <w:uiPriority w:val="99"/>
    <w:rsid w:val="001A3659"/>
    <w:rPr>
      <w:color w:val="0000FF"/>
      <w:u w:val="single"/>
    </w:rPr>
  </w:style>
  <w:style w:type="paragraph" w:styleId="NormalWeb">
    <w:name w:val="Normal (Web)"/>
    <w:basedOn w:val="Normal"/>
    <w:uiPriority w:val="99"/>
    <w:rsid w:val="001A3659"/>
    <w:rPr>
      <w:sz w:val="24"/>
      <w:szCs w:val="24"/>
    </w:rPr>
  </w:style>
  <w:style w:type="paragraph" w:customStyle="1" w:styleId="Title1">
    <w:name w:val="Title 1"/>
    <w:rsid w:val="001A3659"/>
    <w:pPr>
      <w:widowControl w:val="0"/>
      <w:autoSpaceDE w:val="0"/>
      <w:autoSpaceDN w:val="0"/>
      <w:adjustRightInd w:val="0"/>
    </w:pPr>
    <w:rPr>
      <w:rFonts w:ascii="Helvetica" w:hAnsi="Helvetica"/>
      <w:b/>
      <w:bCs/>
      <w:sz w:val="24"/>
      <w:szCs w:val="24"/>
    </w:rPr>
  </w:style>
  <w:style w:type="paragraph" w:customStyle="1" w:styleId="Title2">
    <w:name w:val="Title 2"/>
    <w:rsid w:val="001A365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1A3659"/>
    <w:pPr>
      <w:widowControl w:val="0"/>
      <w:autoSpaceDE w:val="0"/>
      <w:autoSpaceDN w:val="0"/>
      <w:adjustRightInd w:val="0"/>
      <w:jc w:val="center"/>
    </w:pPr>
    <w:rPr>
      <w:rFonts w:ascii="Helvetica" w:hAnsi="Helvetica"/>
      <w:sz w:val="18"/>
      <w:szCs w:val="18"/>
    </w:rPr>
  </w:style>
  <w:style w:type="paragraph" w:customStyle="1" w:styleId="Statement">
    <w:name w:val="Statement"/>
    <w:rsid w:val="001A3659"/>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1A3659"/>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1A365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1A3659"/>
    <w:rPr>
      <w:sz w:val="16"/>
      <w:szCs w:val="16"/>
    </w:rPr>
  </w:style>
  <w:style w:type="paragraph" w:styleId="CommentText">
    <w:name w:val="annotation text"/>
    <w:basedOn w:val="Normal"/>
    <w:semiHidden/>
    <w:rsid w:val="001A3659"/>
  </w:style>
  <w:style w:type="character" w:styleId="FollowedHyperlink">
    <w:name w:val="FollowedHyperlink"/>
    <w:rsid w:val="001A3659"/>
    <w:rPr>
      <w:color w:val="800080"/>
      <w:u w:val="single"/>
    </w:rPr>
  </w:style>
  <w:style w:type="paragraph" w:styleId="BodyTextIndent">
    <w:name w:val="Body Text Indent"/>
    <w:aliases w:val="Body Text Indent Char1,Body Text Indent Char Char,Body Text Indent Char Char Char Char"/>
    <w:basedOn w:val="Normal"/>
    <w:link w:val="BodyTextIndentChar"/>
    <w:rsid w:val="001A3659"/>
    <w:pPr>
      <w:ind w:left="540" w:hanging="540"/>
    </w:pPr>
    <w:rPr>
      <w:rFonts w:cs="Courier New"/>
    </w:rPr>
  </w:style>
  <w:style w:type="paragraph" w:styleId="BodyTextIndent2">
    <w:name w:val="Body Text Indent 2"/>
    <w:basedOn w:val="Normal"/>
    <w:rsid w:val="001A3659"/>
    <w:rPr>
      <w:b/>
      <w:bCs/>
      <w:color w:val="666699"/>
      <w:sz w:val="40"/>
    </w:rPr>
  </w:style>
  <w:style w:type="paragraph" w:styleId="Index1">
    <w:name w:val="index 1"/>
    <w:basedOn w:val="Normal"/>
    <w:next w:val="Normal"/>
    <w:semiHidden/>
    <w:rsid w:val="001A3659"/>
    <w:pPr>
      <w:spacing w:before="0" w:beforeAutospacing="0" w:after="0" w:afterAutospacing="0" w:line="240" w:lineRule="auto"/>
      <w:ind w:left="202" w:hanging="202"/>
    </w:pPr>
  </w:style>
  <w:style w:type="paragraph" w:styleId="Index2">
    <w:name w:val="index 2"/>
    <w:basedOn w:val="Normal"/>
    <w:next w:val="Normal"/>
    <w:semiHidden/>
    <w:rsid w:val="001A3659"/>
    <w:pPr>
      <w:spacing w:before="0" w:beforeAutospacing="0" w:after="0" w:afterAutospacing="0" w:line="240" w:lineRule="auto"/>
      <w:ind w:left="490" w:hanging="202"/>
    </w:pPr>
  </w:style>
  <w:style w:type="paragraph" w:styleId="Index3">
    <w:name w:val="index 3"/>
    <w:basedOn w:val="Normal"/>
    <w:next w:val="Normal"/>
    <w:semiHidden/>
    <w:rsid w:val="001A3659"/>
    <w:pPr>
      <w:spacing w:before="0" w:beforeAutospacing="0" w:after="0" w:afterAutospacing="0" w:line="240" w:lineRule="auto"/>
      <w:ind w:left="605" w:hanging="202"/>
    </w:pPr>
  </w:style>
  <w:style w:type="paragraph" w:styleId="Index4">
    <w:name w:val="index 4"/>
    <w:basedOn w:val="Normal"/>
    <w:next w:val="Normal"/>
    <w:semiHidden/>
    <w:rsid w:val="001A3659"/>
    <w:pPr>
      <w:spacing w:before="0" w:beforeAutospacing="0" w:after="0" w:afterAutospacing="0" w:line="240" w:lineRule="auto"/>
      <w:ind w:left="807" w:hanging="202"/>
    </w:pPr>
  </w:style>
  <w:style w:type="paragraph" w:styleId="Index5">
    <w:name w:val="index 5"/>
    <w:basedOn w:val="Normal"/>
    <w:next w:val="Normal"/>
    <w:semiHidden/>
    <w:rsid w:val="001A3659"/>
    <w:pPr>
      <w:ind w:left="1000" w:hanging="200"/>
    </w:pPr>
  </w:style>
  <w:style w:type="paragraph" w:styleId="Index6">
    <w:name w:val="index 6"/>
    <w:basedOn w:val="Normal"/>
    <w:next w:val="Normal"/>
    <w:semiHidden/>
    <w:rsid w:val="001A3659"/>
    <w:pPr>
      <w:ind w:left="1200" w:hanging="200"/>
    </w:pPr>
  </w:style>
  <w:style w:type="paragraph" w:styleId="Index7">
    <w:name w:val="index 7"/>
    <w:basedOn w:val="Normal"/>
    <w:next w:val="Normal"/>
    <w:semiHidden/>
    <w:rsid w:val="001A3659"/>
    <w:pPr>
      <w:ind w:left="1400" w:hanging="200"/>
    </w:pPr>
  </w:style>
  <w:style w:type="paragraph" w:styleId="Index8">
    <w:name w:val="index 8"/>
    <w:basedOn w:val="Normal"/>
    <w:next w:val="Normal"/>
    <w:semiHidden/>
    <w:rsid w:val="001A3659"/>
    <w:pPr>
      <w:ind w:left="1600" w:hanging="200"/>
    </w:pPr>
  </w:style>
  <w:style w:type="paragraph" w:styleId="Index9">
    <w:name w:val="index 9"/>
    <w:basedOn w:val="Normal"/>
    <w:next w:val="Normal"/>
    <w:semiHidden/>
    <w:rsid w:val="001A3659"/>
    <w:pPr>
      <w:ind w:left="1800" w:hanging="200"/>
    </w:pPr>
  </w:style>
  <w:style w:type="paragraph" w:styleId="IndexHeading">
    <w:name w:val="index heading"/>
    <w:basedOn w:val="Normal"/>
    <w:next w:val="Index1"/>
    <w:semiHidden/>
    <w:rsid w:val="001A3659"/>
  </w:style>
  <w:style w:type="paragraph" w:styleId="BlockText">
    <w:name w:val="Block Text"/>
    <w:basedOn w:val="Normal"/>
    <w:rsid w:val="001A3659"/>
    <w:pPr>
      <w:spacing w:after="120"/>
      <w:ind w:left="1440" w:right="1440"/>
    </w:pPr>
  </w:style>
  <w:style w:type="paragraph" w:styleId="BodyTextFirstIndent">
    <w:name w:val="Body Text First Indent"/>
    <w:basedOn w:val="BodyText"/>
    <w:rsid w:val="001A3659"/>
    <w:pPr>
      <w:spacing w:before="0" w:line="240" w:lineRule="auto"/>
      <w:ind w:firstLine="210"/>
    </w:pPr>
  </w:style>
  <w:style w:type="paragraph" w:styleId="BodyTextFirstIndent2">
    <w:name w:val="Body Text First Indent 2"/>
    <w:basedOn w:val="BodyTextIndent"/>
    <w:rsid w:val="001A3659"/>
    <w:pPr>
      <w:spacing w:after="120"/>
      <w:ind w:left="360" w:firstLine="210"/>
    </w:pPr>
    <w:rPr>
      <w:rFonts w:ascii="Helvetica" w:hAnsi="Helvetica" w:cs="Times New Roman"/>
      <w:spacing w:val="-5"/>
    </w:rPr>
  </w:style>
  <w:style w:type="paragraph" w:styleId="Caption">
    <w:name w:val="caption"/>
    <w:basedOn w:val="Normal"/>
    <w:next w:val="Normal"/>
    <w:qFormat/>
    <w:rsid w:val="001A3659"/>
    <w:pPr>
      <w:spacing w:before="120" w:after="120"/>
    </w:pPr>
    <w:rPr>
      <w:b/>
      <w:bCs/>
    </w:rPr>
  </w:style>
  <w:style w:type="paragraph" w:styleId="Date">
    <w:name w:val="Date"/>
    <w:basedOn w:val="Normal"/>
    <w:next w:val="Normal"/>
    <w:rsid w:val="001A3659"/>
  </w:style>
  <w:style w:type="paragraph" w:styleId="E-mailSignature">
    <w:name w:val="E-mail Signature"/>
    <w:basedOn w:val="Normal"/>
    <w:rsid w:val="001A3659"/>
  </w:style>
  <w:style w:type="paragraph" w:styleId="EndnoteText">
    <w:name w:val="endnote text"/>
    <w:basedOn w:val="Normal"/>
    <w:semiHidden/>
    <w:rsid w:val="001A3659"/>
  </w:style>
  <w:style w:type="paragraph" w:styleId="EnvelopeAddress">
    <w:name w:val="envelope address"/>
    <w:basedOn w:val="Normal"/>
    <w:rsid w:val="001A365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1A3659"/>
    <w:rPr>
      <w:rFonts w:cs="Arial"/>
    </w:rPr>
  </w:style>
  <w:style w:type="paragraph" w:styleId="FootnoteText">
    <w:name w:val="footnote text"/>
    <w:basedOn w:val="Normal"/>
    <w:semiHidden/>
    <w:rsid w:val="001A3659"/>
  </w:style>
  <w:style w:type="paragraph" w:styleId="HTMLAddress">
    <w:name w:val="HTML Address"/>
    <w:basedOn w:val="Normal"/>
    <w:rsid w:val="001A3659"/>
    <w:rPr>
      <w:i/>
      <w:iCs/>
    </w:rPr>
  </w:style>
  <w:style w:type="paragraph" w:styleId="HTMLPreformatted">
    <w:name w:val="HTML Preformatted"/>
    <w:basedOn w:val="Normal"/>
    <w:rsid w:val="001A3659"/>
    <w:rPr>
      <w:rFonts w:cs="Courier New"/>
    </w:rPr>
  </w:style>
  <w:style w:type="paragraph" w:styleId="MacroText">
    <w:name w:val="macro"/>
    <w:semiHidden/>
    <w:rsid w:val="001A365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1A3659"/>
  </w:style>
  <w:style w:type="paragraph" w:styleId="PlainText">
    <w:name w:val="Plain Text"/>
    <w:basedOn w:val="Normal"/>
    <w:link w:val="PlainTextChar"/>
    <w:rsid w:val="001A3659"/>
    <w:rPr>
      <w:rFonts w:cs="Courier New"/>
    </w:rPr>
  </w:style>
  <w:style w:type="paragraph" w:styleId="Salutation">
    <w:name w:val="Salutation"/>
    <w:basedOn w:val="Normal"/>
    <w:next w:val="Normal"/>
    <w:rsid w:val="001A3659"/>
  </w:style>
  <w:style w:type="paragraph" w:styleId="Subtitle">
    <w:name w:val="Subtitle"/>
    <w:basedOn w:val="Normal"/>
    <w:qFormat/>
    <w:rsid w:val="001A3659"/>
    <w:pPr>
      <w:spacing w:after="60"/>
      <w:jc w:val="center"/>
      <w:outlineLvl w:val="1"/>
    </w:pPr>
    <w:rPr>
      <w:rFonts w:cs="Arial"/>
      <w:sz w:val="24"/>
      <w:szCs w:val="24"/>
    </w:rPr>
  </w:style>
  <w:style w:type="paragraph" w:styleId="TableofAuthorities">
    <w:name w:val="table of authorities"/>
    <w:basedOn w:val="Normal"/>
    <w:next w:val="Normal"/>
    <w:semiHidden/>
    <w:rsid w:val="001A3659"/>
    <w:pPr>
      <w:ind w:left="200" w:hanging="200"/>
    </w:pPr>
  </w:style>
  <w:style w:type="paragraph" w:styleId="TableofFigures">
    <w:name w:val="table of figures"/>
    <w:basedOn w:val="Normal"/>
    <w:next w:val="Normal"/>
    <w:semiHidden/>
    <w:rsid w:val="001A3659"/>
    <w:pPr>
      <w:ind w:left="400" w:hanging="400"/>
    </w:pPr>
  </w:style>
  <w:style w:type="paragraph" w:styleId="Title">
    <w:name w:val="Title"/>
    <w:basedOn w:val="Normal"/>
    <w:qFormat/>
    <w:rsid w:val="001A3659"/>
    <w:pPr>
      <w:spacing w:before="240" w:after="60"/>
      <w:jc w:val="center"/>
      <w:outlineLvl w:val="0"/>
    </w:pPr>
    <w:rPr>
      <w:rFonts w:cs="Arial"/>
      <w:b/>
      <w:bCs/>
      <w:kern w:val="28"/>
      <w:sz w:val="32"/>
      <w:szCs w:val="32"/>
    </w:rPr>
  </w:style>
  <w:style w:type="paragraph" w:styleId="TOAHeading">
    <w:name w:val="toa heading"/>
    <w:basedOn w:val="Normal"/>
    <w:next w:val="Normal"/>
    <w:semiHidden/>
    <w:rsid w:val="001A3659"/>
    <w:pPr>
      <w:spacing w:before="120"/>
    </w:pPr>
    <w:rPr>
      <w:rFonts w:cs="Arial"/>
      <w:b/>
      <w:bCs/>
      <w:sz w:val="24"/>
      <w:szCs w:val="24"/>
    </w:rPr>
  </w:style>
  <w:style w:type="paragraph" w:customStyle="1" w:styleId="Example">
    <w:name w:val="Example"/>
    <w:basedOn w:val="Normal"/>
    <w:next w:val="Normal"/>
    <w:link w:val="ExampleChar1"/>
    <w:rsid w:val="001A3659"/>
    <w:pPr>
      <w:shd w:val="clear" w:color="auto" w:fill="E6E6E6"/>
      <w:ind w:right="576"/>
    </w:pPr>
  </w:style>
  <w:style w:type="paragraph" w:customStyle="1" w:styleId="Example-Small">
    <w:name w:val="Example - Small"/>
    <w:basedOn w:val="BodyText"/>
    <w:next w:val="BodyText"/>
    <w:rsid w:val="001A365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1A3659"/>
  </w:style>
  <w:style w:type="character" w:styleId="FootnoteReference">
    <w:name w:val="footnote reference"/>
    <w:semiHidden/>
    <w:rsid w:val="001A3659"/>
    <w:rPr>
      <w:vertAlign w:val="superscript"/>
    </w:rPr>
  </w:style>
  <w:style w:type="paragraph" w:styleId="DocumentMap">
    <w:name w:val="Document Map"/>
    <w:basedOn w:val="Normal"/>
    <w:semiHidden/>
    <w:rsid w:val="001A3659"/>
    <w:pPr>
      <w:shd w:val="clear" w:color="auto" w:fill="000080"/>
    </w:pPr>
    <w:rPr>
      <w:rFonts w:cs="Tahoma"/>
    </w:rPr>
  </w:style>
  <w:style w:type="character" w:styleId="HTMLCode">
    <w:name w:val="HTML Code"/>
    <w:rsid w:val="001A3659"/>
    <w:rPr>
      <w:rFonts w:ascii="Helvetica" w:hAnsi="Helvetica"/>
      <w:sz w:val="20"/>
      <w:szCs w:val="20"/>
    </w:rPr>
  </w:style>
  <w:style w:type="character" w:styleId="HTMLKeyboard">
    <w:name w:val="HTML Keyboard"/>
    <w:rsid w:val="001A3659"/>
    <w:rPr>
      <w:rFonts w:ascii="Helvetica" w:hAnsi="Helvetica"/>
      <w:sz w:val="20"/>
      <w:szCs w:val="20"/>
    </w:rPr>
  </w:style>
  <w:style w:type="character" w:styleId="HTMLSample">
    <w:name w:val="HTML Sample"/>
    <w:rsid w:val="001A3659"/>
    <w:rPr>
      <w:rFonts w:ascii="Helvetica" w:hAnsi="Helvetica"/>
    </w:rPr>
  </w:style>
  <w:style w:type="character" w:styleId="HTMLTypewriter">
    <w:name w:val="HTML Typewriter"/>
    <w:rsid w:val="001A3659"/>
    <w:rPr>
      <w:rFonts w:ascii="Helvetica" w:hAnsi="Helvetica"/>
      <w:sz w:val="20"/>
      <w:szCs w:val="20"/>
    </w:rPr>
  </w:style>
  <w:style w:type="paragraph" w:styleId="Closing">
    <w:name w:val="Closing"/>
    <w:basedOn w:val="Normal"/>
    <w:rsid w:val="001A3659"/>
    <w:pPr>
      <w:keepNext/>
      <w:spacing w:line="220" w:lineRule="atLeast"/>
    </w:pPr>
  </w:style>
  <w:style w:type="paragraph" w:customStyle="1" w:styleId="Example-Code">
    <w:name w:val="Example - Code"/>
    <w:basedOn w:val="Example"/>
    <w:next w:val="Normal"/>
    <w:link w:val="Example-CodeChar1"/>
    <w:rsid w:val="001A365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1A365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1A3659"/>
    <w:pPr>
      <w:keepNext/>
      <w:keepLines/>
      <w:spacing w:before="400" w:after="120" w:line="240" w:lineRule="atLeast"/>
    </w:pPr>
    <w:rPr>
      <w:rFonts w:ascii="Arial Black" w:hAnsi="Arial Black"/>
      <w:kern w:val="28"/>
      <w:sz w:val="96"/>
    </w:rPr>
  </w:style>
  <w:style w:type="paragraph" w:customStyle="1" w:styleId="EmptyLine">
    <w:name w:val="Empty Line"/>
    <w:rsid w:val="001A365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1A3659"/>
    <w:pPr>
      <w:spacing w:line="210" w:lineRule="atLeast"/>
    </w:pPr>
    <w:rPr>
      <w:rFonts w:ascii="Verdana" w:eastAsia="Arial Unicode MS" w:hAnsi="Verdana" w:cs="Arial Unicode MS"/>
      <w:color w:val="333333"/>
      <w:sz w:val="18"/>
      <w:szCs w:val="18"/>
    </w:rPr>
  </w:style>
  <w:style w:type="character" w:customStyle="1" w:styleId="m1">
    <w:name w:val="m1"/>
    <w:rsid w:val="001A3659"/>
    <w:rPr>
      <w:color w:val="0000FF"/>
    </w:rPr>
  </w:style>
  <w:style w:type="character" w:customStyle="1" w:styleId="b1">
    <w:name w:val="b1"/>
    <w:rsid w:val="001A3659"/>
    <w:rPr>
      <w:rFonts w:ascii="Courier New" w:hAnsi="Courier New" w:cs="Courier New" w:hint="default"/>
      <w:b/>
      <w:bCs/>
      <w:strike w:val="0"/>
      <w:dstrike w:val="0"/>
      <w:color w:val="FF0000"/>
      <w:u w:val="none"/>
      <w:effect w:val="none"/>
    </w:rPr>
  </w:style>
  <w:style w:type="character" w:customStyle="1" w:styleId="tx1">
    <w:name w:val="tx1"/>
    <w:rsid w:val="001A3659"/>
    <w:rPr>
      <w:b/>
      <w:bCs/>
    </w:rPr>
  </w:style>
  <w:style w:type="character" w:styleId="Emphasis">
    <w:name w:val="Emphasis"/>
    <w:qFormat/>
    <w:rsid w:val="001A3659"/>
    <w:rPr>
      <w:i/>
      <w:iCs/>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customStyle="1" w:styleId="BodyTextChar">
    <w:name w:val="Body Text Char"/>
    <w:rPr>
      <w:rFonts w:ascii="Helvetica" w:hAnsi="Helvetica" w:cs="Helvetica"/>
      <w:color w:val="5F5F5F"/>
      <w:lang w:val="en-US" w:eastAsia="en-US"/>
    </w:rPr>
  </w:style>
  <w:style w:type="character" w:customStyle="1" w:styleId="ExampleChar">
    <w:name w:val="Example Char"/>
    <w:basedOn w:val="BodyTextChar"/>
    <w:rPr>
      <w:rFonts w:ascii="Helvetica" w:hAnsi="Helvetica" w:cs="Helvetica"/>
      <w:color w:val="5F5F5F"/>
      <w:lang w:val="en-US" w:eastAsia="en-US"/>
    </w:rPr>
  </w:style>
  <w:style w:type="character" w:customStyle="1" w:styleId="Example-CodeChar">
    <w:name w:val="Example - Code Char"/>
    <w:rPr>
      <w:rFonts w:ascii="Helvetica" w:hAnsi="Helvetica" w:cs="Helvetica"/>
      <w:color w:val="5F5F5F"/>
      <w:sz w:val="18"/>
      <w:szCs w:val="18"/>
      <w:lang w:val="en-US" w:eastAsia="en-US"/>
    </w:rPr>
  </w:style>
  <w:style w:type="paragraph" w:customStyle="1" w:styleId="bodytext0">
    <w:name w:val="bodytext"/>
    <w:basedOn w:val="Normal"/>
    <w:rsid w:val="00623E57"/>
    <w:pPr>
      <w:spacing w:line="225" w:lineRule="atLeast"/>
    </w:pPr>
    <w:rPr>
      <w:rFonts w:ascii="Verdana" w:eastAsia="Arial Unicode MS" w:hAnsi="Verdana" w:cs="Verdana"/>
      <w:color w:val="000000"/>
      <w:sz w:val="17"/>
      <w:szCs w:val="17"/>
    </w:rPr>
  </w:style>
  <w:style w:type="paragraph" w:customStyle="1" w:styleId="TableHeading">
    <w:name w:val="Table Heading"/>
    <w:basedOn w:val="BodyText"/>
    <w:next w:val="BodyText"/>
    <w:rsid w:val="001A3659"/>
    <w:pPr>
      <w:keepNext/>
    </w:pPr>
    <w:rPr>
      <w:b/>
      <w:color w:val="FFFFFF"/>
    </w:rPr>
  </w:style>
  <w:style w:type="paragraph" w:customStyle="1" w:styleId="Example-Code1">
    <w:name w:val="Example - Code1"/>
    <w:basedOn w:val="Example"/>
    <w:next w:val="BodyText"/>
    <w:rsid w:val="00623E57"/>
    <w:pPr>
      <w:tabs>
        <w:tab w:val="left" w:pos="1440"/>
        <w:tab w:val="left" w:pos="1800"/>
        <w:tab w:val="left" w:pos="2160"/>
        <w:tab w:val="left" w:pos="2520"/>
        <w:tab w:val="left" w:pos="2880"/>
      </w:tabs>
      <w:spacing w:before="0" w:beforeAutospacing="0" w:after="0" w:afterAutospacing="0"/>
    </w:pPr>
    <w:rPr>
      <w:sz w:val="18"/>
      <w:szCs w:val="18"/>
    </w:rPr>
  </w:style>
  <w:style w:type="character" w:customStyle="1" w:styleId="bheader1">
    <w:name w:val="bheader1"/>
    <w:rsid w:val="00623E57"/>
    <w:rPr>
      <w:rFonts w:ascii="Verdana" w:hAnsi="Verdana" w:cs="Verdana"/>
      <w:b/>
      <w:bCs/>
      <w:color w:val="auto"/>
      <w:sz w:val="18"/>
      <w:szCs w:val="18"/>
    </w:rPr>
  </w:style>
  <w:style w:type="character" w:styleId="Strong">
    <w:name w:val="Strong"/>
    <w:qFormat/>
    <w:rsid w:val="00623E57"/>
    <w:rPr>
      <w:b/>
      <w:bCs/>
    </w:rPr>
  </w:style>
  <w:style w:type="character" w:customStyle="1" w:styleId="BodyTextChar4">
    <w:name w:val="Body Text Char4"/>
    <w:aliases w:val="Body Text Char1 Char2,Body Text Char2 Char1,Body Text Char Char Char1 Char Char1,Body Text Char Char Char Char Char Char Char Char Char Char Char Char Char Char1,Body Text Char Char Char Char Char Char Char Char Char Char Char1 Char Char"/>
    <w:link w:val="BodyText"/>
    <w:locked/>
    <w:rsid w:val="00623E57"/>
    <w:rPr>
      <w:rFonts w:ascii="Arial" w:hAnsi="Arial"/>
      <w:color w:val="5F5F5F"/>
      <w:lang w:val="en-US" w:eastAsia="en-US" w:bidi="ar-SA"/>
    </w:rPr>
  </w:style>
  <w:style w:type="table" w:styleId="TableGrid">
    <w:name w:val="Table Grid"/>
    <w:basedOn w:val="TableNormal"/>
    <w:uiPriority w:val="59"/>
    <w:rsid w:val="00623E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CharChar">
    <w:name w:val="Body Text Char Char Char"/>
    <w:rsid w:val="00623E57"/>
    <w:rPr>
      <w:rFonts w:ascii="Helvetica" w:hAnsi="Helvetica" w:cs="Helvetica"/>
      <w:color w:val="5F5F5F"/>
      <w:lang w:val="en-US" w:eastAsia="en-US"/>
    </w:rPr>
  </w:style>
  <w:style w:type="character" w:customStyle="1" w:styleId="BodyTextIndentChar">
    <w:name w:val="Body Text Indent Char"/>
    <w:aliases w:val="Body Text Indent Char1 Char,Body Text Indent Char Char Char,Body Text Indent Char Char Char Char Char"/>
    <w:link w:val="BodyTextIndent"/>
    <w:locked/>
    <w:rsid w:val="00623E57"/>
    <w:rPr>
      <w:rFonts w:ascii="Arial" w:hAnsi="Arial" w:cs="Courier New"/>
      <w:color w:val="5F5F5F"/>
      <w:lang w:val="en-US" w:eastAsia="en-US" w:bidi="ar-SA"/>
    </w:rPr>
  </w:style>
  <w:style w:type="character" w:customStyle="1" w:styleId="pi1">
    <w:name w:val="pi1"/>
    <w:rsid w:val="00623E57"/>
    <w:rPr>
      <w:color w:val="0000FF"/>
    </w:rPr>
  </w:style>
  <w:style w:type="character" w:customStyle="1" w:styleId="t1">
    <w:name w:val="t1"/>
    <w:rsid w:val="00623E57"/>
    <w:rPr>
      <w:color w:val="auto"/>
    </w:rPr>
  </w:style>
  <w:style w:type="character" w:customStyle="1" w:styleId="ns1">
    <w:name w:val="ns1"/>
    <w:rsid w:val="00623E57"/>
    <w:rPr>
      <w:color w:val="FF0000"/>
    </w:rPr>
  </w:style>
  <w:style w:type="character" w:customStyle="1" w:styleId="BodyTextIndent1">
    <w:name w:val="Body Text Indent1"/>
    <w:aliases w:val="Body Text Indent Char Char Char1,Body Text Indent Char Char Char2"/>
    <w:rsid w:val="00623E57"/>
    <w:rPr>
      <w:rFonts w:ascii="Helvetica" w:hAnsi="Helvetica" w:cs="Helvetica"/>
      <w:color w:val="5F5F5F"/>
      <w:lang w:val="en-US" w:eastAsia="en-US"/>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623E57"/>
    <w:rPr>
      <w:rFonts w:ascii="Helvetica" w:hAnsi="Helvetica" w:cs="Helvetica"/>
      <w:color w:val="5F5F5F"/>
      <w:lang w:val="en-US" w:eastAsia="en-US"/>
    </w:rPr>
  </w:style>
  <w:style w:type="paragraph" w:customStyle="1" w:styleId="StyleCenteredLeft-0">
    <w:name w:val="Style Centered Left:  -0&quot;"/>
    <w:rsid w:val="00623E57"/>
    <w:pPr>
      <w:jc w:val="center"/>
    </w:pPr>
    <w:rPr>
      <w:rFonts w:ascii="Helvetica" w:hAnsi="Helvetica" w:cs="Helvetica"/>
      <w:color w:val="5F5F5F"/>
    </w:rPr>
  </w:style>
  <w:style w:type="character" w:customStyle="1" w:styleId="StyleBodyText1BodyTextCharCharCharCharCharCharCharChar1">
    <w:name w:val="Style Body Text1Body Text Char Char Char Char Char Char Char Char1..."/>
    <w:rsid w:val="00623E57"/>
    <w:rPr>
      <w:rFonts w:ascii="Helvetica" w:hAnsi="Helvetica" w:cs="Helvetica"/>
      <w:i/>
      <w:iCs/>
      <w:color w:val="5F5F5F"/>
      <w:lang w:val="en-US" w:eastAsia="en-US"/>
    </w:rPr>
  </w:style>
  <w:style w:type="character" w:customStyle="1" w:styleId="CharChar1">
    <w:name w:val="Char Char1"/>
    <w:locked/>
    <w:rsid w:val="00B17631"/>
    <w:rPr>
      <w:rFonts w:ascii="Helvetica" w:hAnsi="Helvetica" w:cs="Helvetica"/>
      <w:color w:val="5F5F5F"/>
      <w:lang w:val="en-US" w:eastAsia="en-US"/>
    </w:rPr>
  </w:style>
  <w:style w:type="paragraph" w:customStyle="1" w:styleId="Body">
    <w:name w:val="Body"/>
    <w:rsid w:val="00B17631"/>
    <w:pPr>
      <w:suppressAutoHyphens/>
      <w:autoSpaceDE w:val="0"/>
      <w:autoSpaceDN w:val="0"/>
      <w:adjustRightInd w:val="0"/>
      <w:spacing w:before="240" w:after="140" w:line="240" w:lineRule="atLeast"/>
      <w:ind w:left="2520"/>
    </w:pPr>
    <w:rPr>
      <w:rFonts w:ascii="Palatino Linotype" w:hAnsi="Palatino Linotype" w:cs="Palatino Linotype"/>
      <w:color w:val="000000"/>
      <w:w w:val="0"/>
    </w:rPr>
  </w:style>
  <w:style w:type="character" w:customStyle="1" w:styleId="BodyTextChar1Char">
    <w:name w:val="Body Text Char1 Char"/>
    <w:rsid w:val="00B17631"/>
    <w:rPr>
      <w:rFonts w:ascii="Helvetica" w:hAnsi="Helvetica" w:cs="Helvetica"/>
      <w:color w:val="5F5F5F"/>
      <w:lang w:val="en-US" w:eastAsia="en-US"/>
    </w:rPr>
  </w:style>
  <w:style w:type="character" w:customStyle="1" w:styleId="BodyTextChar1Char1">
    <w:name w:val="Body Text Char1 Char1"/>
    <w:aliases w:val="Body Text Char2 Char,Body Text Char1 Char Char,Body Text Char Char Char1 Char Char,Body Text Char Char Char Char Char Char Char Char Char Char Char Char Char Char,Body Text Char1 Char1 Char"/>
    <w:rsid w:val="00521CEC"/>
    <w:rPr>
      <w:rFonts w:ascii="Helvetica" w:hAnsi="Helvetica" w:cs="Helvetica"/>
      <w:color w:val="5F5F5F"/>
      <w:lang w:val="en-US" w:eastAsia="en-US"/>
    </w:rPr>
  </w:style>
  <w:style w:type="numbering" w:customStyle="1" w:styleId="Numbered">
    <w:name w:val="Numbered"/>
    <w:pPr>
      <w:numPr>
        <w:numId w:val="11"/>
      </w:numPr>
    </w:pPr>
  </w:style>
  <w:style w:type="numbering" w:customStyle="1" w:styleId="Numbered1">
    <w:name w:val="Numbered1"/>
    <w:pPr>
      <w:numPr>
        <w:numId w:val="13"/>
      </w:numPr>
    </w:pPr>
  </w:style>
  <w:style w:type="character" w:customStyle="1" w:styleId="Heading2Char">
    <w:name w:val="Heading 2 Char"/>
    <w:link w:val="Heading2"/>
    <w:rsid w:val="0013669F"/>
    <w:rPr>
      <w:rFonts w:ascii="Arial" w:hAnsi="Arial"/>
      <w:b/>
      <w:caps/>
      <w:color w:val="666699"/>
      <w:spacing w:val="-10"/>
      <w:kern w:val="28"/>
      <w:sz w:val="36"/>
    </w:rPr>
  </w:style>
  <w:style w:type="character" w:customStyle="1" w:styleId="Heading3Char">
    <w:name w:val="Heading 3 Char"/>
    <w:link w:val="Heading3"/>
    <w:rsid w:val="0013669F"/>
    <w:rPr>
      <w:rFonts w:ascii="Arial" w:hAnsi="Arial"/>
      <w:b/>
      <w:color w:val="5F5F5F"/>
      <w:kern w:val="28"/>
      <w:sz w:val="28"/>
    </w:rPr>
  </w:style>
  <w:style w:type="character" w:customStyle="1" w:styleId="story1">
    <w:name w:val="story1"/>
    <w:rsid w:val="000645AB"/>
    <w:rPr>
      <w:rFonts w:ascii="Arial" w:hAnsi="Arial" w:cs="Arial" w:hint="default"/>
      <w:sz w:val="24"/>
      <w:szCs w:val="24"/>
    </w:rPr>
  </w:style>
  <w:style w:type="character" w:customStyle="1" w:styleId="a">
    <w:name w:val="a"/>
    <w:basedOn w:val="DefaultParagraphFont"/>
    <w:rsid w:val="00B026DC"/>
  </w:style>
  <w:style w:type="character" w:customStyle="1" w:styleId="parahead1">
    <w:name w:val="parahead1"/>
    <w:basedOn w:val="DefaultParagraphFont"/>
    <w:rsid w:val="00052065"/>
  </w:style>
  <w:style w:type="paragraph" w:customStyle="1" w:styleId="msolistparagraph0">
    <w:name w:val="msolistparagraph"/>
    <w:basedOn w:val="Normal"/>
    <w:rsid w:val="00873223"/>
    <w:pPr>
      <w:spacing w:line="240" w:lineRule="auto"/>
    </w:pPr>
    <w:rPr>
      <w:rFonts w:ascii="Times New Roman" w:hAnsi="Times New Roman"/>
      <w:color w:val="auto"/>
      <w:sz w:val="24"/>
      <w:szCs w:val="24"/>
    </w:rPr>
  </w:style>
  <w:style w:type="character" w:customStyle="1" w:styleId="Kirill">
    <w:name w:val="Kirill"/>
    <w:semiHidden/>
    <w:rsid w:val="006004F3"/>
    <w:rPr>
      <w:rFonts w:ascii="Arial" w:hAnsi="Arial" w:cs="Arial"/>
      <w:color w:val="auto"/>
      <w:sz w:val="20"/>
      <w:szCs w:val="20"/>
    </w:rPr>
  </w:style>
  <w:style w:type="character" w:customStyle="1" w:styleId="PlainTextChar">
    <w:name w:val="Plain Text Char"/>
    <w:link w:val="PlainText"/>
    <w:rsid w:val="002048DA"/>
    <w:rPr>
      <w:rFonts w:ascii="Arial" w:hAnsi="Arial" w:cs="Courier New"/>
      <w:color w:val="5F5F5F"/>
      <w:lang w:val="en-US" w:eastAsia="en-US" w:bidi="ar-SA"/>
    </w:rPr>
  </w:style>
  <w:style w:type="character" w:customStyle="1" w:styleId="ExampleChar1">
    <w:name w:val="Example Char1"/>
    <w:link w:val="Example"/>
    <w:rsid w:val="004D5D8F"/>
    <w:rPr>
      <w:rFonts w:ascii="Arial" w:hAnsi="Arial"/>
      <w:color w:val="5F5F5F"/>
      <w:lang w:val="en-US" w:eastAsia="en-US" w:bidi="ar-SA"/>
    </w:rPr>
  </w:style>
  <w:style w:type="character" w:customStyle="1" w:styleId="Example-CodeChar1">
    <w:name w:val="Example - Code Char1"/>
    <w:link w:val="Example-Code"/>
    <w:rsid w:val="004D5D8F"/>
    <w:rPr>
      <w:rFonts w:ascii="Arial" w:hAnsi="Arial"/>
      <w:color w:val="5F5F5F"/>
      <w:sz w:val="18"/>
      <w:lang w:val="en-US" w:eastAsia="en-US" w:bidi="ar-SA"/>
    </w:rPr>
  </w:style>
  <w:style w:type="paragraph" w:customStyle="1" w:styleId="examplecode">
    <w:name w:val="examplecode"/>
    <w:basedOn w:val="Normal"/>
    <w:rsid w:val="00217E7B"/>
    <w:pPr>
      <w:shd w:val="clear" w:color="auto" w:fill="E6E6E6"/>
      <w:spacing w:before="0" w:beforeAutospacing="0" w:after="0" w:afterAutospacing="0"/>
      <w:ind w:right="576"/>
    </w:pPr>
    <w:rPr>
      <w:rFonts w:cs="Arial"/>
      <w:sz w:val="18"/>
      <w:szCs w:val="18"/>
    </w:rPr>
  </w:style>
  <w:style w:type="character" w:customStyle="1" w:styleId="string">
    <w:name w:val="string"/>
    <w:basedOn w:val="DefaultParagraphFont"/>
    <w:rsid w:val="00CA2486"/>
  </w:style>
  <w:style w:type="character" w:customStyle="1" w:styleId="Heading5Char">
    <w:name w:val="Heading 5 Char"/>
    <w:link w:val="Heading5"/>
    <w:rsid w:val="002B2BCD"/>
    <w:rPr>
      <w:rFonts w:ascii="Arial" w:hAnsi="Arial"/>
      <w:b/>
      <w:i/>
      <w:color w:val="5F5F5F"/>
      <w:spacing w:val="-2"/>
      <w:kern w:val="28"/>
    </w:rPr>
  </w:style>
  <w:style w:type="paragraph" w:customStyle="1" w:styleId="instructions">
    <w:name w:val="instructions"/>
    <w:basedOn w:val="Normal"/>
    <w:rsid w:val="00797C3D"/>
    <w:pPr>
      <w:spacing w:before="0" w:beforeAutospacing="0" w:after="150" w:afterAutospacing="0" w:line="240" w:lineRule="auto"/>
    </w:pPr>
    <w:rPr>
      <w:rFonts w:ascii="Verdana" w:eastAsia="PMingLiU" w:hAnsi="Verdana" w:cs="Arial"/>
      <w:color w:val="002D83"/>
      <w:sz w:val="17"/>
      <w:szCs w:val="17"/>
    </w:rPr>
  </w:style>
  <w:style w:type="paragraph" w:customStyle="1" w:styleId="inlinenormal5">
    <w:name w:val="inlinenormal5"/>
    <w:basedOn w:val="Normal"/>
    <w:rsid w:val="00797C3D"/>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797C3D"/>
    <w:rPr>
      <w:rFonts w:eastAsia="PMingLiU" w:cs="Arial"/>
    </w:rPr>
  </w:style>
  <w:style w:type="paragraph" w:styleId="ListParagraph">
    <w:name w:val="List Paragraph"/>
    <w:basedOn w:val="Normal"/>
    <w:uiPriority w:val="34"/>
    <w:qFormat/>
    <w:rsid w:val="00797C3D"/>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eading5Char1">
    <w:name w:val="Heading 5 Char1"/>
    <w:rsid w:val="00797C3D"/>
    <w:rPr>
      <w:rFonts w:ascii="Arial" w:hAnsi="Arial"/>
      <w:b/>
      <w:i/>
      <w:color w:val="5F5F5F"/>
      <w:spacing w:val="-2"/>
      <w:kern w:val="28"/>
    </w:rPr>
  </w:style>
  <w:style w:type="paragraph" w:customStyle="1" w:styleId="msonormalcxspmiddle">
    <w:name w:val="msonormalcxspmiddle"/>
    <w:basedOn w:val="Normal"/>
    <w:rsid w:val="00797C3D"/>
    <w:pPr>
      <w:spacing w:line="240" w:lineRule="auto"/>
    </w:pPr>
    <w:rPr>
      <w:rFonts w:ascii="Times New Roman" w:eastAsia="PMingLiU" w:hAnsi="Times New Roman"/>
      <w:color w:val="auto"/>
      <w:sz w:val="24"/>
      <w:szCs w:val="24"/>
    </w:rPr>
  </w:style>
  <w:style w:type="paragraph" w:customStyle="1" w:styleId="TableHeading1">
    <w:name w:val="Table Heading1"/>
    <w:basedOn w:val="Normal"/>
    <w:next w:val="BodyText"/>
    <w:rsid w:val="00797C3D"/>
    <w:pPr>
      <w:keepNext/>
    </w:pPr>
    <w:rPr>
      <w:rFonts w:eastAsia="PMingLiU"/>
      <w:b/>
      <w:color w:val="FFFFFF"/>
    </w:rPr>
  </w:style>
  <w:style w:type="character" w:customStyle="1" w:styleId="AlanFisher">
    <w:name w:val="Alan Fisher"/>
    <w:semiHidden/>
    <w:rsid w:val="00797C3D"/>
    <w:rPr>
      <w:rFonts w:ascii="Arial" w:hAnsi="Arial" w:cs="Arial"/>
      <w:color w:val="000080"/>
      <w:sz w:val="20"/>
      <w:szCs w:val="20"/>
    </w:rPr>
  </w:style>
  <w:style w:type="character" w:customStyle="1" w:styleId="CharChar2">
    <w:name w:val="Char Char2"/>
    <w:rsid w:val="00797C3D"/>
    <w:rPr>
      <w:rFonts w:ascii="Arial" w:hAnsi="Arial"/>
      <w:b/>
      <w:color w:val="5F5F5F"/>
      <w:kern w:val="28"/>
      <w:sz w:val="28"/>
      <w:lang w:val="en-US" w:eastAsia="en-US" w:bidi="ar-SA"/>
    </w:rPr>
  </w:style>
  <w:style w:type="character" w:customStyle="1" w:styleId="posttablealtnutxt1">
    <w:name w:val="post_table_alt_nutxt1"/>
    <w:rsid w:val="00797C3D"/>
    <w:rPr>
      <w:rFonts w:ascii="Verdana" w:hAnsi="Verdana" w:hint="default"/>
      <w:b w:val="0"/>
      <w:bCs w:val="0"/>
      <w:strike w:val="0"/>
      <w:dstrike w:val="0"/>
      <w:color w:val="4B4B4B"/>
      <w:sz w:val="17"/>
      <w:szCs w:val="17"/>
      <w:u w:val="none"/>
      <w:effect w:val="none"/>
    </w:rPr>
  </w:style>
  <w:style w:type="character" w:customStyle="1" w:styleId="CharChar4">
    <w:name w:val="Char Char4"/>
    <w:rsid w:val="00797C3D"/>
    <w:rPr>
      <w:rFonts w:ascii="Arial" w:hAnsi="Arial"/>
      <w:b/>
      <w:i/>
      <w:color w:val="5F5F5F"/>
      <w:spacing w:val="-2"/>
      <w:kern w:val="28"/>
      <w:lang w:val="en-US" w:eastAsia="en-US" w:bidi="ar-SA"/>
    </w:rPr>
  </w:style>
  <w:style w:type="character" w:customStyle="1" w:styleId="posttablenutxt1">
    <w:name w:val="post_table_nutxt1"/>
    <w:rsid w:val="00797C3D"/>
    <w:rPr>
      <w:rFonts w:ascii="Verdana" w:hAnsi="Verdana" w:hint="default"/>
      <w:b w:val="0"/>
      <w:bCs w:val="0"/>
      <w:strike w:val="0"/>
      <w:dstrike w:val="0"/>
      <w:color w:val="4B4B4B"/>
      <w:sz w:val="17"/>
      <w:szCs w:val="17"/>
      <w:u w:val="none"/>
      <w:effect w:val="none"/>
    </w:rPr>
  </w:style>
  <w:style w:type="character" w:customStyle="1" w:styleId="CharChar5">
    <w:name w:val="Char Char5"/>
    <w:rsid w:val="00797C3D"/>
    <w:rPr>
      <w:rFonts w:ascii="Arial" w:eastAsia="Times New Roman" w:hAnsi="Arial"/>
      <w:b/>
      <w:i/>
      <w:color w:val="5F5F5F"/>
      <w:spacing w:val="-2"/>
      <w:kern w:val="28"/>
    </w:rPr>
  </w:style>
  <w:style w:type="paragraph" w:customStyle="1" w:styleId="wdnormal">
    <w:name w:val="wd_normal"/>
    <w:basedOn w:val="Normal"/>
    <w:rsid w:val="00797C3D"/>
    <w:rPr>
      <w:rFonts w:eastAsia="Calibri" w:cs="Arial"/>
    </w:rPr>
  </w:style>
  <w:style w:type="paragraph" w:customStyle="1" w:styleId="wdheading5">
    <w:name w:val="wd_heading5"/>
    <w:basedOn w:val="Normal"/>
    <w:rsid w:val="00797C3D"/>
    <w:pPr>
      <w:spacing w:line="240" w:lineRule="auto"/>
      <w:ind w:left="3600" w:hanging="3600"/>
    </w:pPr>
    <w:rPr>
      <w:rFonts w:eastAsia="Calibri" w:cs="Arial"/>
      <w:b/>
      <w:bCs/>
      <w:i/>
      <w:iCs/>
      <w:spacing w:val="-2"/>
    </w:rPr>
  </w:style>
  <w:style w:type="paragraph" w:styleId="Revision">
    <w:name w:val="Revision"/>
    <w:hidden/>
    <w:uiPriority w:val="99"/>
    <w:semiHidden/>
    <w:rsid w:val="00797C3D"/>
    <w:rPr>
      <w:rFonts w:ascii="Arial" w:eastAsia="PMingLiU" w:hAnsi="Arial"/>
      <w:color w:val="5F5F5F"/>
    </w:rPr>
  </w:style>
  <w:style w:type="paragraph" w:styleId="NoSpacing">
    <w:name w:val="No Spacing"/>
    <w:uiPriority w:val="1"/>
    <w:qFormat/>
    <w:rsid w:val="00797C3D"/>
    <w:rPr>
      <w:rFonts w:ascii="Calibri" w:eastAsia="PMingLiU" w:hAnsi="Calibri"/>
      <w:sz w:val="22"/>
      <w:szCs w:val="22"/>
      <w:lang w:eastAsia="zh-TW"/>
    </w:rPr>
  </w:style>
  <w:style w:type="paragraph" w:customStyle="1" w:styleId="Heading3Alt">
    <w:name w:val="Heading 3 Alt"/>
    <w:basedOn w:val="Heading3"/>
    <w:next w:val="Normal"/>
    <w:rsid w:val="000761BE"/>
    <w:pPr>
      <w:numPr>
        <w:ilvl w:val="0"/>
        <w:numId w:val="0"/>
      </w:numPr>
    </w:pPr>
  </w:style>
  <w:style w:type="paragraph" w:customStyle="1" w:styleId="Heading4Alt">
    <w:name w:val="Heading 4 Alt"/>
    <w:basedOn w:val="Heading4"/>
    <w:next w:val="Normal"/>
    <w:qFormat/>
    <w:rsid w:val="000761BE"/>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sChild>
    </w:div>
    <w:div w:id="1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066">
      <w:bodyDiv w:val="1"/>
      <w:marLeft w:val="0"/>
      <w:marRight w:val="0"/>
      <w:marTop w:val="0"/>
      <w:marBottom w:val="0"/>
      <w:divBdr>
        <w:top w:val="none" w:sz="0" w:space="0" w:color="auto"/>
        <w:left w:val="none" w:sz="0" w:space="0" w:color="auto"/>
        <w:bottom w:val="none" w:sz="0" w:space="0" w:color="auto"/>
        <w:right w:val="none" w:sz="0" w:space="0" w:color="auto"/>
      </w:divBdr>
    </w:div>
    <w:div w:id="56057604">
      <w:bodyDiv w:val="1"/>
      <w:marLeft w:val="0"/>
      <w:marRight w:val="0"/>
      <w:marTop w:val="0"/>
      <w:marBottom w:val="0"/>
      <w:divBdr>
        <w:top w:val="none" w:sz="0" w:space="0" w:color="auto"/>
        <w:left w:val="none" w:sz="0" w:space="0" w:color="auto"/>
        <w:bottom w:val="none" w:sz="0" w:space="0" w:color="auto"/>
        <w:right w:val="none" w:sz="0" w:space="0" w:color="auto"/>
      </w:divBdr>
    </w:div>
    <w:div w:id="79331238">
      <w:bodyDiv w:val="1"/>
      <w:marLeft w:val="0"/>
      <w:marRight w:val="0"/>
      <w:marTop w:val="0"/>
      <w:marBottom w:val="0"/>
      <w:divBdr>
        <w:top w:val="none" w:sz="0" w:space="0" w:color="auto"/>
        <w:left w:val="none" w:sz="0" w:space="0" w:color="auto"/>
        <w:bottom w:val="none" w:sz="0" w:space="0" w:color="auto"/>
        <w:right w:val="none" w:sz="0" w:space="0" w:color="auto"/>
      </w:divBdr>
    </w:div>
    <w:div w:id="145973187">
      <w:bodyDiv w:val="1"/>
      <w:marLeft w:val="0"/>
      <w:marRight w:val="0"/>
      <w:marTop w:val="0"/>
      <w:marBottom w:val="0"/>
      <w:divBdr>
        <w:top w:val="none" w:sz="0" w:space="0" w:color="auto"/>
        <w:left w:val="none" w:sz="0" w:space="0" w:color="auto"/>
        <w:bottom w:val="none" w:sz="0" w:space="0" w:color="auto"/>
        <w:right w:val="none" w:sz="0" w:space="0" w:color="auto"/>
      </w:divBdr>
    </w:div>
    <w:div w:id="167529067">
      <w:bodyDiv w:val="1"/>
      <w:marLeft w:val="0"/>
      <w:marRight w:val="0"/>
      <w:marTop w:val="0"/>
      <w:marBottom w:val="0"/>
      <w:divBdr>
        <w:top w:val="none" w:sz="0" w:space="0" w:color="auto"/>
        <w:left w:val="none" w:sz="0" w:space="0" w:color="auto"/>
        <w:bottom w:val="none" w:sz="0" w:space="0" w:color="auto"/>
        <w:right w:val="none" w:sz="0" w:space="0" w:color="auto"/>
      </w:divBdr>
    </w:div>
    <w:div w:id="303506512">
      <w:bodyDiv w:val="1"/>
      <w:marLeft w:val="0"/>
      <w:marRight w:val="0"/>
      <w:marTop w:val="0"/>
      <w:marBottom w:val="0"/>
      <w:divBdr>
        <w:top w:val="none" w:sz="0" w:space="0" w:color="auto"/>
        <w:left w:val="none" w:sz="0" w:space="0" w:color="auto"/>
        <w:bottom w:val="none" w:sz="0" w:space="0" w:color="auto"/>
        <w:right w:val="none" w:sz="0" w:space="0" w:color="auto"/>
      </w:divBdr>
    </w:div>
    <w:div w:id="392895910">
      <w:bodyDiv w:val="1"/>
      <w:marLeft w:val="0"/>
      <w:marRight w:val="0"/>
      <w:marTop w:val="0"/>
      <w:marBottom w:val="0"/>
      <w:divBdr>
        <w:top w:val="none" w:sz="0" w:space="0" w:color="auto"/>
        <w:left w:val="none" w:sz="0" w:space="0" w:color="auto"/>
        <w:bottom w:val="none" w:sz="0" w:space="0" w:color="auto"/>
        <w:right w:val="none" w:sz="0" w:space="0" w:color="auto"/>
      </w:divBdr>
      <w:divsChild>
        <w:div w:id="121966389">
          <w:marLeft w:val="0"/>
          <w:marRight w:val="0"/>
          <w:marTop w:val="0"/>
          <w:marBottom w:val="0"/>
          <w:divBdr>
            <w:top w:val="none" w:sz="0" w:space="0" w:color="auto"/>
            <w:left w:val="none" w:sz="0" w:space="0" w:color="auto"/>
            <w:bottom w:val="none" w:sz="0" w:space="0" w:color="auto"/>
            <w:right w:val="none" w:sz="0" w:space="0" w:color="auto"/>
          </w:divBdr>
        </w:div>
        <w:div w:id="402604519">
          <w:marLeft w:val="0"/>
          <w:marRight w:val="0"/>
          <w:marTop w:val="0"/>
          <w:marBottom w:val="0"/>
          <w:divBdr>
            <w:top w:val="none" w:sz="0" w:space="0" w:color="auto"/>
            <w:left w:val="none" w:sz="0" w:space="0" w:color="auto"/>
            <w:bottom w:val="none" w:sz="0" w:space="0" w:color="auto"/>
            <w:right w:val="none" w:sz="0" w:space="0" w:color="auto"/>
          </w:divBdr>
        </w:div>
        <w:div w:id="829104861">
          <w:marLeft w:val="0"/>
          <w:marRight w:val="0"/>
          <w:marTop w:val="0"/>
          <w:marBottom w:val="0"/>
          <w:divBdr>
            <w:top w:val="none" w:sz="0" w:space="0" w:color="auto"/>
            <w:left w:val="none" w:sz="0" w:space="0" w:color="auto"/>
            <w:bottom w:val="none" w:sz="0" w:space="0" w:color="auto"/>
            <w:right w:val="none" w:sz="0" w:space="0" w:color="auto"/>
          </w:divBdr>
        </w:div>
        <w:div w:id="1662075307">
          <w:marLeft w:val="0"/>
          <w:marRight w:val="0"/>
          <w:marTop w:val="0"/>
          <w:marBottom w:val="0"/>
          <w:divBdr>
            <w:top w:val="none" w:sz="0" w:space="0" w:color="auto"/>
            <w:left w:val="none" w:sz="0" w:space="0" w:color="auto"/>
            <w:bottom w:val="none" w:sz="0" w:space="0" w:color="auto"/>
            <w:right w:val="none" w:sz="0" w:space="0" w:color="auto"/>
          </w:divBdr>
        </w:div>
        <w:div w:id="1793555399">
          <w:marLeft w:val="0"/>
          <w:marRight w:val="0"/>
          <w:marTop w:val="0"/>
          <w:marBottom w:val="0"/>
          <w:divBdr>
            <w:top w:val="none" w:sz="0" w:space="0" w:color="auto"/>
            <w:left w:val="none" w:sz="0" w:space="0" w:color="auto"/>
            <w:bottom w:val="none" w:sz="0" w:space="0" w:color="auto"/>
            <w:right w:val="none" w:sz="0" w:space="0" w:color="auto"/>
          </w:divBdr>
        </w:div>
        <w:div w:id="2007128738">
          <w:marLeft w:val="0"/>
          <w:marRight w:val="0"/>
          <w:marTop w:val="0"/>
          <w:marBottom w:val="0"/>
          <w:divBdr>
            <w:top w:val="none" w:sz="0" w:space="0" w:color="auto"/>
            <w:left w:val="none" w:sz="0" w:space="0" w:color="auto"/>
            <w:bottom w:val="none" w:sz="0" w:space="0" w:color="auto"/>
            <w:right w:val="none" w:sz="0" w:space="0" w:color="auto"/>
          </w:divBdr>
          <w:divsChild>
            <w:div w:id="957099861">
              <w:marLeft w:val="0"/>
              <w:marRight w:val="0"/>
              <w:marTop w:val="0"/>
              <w:marBottom w:val="0"/>
              <w:divBdr>
                <w:top w:val="none" w:sz="0" w:space="0" w:color="auto"/>
                <w:left w:val="none" w:sz="0" w:space="0" w:color="auto"/>
                <w:bottom w:val="none" w:sz="0" w:space="0" w:color="auto"/>
                <w:right w:val="none" w:sz="0" w:space="0" w:color="auto"/>
              </w:divBdr>
            </w:div>
            <w:div w:id="1012024575">
              <w:marLeft w:val="0"/>
              <w:marRight w:val="0"/>
              <w:marTop w:val="0"/>
              <w:marBottom w:val="0"/>
              <w:divBdr>
                <w:top w:val="none" w:sz="0" w:space="0" w:color="auto"/>
                <w:left w:val="none" w:sz="0" w:space="0" w:color="auto"/>
                <w:bottom w:val="none" w:sz="0" w:space="0" w:color="auto"/>
                <w:right w:val="none" w:sz="0" w:space="0" w:color="auto"/>
              </w:divBdr>
            </w:div>
            <w:div w:id="1496411108">
              <w:marLeft w:val="0"/>
              <w:marRight w:val="0"/>
              <w:marTop w:val="0"/>
              <w:marBottom w:val="0"/>
              <w:divBdr>
                <w:top w:val="none" w:sz="0" w:space="0" w:color="auto"/>
                <w:left w:val="none" w:sz="0" w:space="0" w:color="auto"/>
                <w:bottom w:val="none" w:sz="0" w:space="0" w:color="auto"/>
                <w:right w:val="none" w:sz="0" w:space="0" w:color="auto"/>
              </w:divBdr>
            </w:div>
            <w:div w:id="1552304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074577">
      <w:bodyDiv w:val="1"/>
      <w:marLeft w:val="0"/>
      <w:marRight w:val="0"/>
      <w:marTop w:val="0"/>
      <w:marBottom w:val="0"/>
      <w:divBdr>
        <w:top w:val="none" w:sz="0" w:space="0" w:color="auto"/>
        <w:left w:val="none" w:sz="0" w:space="0" w:color="auto"/>
        <w:bottom w:val="none" w:sz="0" w:space="0" w:color="auto"/>
        <w:right w:val="none" w:sz="0" w:space="0" w:color="auto"/>
      </w:divBdr>
      <w:divsChild>
        <w:div w:id="655647993">
          <w:marLeft w:val="0"/>
          <w:marRight w:val="0"/>
          <w:marTop w:val="0"/>
          <w:marBottom w:val="0"/>
          <w:divBdr>
            <w:top w:val="none" w:sz="0" w:space="0" w:color="auto"/>
            <w:left w:val="none" w:sz="0" w:space="0" w:color="auto"/>
            <w:bottom w:val="none" w:sz="0" w:space="0" w:color="auto"/>
            <w:right w:val="none" w:sz="0" w:space="0" w:color="auto"/>
          </w:divBdr>
        </w:div>
        <w:div w:id="733969776">
          <w:marLeft w:val="0"/>
          <w:marRight w:val="0"/>
          <w:marTop w:val="0"/>
          <w:marBottom w:val="0"/>
          <w:divBdr>
            <w:top w:val="none" w:sz="0" w:space="0" w:color="auto"/>
            <w:left w:val="none" w:sz="0" w:space="0" w:color="auto"/>
            <w:bottom w:val="none" w:sz="0" w:space="0" w:color="auto"/>
            <w:right w:val="none" w:sz="0" w:space="0" w:color="auto"/>
          </w:divBdr>
        </w:div>
        <w:div w:id="775559437">
          <w:marLeft w:val="0"/>
          <w:marRight w:val="0"/>
          <w:marTop w:val="0"/>
          <w:marBottom w:val="0"/>
          <w:divBdr>
            <w:top w:val="none" w:sz="0" w:space="0" w:color="auto"/>
            <w:left w:val="none" w:sz="0" w:space="0" w:color="auto"/>
            <w:bottom w:val="none" w:sz="0" w:space="0" w:color="auto"/>
            <w:right w:val="none" w:sz="0" w:space="0" w:color="auto"/>
          </w:divBdr>
        </w:div>
        <w:div w:id="807088220">
          <w:marLeft w:val="0"/>
          <w:marRight w:val="0"/>
          <w:marTop w:val="0"/>
          <w:marBottom w:val="0"/>
          <w:divBdr>
            <w:top w:val="none" w:sz="0" w:space="0" w:color="auto"/>
            <w:left w:val="none" w:sz="0" w:space="0" w:color="auto"/>
            <w:bottom w:val="none" w:sz="0" w:space="0" w:color="auto"/>
            <w:right w:val="none" w:sz="0" w:space="0" w:color="auto"/>
          </w:divBdr>
        </w:div>
        <w:div w:id="1032343148">
          <w:marLeft w:val="0"/>
          <w:marRight w:val="0"/>
          <w:marTop w:val="0"/>
          <w:marBottom w:val="0"/>
          <w:divBdr>
            <w:top w:val="none" w:sz="0" w:space="0" w:color="auto"/>
            <w:left w:val="none" w:sz="0" w:space="0" w:color="auto"/>
            <w:bottom w:val="none" w:sz="0" w:space="0" w:color="auto"/>
            <w:right w:val="none" w:sz="0" w:space="0" w:color="auto"/>
          </w:divBdr>
        </w:div>
        <w:div w:id="1047608814">
          <w:marLeft w:val="0"/>
          <w:marRight w:val="0"/>
          <w:marTop w:val="0"/>
          <w:marBottom w:val="0"/>
          <w:divBdr>
            <w:top w:val="none" w:sz="0" w:space="0" w:color="auto"/>
            <w:left w:val="none" w:sz="0" w:space="0" w:color="auto"/>
            <w:bottom w:val="none" w:sz="0" w:space="0" w:color="auto"/>
            <w:right w:val="none" w:sz="0" w:space="0" w:color="auto"/>
          </w:divBdr>
        </w:div>
        <w:div w:id="1444692471">
          <w:marLeft w:val="0"/>
          <w:marRight w:val="0"/>
          <w:marTop w:val="0"/>
          <w:marBottom w:val="0"/>
          <w:divBdr>
            <w:top w:val="none" w:sz="0" w:space="0" w:color="auto"/>
            <w:left w:val="none" w:sz="0" w:space="0" w:color="auto"/>
            <w:bottom w:val="none" w:sz="0" w:space="0" w:color="auto"/>
            <w:right w:val="none" w:sz="0" w:space="0" w:color="auto"/>
          </w:divBdr>
        </w:div>
        <w:div w:id="1555893322">
          <w:marLeft w:val="0"/>
          <w:marRight w:val="0"/>
          <w:marTop w:val="0"/>
          <w:marBottom w:val="0"/>
          <w:divBdr>
            <w:top w:val="none" w:sz="0" w:space="0" w:color="auto"/>
            <w:left w:val="none" w:sz="0" w:space="0" w:color="auto"/>
            <w:bottom w:val="none" w:sz="0" w:space="0" w:color="auto"/>
            <w:right w:val="none" w:sz="0" w:space="0" w:color="auto"/>
          </w:divBdr>
        </w:div>
        <w:div w:id="1596523061">
          <w:marLeft w:val="0"/>
          <w:marRight w:val="0"/>
          <w:marTop w:val="0"/>
          <w:marBottom w:val="0"/>
          <w:divBdr>
            <w:top w:val="none" w:sz="0" w:space="0" w:color="auto"/>
            <w:left w:val="none" w:sz="0" w:space="0" w:color="auto"/>
            <w:bottom w:val="none" w:sz="0" w:space="0" w:color="auto"/>
            <w:right w:val="none" w:sz="0" w:space="0" w:color="auto"/>
          </w:divBdr>
        </w:div>
        <w:div w:id="1792817511">
          <w:marLeft w:val="0"/>
          <w:marRight w:val="0"/>
          <w:marTop w:val="0"/>
          <w:marBottom w:val="0"/>
          <w:divBdr>
            <w:top w:val="none" w:sz="0" w:space="0" w:color="auto"/>
            <w:left w:val="none" w:sz="0" w:space="0" w:color="auto"/>
            <w:bottom w:val="none" w:sz="0" w:space="0" w:color="auto"/>
            <w:right w:val="none" w:sz="0" w:space="0" w:color="auto"/>
          </w:divBdr>
        </w:div>
        <w:div w:id="2093889892">
          <w:marLeft w:val="0"/>
          <w:marRight w:val="0"/>
          <w:marTop w:val="0"/>
          <w:marBottom w:val="0"/>
          <w:divBdr>
            <w:top w:val="none" w:sz="0" w:space="0" w:color="auto"/>
            <w:left w:val="none" w:sz="0" w:space="0" w:color="auto"/>
            <w:bottom w:val="none" w:sz="0" w:space="0" w:color="auto"/>
            <w:right w:val="none" w:sz="0" w:space="0" w:color="auto"/>
          </w:divBdr>
        </w:div>
        <w:div w:id="2143881883">
          <w:marLeft w:val="0"/>
          <w:marRight w:val="0"/>
          <w:marTop w:val="0"/>
          <w:marBottom w:val="0"/>
          <w:divBdr>
            <w:top w:val="none" w:sz="0" w:space="0" w:color="auto"/>
            <w:left w:val="none" w:sz="0" w:space="0" w:color="auto"/>
            <w:bottom w:val="none" w:sz="0" w:space="0" w:color="auto"/>
            <w:right w:val="none" w:sz="0" w:space="0" w:color="auto"/>
          </w:divBdr>
        </w:div>
      </w:divsChild>
    </w:div>
    <w:div w:id="488328370">
      <w:bodyDiv w:val="1"/>
      <w:marLeft w:val="0"/>
      <w:marRight w:val="0"/>
      <w:marTop w:val="0"/>
      <w:marBottom w:val="0"/>
      <w:divBdr>
        <w:top w:val="none" w:sz="0" w:space="0" w:color="auto"/>
        <w:left w:val="none" w:sz="0" w:space="0" w:color="auto"/>
        <w:bottom w:val="none" w:sz="0" w:space="0" w:color="auto"/>
        <w:right w:val="none" w:sz="0" w:space="0" w:color="auto"/>
      </w:divBdr>
    </w:div>
    <w:div w:id="493452883">
      <w:bodyDiv w:val="1"/>
      <w:marLeft w:val="0"/>
      <w:marRight w:val="0"/>
      <w:marTop w:val="0"/>
      <w:marBottom w:val="0"/>
      <w:divBdr>
        <w:top w:val="none" w:sz="0" w:space="0" w:color="auto"/>
        <w:left w:val="none" w:sz="0" w:space="0" w:color="auto"/>
        <w:bottom w:val="none" w:sz="0" w:space="0" w:color="auto"/>
        <w:right w:val="none" w:sz="0" w:space="0" w:color="auto"/>
      </w:divBdr>
      <w:divsChild>
        <w:div w:id="91077109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98015813">
              <w:marLeft w:val="0"/>
              <w:marRight w:val="0"/>
              <w:marTop w:val="0"/>
              <w:marBottom w:val="0"/>
              <w:divBdr>
                <w:top w:val="none" w:sz="0" w:space="0" w:color="auto"/>
                <w:left w:val="none" w:sz="0" w:space="0" w:color="auto"/>
                <w:bottom w:val="none" w:sz="0" w:space="0" w:color="auto"/>
                <w:right w:val="none" w:sz="0" w:space="0" w:color="auto"/>
              </w:divBdr>
            </w:div>
            <w:div w:id="791629786">
              <w:marLeft w:val="0"/>
              <w:marRight w:val="0"/>
              <w:marTop w:val="0"/>
              <w:marBottom w:val="0"/>
              <w:divBdr>
                <w:top w:val="none" w:sz="0" w:space="0" w:color="auto"/>
                <w:left w:val="none" w:sz="0" w:space="0" w:color="auto"/>
                <w:bottom w:val="none" w:sz="0" w:space="0" w:color="auto"/>
                <w:right w:val="none" w:sz="0" w:space="0" w:color="auto"/>
              </w:divBdr>
            </w:div>
            <w:div w:id="213687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630192">
      <w:bodyDiv w:val="1"/>
      <w:marLeft w:val="0"/>
      <w:marRight w:val="0"/>
      <w:marTop w:val="0"/>
      <w:marBottom w:val="0"/>
      <w:divBdr>
        <w:top w:val="none" w:sz="0" w:space="0" w:color="auto"/>
        <w:left w:val="none" w:sz="0" w:space="0" w:color="auto"/>
        <w:bottom w:val="none" w:sz="0" w:space="0" w:color="auto"/>
        <w:right w:val="none" w:sz="0" w:space="0" w:color="auto"/>
      </w:divBdr>
      <w:divsChild>
        <w:div w:id="1297564681">
          <w:marLeft w:val="0"/>
          <w:marRight w:val="0"/>
          <w:marTop w:val="0"/>
          <w:marBottom w:val="0"/>
          <w:divBdr>
            <w:top w:val="none" w:sz="0" w:space="0" w:color="auto"/>
            <w:left w:val="none" w:sz="0" w:space="0" w:color="auto"/>
            <w:bottom w:val="none" w:sz="0" w:space="0" w:color="auto"/>
            <w:right w:val="none" w:sz="0" w:space="0" w:color="auto"/>
          </w:divBdr>
        </w:div>
      </w:divsChild>
    </w:div>
    <w:div w:id="536509734">
      <w:bodyDiv w:val="1"/>
      <w:marLeft w:val="0"/>
      <w:marRight w:val="0"/>
      <w:marTop w:val="0"/>
      <w:marBottom w:val="0"/>
      <w:divBdr>
        <w:top w:val="none" w:sz="0" w:space="0" w:color="auto"/>
        <w:left w:val="none" w:sz="0" w:space="0" w:color="auto"/>
        <w:bottom w:val="none" w:sz="0" w:space="0" w:color="auto"/>
        <w:right w:val="none" w:sz="0" w:space="0" w:color="auto"/>
      </w:divBdr>
    </w:div>
    <w:div w:id="549461236">
      <w:bodyDiv w:val="1"/>
      <w:marLeft w:val="0"/>
      <w:marRight w:val="0"/>
      <w:marTop w:val="0"/>
      <w:marBottom w:val="0"/>
      <w:divBdr>
        <w:top w:val="none" w:sz="0" w:space="0" w:color="auto"/>
        <w:left w:val="none" w:sz="0" w:space="0" w:color="auto"/>
        <w:bottom w:val="none" w:sz="0" w:space="0" w:color="auto"/>
        <w:right w:val="none" w:sz="0" w:space="0" w:color="auto"/>
      </w:divBdr>
    </w:div>
    <w:div w:id="572668487">
      <w:bodyDiv w:val="1"/>
      <w:marLeft w:val="0"/>
      <w:marRight w:val="0"/>
      <w:marTop w:val="0"/>
      <w:marBottom w:val="0"/>
      <w:divBdr>
        <w:top w:val="none" w:sz="0" w:space="0" w:color="auto"/>
        <w:left w:val="none" w:sz="0" w:space="0" w:color="auto"/>
        <w:bottom w:val="none" w:sz="0" w:space="0" w:color="auto"/>
        <w:right w:val="none" w:sz="0" w:space="0" w:color="auto"/>
      </w:divBdr>
    </w:div>
    <w:div w:id="583148144">
      <w:bodyDiv w:val="1"/>
      <w:marLeft w:val="0"/>
      <w:marRight w:val="0"/>
      <w:marTop w:val="0"/>
      <w:marBottom w:val="0"/>
      <w:divBdr>
        <w:top w:val="none" w:sz="0" w:space="0" w:color="auto"/>
        <w:left w:val="none" w:sz="0" w:space="0" w:color="auto"/>
        <w:bottom w:val="none" w:sz="0" w:space="0" w:color="auto"/>
        <w:right w:val="none" w:sz="0" w:space="0" w:color="auto"/>
      </w:divBdr>
    </w:div>
    <w:div w:id="601760174">
      <w:bodyDiv w:val="1"/>
      <w:marLeft w:val="0"/>
      <w:marRight w:val="0"/>
      <w:marTop w:val="0"/>
      <w:marBottom w:val="0"/>
      <w:divBdr>
        <w:top w:val="none" w:sz="0" w:space="0" w:color="auto"/>
        <w:left w:val="none" w:sz="0" w:space="0" w:color="auto"/>
        <w:bottom w:val="none" w:sz="0" w:space="0" w:color="auto"/>
        <w:right w:val="none" w:sz="0" w:space="0" w:color="auto"/>
      </w:divBdr>
    </w:div>
    <w:div w:id="675113025">
      <w:bodyDiv w:val="1"/>
      <w:marLeft w:val="0"/>
      <w:marRight w:val="0"/>
      <w:marTop w:val="0"/>
      <w:marBottom w:val="0"/>
      <w:divBdr>
        <w:top w:val="none" w:sz="0" w:space="0" w:color="auto"/>
        <w:left w:val="none" w:sz="0" w:space="0" w:color="auto"/>
        <w:bottom w:val="none" w:sz="0" w:space="0" w:color="auto"/>
        <w:right w:val="none" w:sz="0" w:space="0" w:color="auto"/>
      </w:divBdr>
    </w:div>
    <w:div w:id="683481595">
      <w:bodyDiv w:val="1"/>
      <w:marLeft w:val="0"/>
      <w:marRight w:val="0"/>
      <w:marTop w:val="0"/>
      <w:marBottom w:val="0"/>
      <w:divBdr>
        <w:top w:val="none" w:sz="0" w:space="0" w:color="auto"/>
        <w:left w:val="none" w:sz="0" w:space="0" w:color="auto"/>
        <w:bottom w:val="none" w:sz="0" w:space="0" w:color="auto"/>
        <w:right w:val="none" w:sz="0" w:space="0" w:color="auto"/>
      </w:divBdr>
    </w:div>
    <w:div w:id="688684534">
      <w:bodyDiv w:val="1"/>
      <w:marLeft w:val="0"/>
      <w:marRight w:val="0"/>
      <w:marTop w:val="0"/>
      <w:marBottom w:val="0"/>
      <w:divBdr>
        <w:top w:val="none" w:sz="0" w:space="0" w:color="auto"/>
        <w:left w:val="none" w:sz="0" w:space="0" w:color="auto"/>
        <w:bottom w:val="none" w:sz="0" w:space="0" w:color="auto"/>
        <w:right w:val="none" w:sz="0" w:space="0" w:color="auto"/>
      </w:divBdr>
    </w:div>
    <w:div w:id="710615111">
      <w:bodyDiv w:val="1"/>
      <w:marLeft w:val="0"/>
      <w:marRight w:val="0"/>
      <w:marTop w:val="0"/>
      <w:marBottom w:val="0"/>
      <w:divBdr>
        <w:top w:val="none" w:sz="0" w:space="0" w:color="auto"/>
        <w:left w:val="none" w:sz="0" w:space="0" w:color="auto"/>
        <w:bottom w:val="none" w:sz="0" w:space="0" w:color="auto"/>
        <w:right w:val="none" w:sz="0" w:space="0" w:color="auto"/>
      </w:divBdr>
      <w:divsChild>
        <w:div w:id="233900988">
          <w:marLeft w:val="0"/>
          <w:marRight w:val="0"/>
          <w:marTop w:val="0"/>
          <w:marBottom w:val="0"/>
          <w:divBdr>
            <w:top w:val="none" w:sz="0" w:space="0" w:color="auto"/>
            <w:left w:val="none" w:sz="0" w:space="0" w:color="auto"/>
            <w:bottom w:val="none" w:sz="0" w:space="0" w:color="auto"/>
            <w:right w:val="none" w:sz="0" w:space="0" w:color="auto"/>
          </w:divBdr>
        </w:div>
        <w:div w:id="334236509">
          <w:marLeft w:val="0"/>
          <w:marRight w:val="0"/>
          <w:marTop w:val="0"/>
          <w:marBottom w:val="0"/>
          <w:divBdr>
            <w:top w:val="none" w:sz="0" w:space="0" w:color="auto"/>
            <w:left w:val="none" w:sz="0" w:space="0" w:color="auto"/>
            <w:bottom w:val="none" w:sz="0" w:space="0" w:color="auto"/>
            <w:right w:val="none" w:sz="0" w:space="0" w:color="auto"/>
          </w:divBdr>
        </w:div>
        <w:div w:id="937447500">
          <w:marLeft w:val="0"/>
          <w:marRight w:val="0"/>
          <w:marTop w:val="0"/>
          <w:marBottom w:val="0"/>
          <w:divBdr>
            <w:top w:val="none" w:sz="0" w:space="0" w:color="auto"/>
            <w:left w:val="none" w:sz="0" w:space="0" w:color="auto"/>
            <w:bottom w:val="none" w:sz="0" w:space="0" w:color="auto"/>
            <w:right w:val="none" w:sz="0" w:space="0" w:color="auto"/>
          </w:divBdr>
        </w:div>
        <w:div w:id="1167483284">
          <w:marLeft w:val="0"/>
          <w:marRight w:val="0"/>
          <w:marTop w:val="0"/>
          <w:marBottom w:val="0"/>
          <w:divBdr>
            <w:top w:val="none" w:sz="0" w:space="0" w:color="auto"/>
            <w:left w:val="none" w:sz="0" w:space="0" w:color="auto"/>
            <w:bottom w:val="none" w:sz="0" w:space="0" w:color="auto"/>
            <w:right w:val="none" w:sz="0" w:space="0" w:color="auto"/>
          </w:divBdr>
        </w:div>
        <w:div w:id="1883324342">
          <w:marLeft w:val="0"/>
          <w:marRight w:val="0"/>
          <w:marTop w:val="0"/>
          <w:marBottom w:val="0"/>
          <w:divBdr>
            <w:top w:val="none" w:sz="0" w:space="0" w:color="auto"/>
            <w:left w:val="none" w:sz="0" w:space="0" w:color="auto"/>
            <w:bottom w:val="none" w:sz="0" w:space="0" w:color="auto"/>
            <w:right w:val="none" w:sz="0" w:space="0" w:color="auto"/>
          </w:divBdr>
        </w:div>
      </w:divsChild>
    </w:div>
    <w:div w:id="729767542">
      <w:bodyDiv w:val="1"/>
      <w:marLeft w:val="0"/>
      <w:marRight w:val="0"/>
      <w:marTop w:val="0"/>
      <w:marBottom w:val="0"/>
      <w:divBdr>
        <w:top w:val="none" w:sz="0" w:space="0" w:color="auto"/>
        <w:left w:val="none" w:sz="0" w:space="0" w:color="auto"/>
        <w:bottom w:val="none" w:sz="0" w:space="0" w:color="auto"/>
        <w:right w:val="none" w:sz="0" w:space="0" w:color="auto"/>
      </w:divBdr>
    </w:div>
    <w:div w:id="754403721">
      <w:bodyDiv w:val="1"/>
      <w:marLeft w:val="0"/>
      <w:marRight w:val="0"/>
      <w:marTop w:val="0"/>
      <w:marBottom w:val="0"/>
      <w:divBdr>
        <w:top w:val="none" w:sz="0" w:space="0" w:color="auto"/>
        <w:left w:val="none" w:sz="0" w:space="0" w:color="auto"/>
        <w:bottom w:val="none" w:sz="0" w:space="0" w:color="auto"/>
        <w:right w:val="none" w:sz="0" w:space="0" w:color="auto"/>
      </w:divBdr>
    </w:div>
    <w:div w:id="817235473">
      <w:bodyDiv w:val="1"/>
      <w:marLeft w:val="0"/>
      <w:marRight w:val="0"/>
      <w:marTop w:val="0"/>
      <w:marBottom w:val="0"/>
      <w:divBdr>
        <w:top w:val="none" w:sz="0" w:space="0" w:color="auto"/>
        <w:left w:val="none" w:sz="0" w:space="0" w:color="auto"/>
        <w:bottom w:val="none" w:sz="0" w:space="0" w:color="auto"/>
        <w:right w:val="none" w:sz="0" w:space="0" w:color="auto"/>
      </w:divBdr>
    </w:div>
    <w:div w:id="929393897">
      <w:bodyDiv w:val="1"/>
      <w:marLeft w:val="0"/>
      <w:marRight w:val="0"/>
      <w:marTop w:val="0"/>
      <w:marBottom w:val="0"/>
      <w:divBdr>
        <w:top w:val="none" w:sz="0" w:space="0" w:color="auto"/>
        <w:left w:val="none" w:sz="0" w:space="0" w:color="auto"/>
        <w:bottom w:val="none" w:sz="0" w:space="0" w:color="auto"/>
        <w:right w:val="none" w:sz="0" w:space="0" w:color="auto"/>
      </w:divBdr>
    </w:div>
    <w:div w:id="934169634">
      <w:bodyDiv w:val="1"/>
      <w:marLeft w:val="0"/>
      <w:marRight w:val="0"/>
      <w:marTop w:val="0"/>
      <w:marBottom w:val="0"/>
      <w:divBdr>
        <w:top w:val="none" w:sz="0" w:space="0" w:color="auto"/>
        <w:left w:val="none" w:sz="0" w:space="0" w:color="auto"/>
        <w:bottom w:val="none" w:sz="0" w:space="0" w:color="auto"/>
        <w:right w:val="none" w:sz="0" w:space="0" w:color="auto"/>
      </w:divBdr>
    </w:div>
    <w:div w:id="1029142482">
      <w:bodyDiv w:val="1"/>
      <w:marLeft w:val="0"/>
      <w:marRight w:val="0"/>
      <w:marTop w:val="0"/>
      <w:marBottom w:val="0"/>
      <w:divBdr>
        <w:top w:val="none" w:sz="0" w:space="0" w:color="auto"/>
        <w:left w:val="none" w:sz="0" w:space="0" w:color="auto"/>
        <w:bottom w:val="none" w:sz="0" w:space="0" w:color="auto"/>
        <w:right w:val="none" w:sz="0" w:space="0" w:color="auto"/>
      </w:divBdr>
    </w:div>
    <w:div w:id="1038237796">
      <w:bodyDiv w:val="1"/>
      <w:marLeft w:val="0"/>
      <w:marRight w:val="0"/>
      <w:marTop w:val="0"/>
      <w:marBottom w:val="0"/>
      <w:divBdr>
        <w:top w:val="none" w:sz="0" w:space="0" w:color="auto"/>
        <w:left w:val="none" w:sz="0" w:space="0" w:color="auto"/>
        <w:bottom w:val="none" w:sz="0" w:space="0" w:color="auto"/>
        <w:right w:val="none" w:sz="0" w:space="0" w:color="auto"/>
      </w:divBdr>
    </w:div>
    <w:div w:id="1061712704">
      <w:bodyDiv w:val="1"/>
      <w:marLeft w:val="0"/>
      <w:marRight w:val="0"/>
      <w:marTop w:val="0"/>
      <w:marBottom w:val="0"/>
      <w:divBdr>
        <w:top w:val="none" w:sz="0" w:space="0" w:color="auto"/>
        <w:left w:val="none" w:sz="0" w:space="0" w:color="auto"/>
        <w:bottom w:val="none" w:sz="0" w:space="0" w:color="auto"/>
        <w:right w:val="none" w:sz="0" w:space="0" w:color="auto"/>
      </w:divBdr>
    </w:div>
    <w:div w:id="1103190415">
      <w:bodyDiv w:val="1"/>
      <w:marLeft w:val="0"/>
      <w:marRight w:val="0"/>
      <w:marTop w:val="0"/>
      <w:marBottom w:val="0"/>
      <w:divBdr>
        <w:top w:val="none" w:sz="0" w:space="0" w:color="auto"/>
        <w:left w:val="none" w:sz="0" w:space="0" w:color="auto"/>
        <w:bottom w:val="none" w:sz="0" w:space="0" w:color="auto"/>
        <w:right w:val="none" w:sz="0" w:space="0" w:color="auto"/>
      </w:divBdr>
    </w:div>
    <w:div w:id="1147477438">
      <w:bodyDiv w:val="1"/>
      <w:marLeft w:val="0"/>
      <w:marRight w:val="0"/>
      <w:marTop w:val="0"/>
      <w:marBottom w:val="0"/>
      <w:divBdr>
        <w:top w:val="none" w:sz="0" w:space="0" w:color="auto"/>
        <w:left w:val="none" w:sz="0" w:space="0" w:color="auto"/>
        <w:bottom w:val="none" w:sz="0" w:space="0" w:color="auto"/>
        <w:right w:val="none" w:sz="0" w:space="0" w:color="auto"/>
      </w:divBdr>
    </w:div>
    <w:div w:id="1169902671">
      <w:bodyDiv w:val="1"/>
      <w:marLeft w:val="0"/>
      <w:marRight w:val="0"/>
      <w:marTop w:val="0"/>
      <w:marBottom w:val="0"/>
      <w:divBdr>
        <w:top w:val="none" w:sz="0" w:space="0" w:color="auto"/>
        <w:left w:val="none" w:sz="0" w:space="0" w:color="auto"/>
        <w:bottom w:val="none" w:sz="0" w:space="0" w:color="auto"/>
        <w:right w:val="none" w:sz="0" w:space="0" w:color="auto"/>
      </w:divBdr>
    </w:div>
    <w:div w:id="1311013036">
      <w:bodyDiv w:val="1"/>
      <w:marLeft w:val="0"/>
      <w:marRight w:val="0"/>
      <w:marTop w:val="0"/>
      <w:marBottom w:val="0"/>
      <w:divBdr>
        <w:top w:val="none" w:sz="0" w:space="0" w:color="auto"/>
        <w:left w:val="none" w:sz="0" w:space="0" w:color="auto"/>
        <w:bottom w:val="none" w:sz="0" w:space="0" w:color="auto"/>
        <w:right w:val="none" w:sz="0" w:space="0" w:color="auto"/>
      </w:divBdr>
    </w:div>
    <w:div w:id="1356610785">
      <w:bodyDiv w:val="1"/>
      <w:marLeft w:val="0"/>
      <w:marRight w:val="0"/>
      <w:marTop w:val="0"/>
      <w:marBottom w:val="0"/>
      <w:divBdr>
        <w:top w:val="none" w:sz="0" w:space="0" w:color="auto"/>
        <w:left w:val="none" w:sz="0" w:space="0" w:color="auto"/>
        <w:bottom w:val="none" w:sz="0" w:space="0" w:color="auto"/>
        <w:right w:val="none" w:sz="0" w:space="0" w:color="auto"/>
      </w:divBdr>
    </w:div>
    <w:div w:id="1389843391">
      <w:bodyDiv w:val="1"/>
      <w:marLeft w:val="0"/>
      <w:marRight w:val="0"/>
      <w:marTop w:val="0"/>
      <w:marBottom w:val="0"/>
      <w:divBdr>
        <w:top w:val="none" w:sz="0" w:space="0" w:color="auto"/>
        <w:left w:val="none" w:sz="0" w:space="0" w:color="auto"/>
        <w:bottom w:val="none" w:sz="0" w:space="0" w:color="auto"/>
        <w:right w:val="none" w:sz="0" w:space="0" w:color="auto"/>
      </w:divBdr>
    </w:div>
    <w:div w:id="1394156208">
      <w:bodyDiv w:val="1"/>
      <w:marLeft w:val="0"/>
      <w:marRight w:val="0"/>
      <w:marTop w:val="0"/>
      <w:marBottom w:val="0"/>
      <w:divBdr>
        <w:top w:val="none" w:sz="0" w:space="0" w:color="auto"/>
        <w:left w:val="none" w:sz="0" w:space="0" w:color="auto"/>
        <w:bottom w:val="none" w:sz="0" w:space="0" w:color="auto"/>
        <w:right w:val="none" w:sz="0" w:space="0" w:color="auto"/>
      </w:divBdr>
    </w:div>
    <w:div w:id="1412509125">
      <w:bodyDiv w:val="1"/>
      <w:marLeft w:val="0"/>
      <w:marRight w:val="0"/>
      <w:marTop w:val="0"/>
      <w:marBottom w:val="0"/>
      <w:divBdr>
        <w:top w:val="none" w:sz="0" w:space="0" w:color="auto"/>
        <w:left w:val="none" w:sz="0" w:space="0" w:color="auto"/>
        <w:bottom w:val="none" w:sz="0" w:space="0" w:color="auto"/>
        <w:right w:val="none" w:sz="0" w:space="0" w:color="auto"/>
      </w:divBdr>
    </w:div>
    <w:div w:id="1434743758">
      <w:bodyDiv w:val="1"/>
      <w:marLeft w:val="0"/>
      <w:marRight w:val="0"/>
      <w:marTop w:val="0"/>
      <w:marBottom w:val="0"/>
      <w:divBdr>
        <w:top w:val="none" w:sz="0" w:space="0" w:color="auto"/>
        <w:left w:val="none" w:sz="0" w:space="0" w:color="auto"/>
        <w:bottom w:val="none" w:sz="0" w:space="0" w:color="auto"/>
        <w:right w:val="none" w:sz="0" w:space="0" w:color="auto"/>
      </w:divBdr>
    </w:div>
    <w:div w:id="1451633816">
      <w:bodyDiv w:val="1"/>
      <w:marLeft w:val="0"/>
      <w:marRight w:val="0"/>
      <w:marTop w:val="0"/>
      <w:marBottom w:val="0"/>
      <w:divBdr>
        <w:top w:val="none" w:sz="0" w:space="0" w:color="auto"/>
        <w:left w:val="none" w:sz="0" w:space="0" w:color="auto"/>
        <w:bottom w:val="none" w:sz="0" w:space="0" w:color="auto"/>
        <w:right w:val="none" w:sz="0" w:space="0" w:color="auto"/>
      </w:divBdr>
    </w:div>
    <w:div w:id="1544102457">
      <w:bodyDiv w:val="1"/>
      <w:marLeft w:val="0"/>
      <w:marRight w:val="0"/>
      <w:marTop w:val="0"/>
      <w:marBottom w:val="0"/>
      <w:divBdr>
        <w:top w:val="none" w:sz="0" w:space="0" w:color="auto"/>
        <w:left w:val="none" w:sz="0" w:space="0" w:color="auto"/>
        <w:bottom w:val="none" w:sz="0" w:space="0" w:color="auto"/>
        <w:right w:val="none" w:sz="0" w:space="0" w:color="auto"/>
      </w:divBdr>
    </w:div>
    <w:div w:id="1579438442">
      <w:bodyDiv w:val="1"/>
      <w:marLeft w:val="0"/>
      <w:marRight w:val="0"/>
      <w:marTop w:val="0"/>
      <w:marBottom w:val="0"/>
      <w:divBdr>
        <w:top w:val="none" w:sz="0" w:space="0" w:color="auto"/>
        <w:left w:val="none" w:sz="0" w:space="0" w:color="auto"/>
        <w:bottom w:val="none" w:sz="0" w:space="0" w:color="auto"/>
        <w:right w:val="none" w:sz="0" w:space="0" w:color="auto"/>
      </w:divBdr>
    </w:div>
    <w:div w:id="1581140803">
      <w:bodyDiv w:val="1"/>
      <w:marLeft w:val="0"/>
      <w:marRight w:val="0"/>
      <w:marTop w:val="0"/>
      <w:marBottom w:val="0"/>
      <w:divBdr>
        <w:top w:val="none" w:sz="0" w:space="0" w:color="auto"/>
        <w:left w:val="none" w:sz="0" w:space="0" w:color="auto"/>
        <w:bottom w:val="none" w:sz="0" w:space="0" w:color="auto"/>
        <w:right w:val="none" w:sz="0" w:space="0" w:color="auto"/>
      </w:divBdr>
    </w:div>
    <w:div w:id="1605189939">
      <w:bodyDiv w:val="1"/>
      <w:marLeft w:val="0"/>
      <w:marRight w:val="0"/>
      <w:marTop w:val="0"/>
      <w:marBottom w:val="0"/>
      <w:divBdr>
        <w:top w:val="none" w:sz="0" w:space="0" w:color="auto"/>
        <w:left w:val="none" w:sz="0" w:space="0" w:color="auto"/>
        <w:bottom w:val="none" w:sz="0" w:space="0" w:color="auto"/>
        <w:right w:val="none" w:sz="0" w:space="0" w:color="auto"/>
      </w:divBdr>
    </w:div>
    <w:div w:id="1647080189">
      <w:bodyDiv w:val="1"/>
      <w:marLeft w:val="0"/>
      <w:marRight w:val="0"/>
      <w:marTop w:val="0"/>
      <w:marBottom w:val="0"/>
      <w:divBdr>
        <w:top w:val="none" w:sz="0" w:space="0" w:color="auto"/>
        <w:left w:val="none" w:sz="0" w:space="0" w:color="auto"/>
        <w:bottom w:val="none" w:sz="0" w:space="0" w:color="auto"/>
        <w:right w:val="none" w:sz="0" w:space="0" w:color="auto"/>
      </w:divBdr>
    </w:div>
    <w:div w:id="1690982456">
      <w:bodyDiv w:val="1"/>
      <w:marLeft w:val="0"/>
      <w:marRight w:val="0"/>
      <w:marTop w:val="0"/>
      <w:marBottom w:val="0"/>
      <w:divBdr>
        <w:top w:val="none" w:sz="0" w:space="0" w:color="auto"/>
        <w:left w:val="none" w:sz="0" w:space="0" w:color="auto"/>
        <w:bottom w:val="none" w:sz="0" w:space="0" w:color="auto"/>
        <w:right w:val="none" w:sz="0" w:space="0" w:color="auto"/>
      </w:divBdr>
    </w:div>
    <w:div w:id="1695962296">
      <w:bodyDiv w:val="1"/>
      <w:marLeft w:val="0"/>
      <w:marRight w:val="0"/>
      <w:marTop w:val="0"/>
      <w:marBottom w:val="0"/>
      <w:divBdr>
        <w:top w:val="none" w:sz="0" w:space="0" w:color="auto"/>
        <w:left w:val="none" w:sz="0" w:space="0" w:color="auto"/>
        <w:bottom w:val="none" w:sz="0" w:space="0" w:color="auto"/>
        <w:right w:val="none" w:sz="0" w:space="0" w:color="auto"/>
      </w:divBdr>
    </w:div>
    <w:div w:id="1711877548">
      <w:bodyDiv w:val="1"/>
      <w:marLeft w:val="0"/>
      <w:marRight w:val="0"/>
      <w:marTop w:val="0"/>
      <w:marBottom w:val="0"/>
      <w:divBdr>
        <w:top w:val="none" w:sz="0" w:space="0" w:color="auto"/>
        <w:left w:val="none" w:sz="0" w:space="0" w:color="auto"/>
        <w:bottom w:val="none" w:sz="0" w:space="0" w:color="auto"/>
        <w:right w:val="none" w:sz="0" w:space="0" w:color="auto"/>
      </w:divBdr>
    </w:div>
    <w:div w:id="1812749036">
      <w:bodyDiv w:val="1"/>
      <w:marLeft w:val="0"/>
      <w:marRight w:val="0"/>
      <w:marTop w:val="0"/>
      <w:marBottom w:val="0"/>
      <w:divBdr>
        <w:top w:val="none" w:sz="0" w:space="0" w:color="auto"/>
        <w:left w:val="none" w:sz="0" w:space="0" w:color="auto"/>
        <w:bottom w:val="none" w:sz="0" w:space="0" w:color="auto"/>
        <w:right w:val="none" w:sz="0" w:space="0" w:color="auto"/>
      </w:divBdr>
    </w:div>
    <w:div w:id="1858152610">
      <w:bodyDiv w:val="1"/>
      <w:marLeft w:val="0"/>
      <w:marRight w:val="0"/>
      <w:marTop w:val="0"/>
      <w:marBottom w:val="0"/>
      <w:divBdr>
        <w:top w:val="none" w:sz="0" w:space="0" w:color="auto"/>
        <w:left w:val="none" w:sz="0" w:space="0" w:color="auto"/>
        <w:bottom w:val="none" w:sz="0" w:space="0" w:color="auto"/>
        <w:right w:val="none" w:sz="0" w:space="0" w:color="auto"/>
      </w:divBdr>
    </w:div>
    <w:div w:id="1964995537">
      <w:bodyDiv w:val="1"/>
      <w:marLeft w:val="0"/>
      <w:marRight w:val="0"/>
      <w:marTop w:val="0"/>
      <w:marBottom w:val="0"/>
      <w:divBdr>
        <w:top w:val="none" w:sz="0" w:space="0" w:color="auto"/>
        <w:left w:val="none" w:sz="0" w:space="0" w:color="auto"/>
        <w:bottom w:val="none" w:sz="0" w:space="0" w:color="auto"/>
        <w:right w:val="none" w:sz="0" w:space="0" w:color="auto"/>
      </w:divBdr>
    </w:div>
    <w:div w:id="205530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hyperlink" Target="http://support.microsoft.com/kb/214233" TargetMode="External"/><Relationship Id="rId47" Type="http://schemas.openxmlformats.org/officeDocument/2006/relationships/image" Target="media/image26.jpeg"/><Relationship Id="rId63" Type="http://schemas.openxmlformats.org/officeDocument/2006/relationships/hyperlink" Target="http://msdn.microsoft.com/library/default.asp?url=/library/en-us/architec/8_ar_sa_28j7.asp" TargetMode="External"/><Relationship Id="rId68" Type="http://schemas.openxmlformats.org/officeDocument/2006/relationships/hyperlink" Target="http://otn.oracle.com/software/content.html" TargetMode="External"/><Relationship Id="rId84" Type="http://schemas.openxmlformats.org/officeDocument/2006/relationships/hyperlink" Target="http://www.akadia.com/services/dotnet_dbaccess.html" TargetMode="External"/><Relationship Id="rId89" Type="http://schemas.openxmlformats.org/officeDocument/2006/relationships/hyperlink" Target="http://202.168.17.26" TargetMode="External"/><Relationship Id="rId7" Type="http://schemas.openxmlformats.org/officeDocument/2006/relationships/footnotes" Target="footnotes.xml"/><Relationship Id="rId71" Type="http://schemas.openxmlformats.org/officeDocument/2006/relationships/image" Target="media/image35.jpg"/><Relationship Id="rId92" Type="http://schemas.openxmlformats.org/officeDocument/2006/relationships/hyperlink" Target="http://www.carlprothman.net/Default.aspx?tabid=81"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hyperlink" Target="http://support.ironspeed.com/Customer/MyAccount.aspx" TargetMode="External"/><Relationship Id="rId24" Type="http://schemas.openxmlformats.org/officeDocument/2006/relationships/hyperlink" Target="http://www.ironspeed.com/Acs/Activate/ActivateKey.aspx" TargetMode="External"/><Relationship Id="rId32" Type="http://schemas.openxmlformats.org/officeDocument/2006/relationships/hyperlink" Target="http://www.microsoft.com/express/sql/download/" TargetMode="External"/><Relationship Id="rId37" Type="http://schemas.openxmlformats.org/officeDocument/2006/relationships/hyperlink" Target="http://support.microsoft.com/default.aspx/kb/924074" TargetMode="External"/><Relationship Id="rId40" Type="http://schemas.openxmlformats.org/officeDocument/2006/relationships/image" Target="media/image21.png"/><Relationship Id="rId45" Type="http://schemas.openxmlformats.org/officeDocument/2006/relationships/image" Target="media/image24.png"/><Relationship Id="rId53" Type="http://schemas.openxmlformats.org/officeDocument/2006/relationships/image" Target="media/image29.png"/><Relationship Id="rId58" Type="http://schemas.openxmlformats.org/officeDocument/2006/relationships/image" Target="media/image30.png"/><Relationship Id="rId66" Type="http://schemas.openxmlformats.org/officeDocument/2006/relationships/hyperlink" Target="https://docs.oracle.com/cd/B10501_01/em.920/a96697/moh.htm" TargetMode="External"/><Relationship Id="rId74" Type="http://schemas.openxmlformats.org/officeDocument/2006/relationships/hyperlink" Target="http://www.oracle.com/technology/pub/articles/cook_dotnet.html" TargetMode="External"/><Relationship Id="rId79" Type="http://schemas.openxmlformats.org/officeDocument/2006/relationships/hyperlink" Target="http://support.microsoft.com/kb/193225/EN-US/" TargetMode="External"/><Relationship Id="rId87" Type="http://schemas.openxmlformats.org/officeDocument/2006/relationships/hyperlink" Target="http://machinename" TargetMode="External"/><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msdn.microsoft.com/library/default.asp?url=/library/en-us/architec/8_ar_da_2d9v.asp" TargetMode="External"/><Relationship Id="rId82" Type="http://schemas.openxmlformats.org/officeDocument/2006/relationships/hyperlink" Target="http://www.oracle.com/technology/tech/oci/index.html" TargetMode="External"/><Relationship Id="rId90" Type="http://schemas.openxmlformats.org/officeDocument/2006/relationships/hyperlink" Target="http://localhost" TargetMode="External"/><Relationship Id="rId95" Type="http://schemas.openxmlformats.org/officeDocument/2006/relationships/hyperlink" Target="http://www.gnu.org/licenses/lgpl.html" TargetMode="External"/><Relationship Id="rId19" Type="http://schemas.openxmlformats.org/officeDocument/2006/relationships/image" Target="media/image9.png"/><Relationship Id="rId14" Type="http://schemas.openxmlformats.org/officeDocument/2006/relationships/hyperlink" Target="http://www.ironspeed.com/AcS/Activate/RequestKey.aspx" TargetMode="External"/><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hyperlink" Target="http://www.microsoft.com/Sqlserver/2005/en/us/express.aspx" TargetMode="External"/><Relationship Id="rId35" Type="http://schemas.openxmlformats.org/officeDocument/2006/relationships/hyperlink" Target="http://www.ironspeed.com/Designer/6.0.0/WebHelp/Part_IX/Incorrect_version_of_the_Xheo_DLL_loaded.htm" TargetMode="External"/><Relationship Id="rId43" Type="http://schemas.openxmlformats.org/officeDocument/2006/relationships/image" Target="media/image23.png"/><Relationship Id="rId48" Type="http://schemas.openxmlformats.org/officeDocument/2006/relationships/header" Target="header1.xml"/><Relationship Id="rId56" Type="http://schemas.openxmlformats.org/officeDocument/2006/relationships/header" Target="header4.xml"/><Relationship Id="rId64" Type="http://schemas.openxmlformats.org/officeDocument/2006/relationships/hyperlink" Target="http://msdn.microsoft.com/library/default.asp?url=/library/en-us/architec/8_ar_da_490z.asp" TargetMode="External"/><Relationship Id="rId69" Type="http://schemas.openxmlformats.org/officeDocument/2006/relationships/image" Target="media/image33.jpg"/><Relationship Id="rId77" Type="http://schemas.openxmlformats.org/officeDocument/2006/relationships/hyperlink" Target="http://support.microsoft.com/default.aspx?scid=kb;en-us;Q255084" TargetMode="External"/><Relationship Id="rId100" Type="http://schemas.openxmlformats.org/officeDocument/2006/relationships/hyperlink" Target="http://flee.codeplex.com/license" TargetMode="Externa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image" Target="media/image36.jpg"/><Relationship Id="rId80" Type="http://schemas.openxmlformats.org/officeDocument/2006/relationships/hyperlink" Target="http://support.microsoft.com/kb/178391/" TargetMode="External"/><Relationship Id="rId85" Type="http://schemas.openxmlformats.org/officeDocument/2006/relationships/image" Target="media/image38.png"/><Relationship Id="rId93" Type="http://schemas.openxmlformats.org/officeDocument/2006/relationships/hyperlink" Target="http://www.yourwebsite.com/foldername" TargetMode="External"/><Relationship Id="rId98" Type="http://schemas.openxmlformats.org/officeDocument/2006/relationships/hyperlink" Target="http://www.fckeditor.net/license"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upport.microsoft.com/default.aspx?kbid=301202" TargetMode="External"/><Relationship Id="rId38" Type="http://schemas.openxmlformats.org/officeDocument/2006/relationships/hyperlink" Target="http://support.microsoft.com/default.aspx/kb/924074" TargetMode="External"/><Relationship Id="rId46" Type="http://schemas.openxmlformats.org/officeDocument/2006/relationships/image" Target="media/image25.png"/><Relationship Id="rId59" Type="http://schemas.openxmlformats.org/officeDocument/2006/relationships/image" Target="cid:image001.png@01CD900F.29BF3B40" TargetMode="External"/><Relationship Id="rId67" Type="http://schemas.openxmlformats.org/officeDocument/2006/relationships/hyperlink" Target="http://www.oracle.com/technology/software/tech/dotnet/odt_index.html" TargetMode="External"/><Relationship Id="rId103"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oleObject" Target="embeddings/oleObject2.bin"/><Relationship Id="rId62" Type="http://schemas.openxmlformats.org/officeDocument/2006/relationships/hyperlink" Target="http://msdn.microsoft.com/library/default.asp?url=/library/en-us/createdb/cm_8_des_06_6ptj.asp" TargetMode="External"/><Relationship Id="rId70" Type="http://schemas.openxmlformats.org/officeDocument/2006/relationships/image" Target="media/image34.jpg"/><Relationship Id="rId75" Type="http://schemas.openxmlformats.org/officeDocument/2006/relationships/hyperlink" Target="http://www.oracle.com/technology/tech/dotnet/tools/index.html" TargetMode="External"/><Relationship Id="rId83" Type="http://schemas.openxmlformats.org/officeDocument/2006/relationships/hyperlink" Target="http://orafaq.com/faqoci.htm" TargetMode="External"/><Relationship Id="rId88" Type="http://schemas.openxmlformats.org/officeDocument/2006/relationships/hyperlink" Target="http://www.mycompany.com" TargetMode="External"/><Relationship Id="rId91" Type="http://schemas.openxmlformats.org/officeDocument/2006/relationships/hyperlink" Target="http://www.dynamisys.co.uk/ForumsBlogs/Forums/tabid/299/forumid/16/postid/573/scope/posts/Default.aspx" TargetMode="External"/><Relationship Id="rId96" Type="http://schemas.openxmlformats.org/officeDocument/2006/relationships/hyperlink" Target="http://www.carlosag.net/Tools/ExcelXmlWriter/Default.aspx"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19.png"/><Relationship Id="rId49" Type="http://schemas.openxmlformats.org/officeDocument/2006/relationships/header" Target="header2.xml"/><Relationship Id="rId57"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hyperlink" Target="http://www.microsoft.com/Sqlserver/2005/en/us/express-down.aspx" TargetMode="External"/><Relationship Id="rId44" Type="http://schemas.openxmlformats.org/officeDocument/2006/relationships/oleObject" Target="embeddings/oleObject1.bin"/><Relationship Id="rId52" Type="http://schemas.openxmlformats.org/officeDocument/2006/relationships/image" Target="media/image28.png"/><Relationship Id="rId60" Type="http://schemas.openxmlformats.org/officeDocument/2006/relationships/image" Target="media/image31.jpeg"/><Relationship Id="rId65" Type="http://schemas.openxmlformats.org/officeDocument/2006/relationships/image" Target="media/image32.emf"/><Relationship Id="rId73" Type="http://schemas.openxmlformats.org/officeDocument/2006/relationships/image" Target="media/image37.jpg"/><Relationship Id="rId78" Type="http://schemas.openxmlformats.org/officeDocument/2006/relationships/hyperlink" Target="http://support.microsoft.com/default.aspx?scid=kb;en-us;Q259959" TargetMode="External"/><Relationship Id="rId81" Type="http://schemas.openxmlformats.org/officeDocument/2006/relationships/hyperlink" Target="http://support.microsoft.com/kb/244661/" TargetMode="External"/><Relationship Id="rId86" Type="http://schemas.openxmlformats.org/officeDocument/2006/relationships/hyperlink" Target="mailto:user@ironspeed.com" TargetMode="External"/><Relationship Id="rId94" Type="http://schemas.openxmlformats.org/officeDocument/2006/relationships/hyperlink" Target="http://sourceforge.net/projects/itextsharp/" TargetMode="External"/><Relationship Id="rId99" Type="http://schemas.openxmlformats.org/officeDocument/2006/relationships/hyperlink" Target="http://flee.codeplex.com" TargetMode="External"/><Relationship Id="rId101" Type="http://schemas.openxmlformats.org/officeDocument/2006/relationships/hyperlink" Target="http://npoi.codeplex.com/license"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0.png"/><Relationship Id="rId34" Type="http://schemas.openxmlformats.org/officeDocument/2006/relationships/hyperlink" Target="http://www.ironspeed.com/download" TargetMode="External"/><Relationship Id="rId50" Type="http://schemas.openxmlformats.org/officeDocument/2006/relationships/footer" Target="footer1.xml"/><Relationship Id="rId55" Type="http://schemas.openxmlformats.org/officeDocument/2006/relationships/header" Target="header3.xml"/><Relationship Id="rId76" Type="http://schemas.openxmlformats.org/officeDocument/2006/relationships/hyperlink" Target="http://www.microsoft.com/downloads/details.aspx?displaylang=en&amp;FamilyID=4F55D429-17DC-45EA-BFB3-076D1C052524" TargetMode="External"/><Relationship Id="rId97" Type="http://schemas.openxmlformats.org/officeDocument/2006/relationships/hyperlink" Target="http://www.fckeditor.ne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2.1\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E0E5F-CAD2-4DE1-BC4B-574C4B19F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4457</TotalTime>
  <Pages>57</Pages>
  <Words>32246</Words>
  <Characters>183804</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Part VIII: Reference</vt:lpstr>
    </vt:vector>
  </TitlesOfParts>
  <Company>Iron Speed, Inc</Company>
  <LinksUpToDate>false</LinksUpToDate>
  <CharactersWithSpaces>215619</CharactersWithSpaces>
  <SharedDoc>false</SharedDoc>
  <HLinks>
    <vt:vector size="984" baseType="variant">
      <vt:variant>
        <vt:i4>1048595</vt:i4>
      </vt:variant>
      <vt:variant>
        <vt:i4>1653</vt:i4>
      </vt:variant>
      <vt:variant>
        <vt:i4>0</vt:i4>
      </vt:variant>
      <vt:variant>
        <vt:i4>5</vt:i4>
      </vt:variant>
      <vt:variant>
        <vt:lpwstr>http://npoi.codeplex.com/license</vt:lpwstr>
      </vt:variant>
      <vt:variant>
        <vt:lpwstr/>
      </vt:variant>
      <vt:variant>
        <vt:i4>1179651</vt:i4>
      </vt:variant>
      <vt:variant>
        <vt:i4>1650</vt:i4>
      </vt:variant>
      <vt:variant>
        <vt:i4>0</vt:i4>
      </vt:variant>
      <vt:variant>
        <vt:i4>5</vt:i4>
      </vt:variant>
      <vt:variant>
        <vt:lpwstr>http://flee.codeplex.com/license</vt:lpwstr>
      </vt:variant>
      <vt:variant>
        <vt:lpwstr/>
      </vt:variant>
      <vt:variant>
        <vt:i4>1441875</vt:i4>
      </vt:variant>
      <vt:variant>
        <vt:i4>1647</vt:i4>
      </vt:variant>
      <vt:variant>
        <vt:i4>0</vt:i4>
      </vt:variant>
      <vt:variant>
        <vt:i4>5</vt:i4>
      </vt:variant>
      <vt:variant>
        <vt:lpwstr>http://flee.codeplex.com/</vt:lpwstr>
      </vt:variant>
      <vt:variant>
        <vt:lpwstr/>
      </vt:variant>
      <vt:variant>
        <vt:i4>5898315</vt:i4>
      </vt:variant>
      <vt:variant>
        <vt:i4>1644</vt:i4>
      </vt:variant>
      <vt:variant>
        <vt:i4>0</vt:i4>
      </vt:variant>
      <vt:variant>
        <vt:i4>5</vt:i4>
      </vt:variant>
      <vt:variant>
        <vt:lpwstr>http://www.fckeditor.net/license</vt:lpwstr>
      </vt:variant>
      <vt:variant>
        <vt:lpwstr/>
      </vt:variant>
      <vt:variant>
        <vt:i4>6160411</vt:i4>
      </vt:variant>
      <vt:variant>
        <vt:i4>1641</vt:i4>
      </vt:variant>
      <vt:variant>
        <vt:i4>0</vt:i4>
      </vt:variant>
      <vt:variant>
        <vt:i4>5</vt:i4>
      </vt:variant>
      <vt:variant>
        <vt:lpwstr>http://www.fckeditor.net/</vt:lpwstr>
      </vt:variant>
      <vt:variant>
        <vt:lpwstr/>
      </vt:variant>
      <vt:variant>
        <vt:i4>1245277</vt:i4>
      </vt:variant>
      <vt:variant>
        <vt:i4>1638</vt:i4>
      </vt:variant>
      <vt:variant>
        <vt:i4>0</vt:i4>
      </vt:variant>
      <vt:variant>
        <vt:i4>5</vt:i4>
      </vt:variant>
      <vt:variant>
        <vt:lpwstr>http://www.carlosag.net/Tools/ExcelXmlWriter/Default.aspx</vt:lpwstr>
      </vt:variant>
      <vt:variant>
        <vt:lpwstr/>
      </vt:variant>
      <vt:variant>
        <vt:i4>1310727</vt:i4>
      </vt:variant>
      <vt:variant>
        <vt:i4>1635</vt:i4>
      </vt:variant>
      <vt:variant>
        <vt:i4>0</vt:i4>
      </vt:variant>
      <vt:variant>
        <vt:i4>5</vt:i4>
      </vt:variant>
      <vt:variant>
        <vt:lpwstr>http://www.gnu.org/licenses/lgpl.html</vt:lpwstr>
      </vt:variant>
      <vt:variant>
        <vt:lpwstr/>
      </vt:variant>
      <vt:variant>
        <vt:i4>6946935</vt:i4>
      </vt:variant>
      <vt:variant>
        <vt:i4>1632</vt:i4>
      </vt:variant>
      <vt:variant>
        <vt:i4>0</vt:i4>
      </vt:variant>
      <vt:variant>
        <vt:i4>5</vt:i4>
      </vt:variant>
      <vt:variant>
        <vt:lpwstr>http://sourceforge.net/projects/itextsharp/</vt:lpwstr>
      </vt:variant>
      <vt:variant>
        <vt:lpwstr/>
      </vt:variant>
      <vt:variant>
        <vt:i4>6029401</vt:i4>
      </vt:variant>
      <vt:variant>
        <vt:i4>1578</vt:i4>
      </vt:variant>
      <vt:variant>
        <vt:i4>0</vt:i4>
      </vt:variant>
      <vt:variant>
        <vt:i4>5</vt:i4>
      </vt:variant>
      <vt:variant>
        <vt:lpwstr>http://www.yourwebsite.com/foldername</vt:lpwstr>
      </vt:variant>
      <vt:variant>
        <vt:lpwstr/>
      </vt:variant>
      <vt:variant>
        <vt:i4>5177434</vt:i4>
      </vt:variant>
      <vt:variant>
        <vt:i4>1572</vt:i4>
      </vt:variant>
      <vt:variant>
        <vt:i4>0</vt:i4>
      </vt:variant>
      <vt:variant>
        <vt:i4>5</vt:i4>
      </vt:variant>
      <vt:variant>
        <vt:lpwstr>http://www.carlprothman.net/Default.aspx?tabid=81</vt:lpwstr>
      </vt:variant>
      <vt:variant>
        <vt:lpwstr/>
      </vt:variant>
      <vt:variant>
        <vt:i4>7864447</vt:i4>
      </vt:variant>
      <vt:variant>
        <vt:i4>1566</vt:i4>
      </vt:variant>
      <vt:variant>
        <vt:i4>0</vt:i4>
      </vt:variant>
      <vt:variant>
        <vt:i4>5</vt:i4>
      </vt:variant>
      <vt:variant>
        <vt:lpwstr>http://www.dynamisys.co.uk/ForumsBlogs/Forums/tabid/299/forumid/16/postid/573/scope/posts/Default.aspx</vt:lpwstr>
      </vt:variant>
      <vt:variant>
        <vt:lpwstr/>
      </vt:variant>
      <vt:variant>
        <vt:i4>5439516</vt:i4>
      </vt:variant>
      <vt:variant>
        <vt:i4>1557</vt:i4>
      </vt:variant>
      <vt:variant>
        <vt:i4>0</vt:i4>
      </vt:variant>
      <vt:variant>
        <vt:i4>5</vt:i4>
      </vt:variant>
      <vt:variant>
        <vt:lpwstr>http://localhost/</vt:lpwstr>
      </vt:variant>
      <vt:variant>
        <vt:lpwstr/>
      </vt:variant>
      <vt:variant>
        <vt:i4>1114176</vt:i4>
      </vt:variant>
      <vt:variant>
        <vt:i4>1554</vt:i4>
      </vt:variant>
      <vt:variant>
        <vt:i4>0</vt:i4>
      </vt:variant>
      <vt:variant>
        <vt:i4>5</vt:i4>
      </vt:variant>
      <vt:variant>
        <vt:lpwstr>https:///</vt:lpwstr>
      </vt:variant>
      <vt:variant>
        <vt:lpwstr/>
      </vt:variant>
      <vt:variant>
        <vt:i4>262153</vt:i4>
      </vt:variant>
      <vt:variant>
        <vt:i4>1551</vt:i4>
      </vt:variant>
      <vt:variant>
        <vt:i4>0</vt:i4>
      </vt:variant>
      <vt:variant>
        <vt:i4>5</vt:i4>
      </vt:variant>
      <vt:variant>
        <vt:lpwstr>http:///</vt:lpwstr>
      </vt:variant>
      <vt:variant>
        <vt:lpwstr/>
      </vt:variant>
      <vt:variant>
        <vt:i4>1114176</vt:i4>
      </vt:variant>
      <vt:variant>
        <vt:i4>1548</vt:i4>
      </vt:variant>
      <vt:variant>
        <vt:i4>0</vt:i4>
      </vt:variant>
      <vt:variant>
        <vt:i4>5</vt:i4>
      </vt:variant>
      <vt:variant>
        <vt:lpwstr>https:///</vt:lpwstr>
      </vt:variant>
      <vt:variant>
        <vt:lpwstr/>
      </vt:variant>
      <vt:variant>
        <vt:i4>262153</vt:i4>
      </vt:variant>
      <vt:variant>
        <vt:i4>1545</vt:i4>
      </vt:variant>
      <vt:variant>
        <vt:i4>0</vt:i4>
      </vt:variant>
      <vt:variant>
        <vt:i4>5</vt:i4>
      </vt:variant>
      <vt:variant>
        <vt:lpwstr>http:///</vt:lpwstr>
      </vt:variant>
      <vt:variant>
        <vt:lpwstr/>
      </vt:variant>
      <vt:variant>
        <vt:i4>720906</vt:i4>
      </vt:variant>
      <vt:variant>
        <vt:i4>1542</vt:i4>
      </vt:variant>
      <vt:variant>
        <vt:i4>0</vt:i4>
      </vt:variant>
      <vt:variant>
        <vt:i4>5</vt:i4>
      </vt:variant>
      <vt:variant>
        <vt:lpwstr>http://202.168.17.26/</vt:lpwstr>
      </vt:variant>
      <vt:variant>
        <vt:lpwstr/>
      </vt:variant>
      <vt:variant>
        <vt:i4>6160409</vt:i4>
      </vt:variant>
      <vt:variant>
        <vt:i4>1539</vt:i4>
      </vt:variant>
      <vt:variant>
        <vt:i4>0</vt:i4>
      </vt:variant>
      <vt:variant>
        <vt:i4>5</vt:i4>
      </vt:variant>
      <vt:variant>
        <vt:lpwstr>http://www.mycompany.com/</vt:lpwstr>
      </vt:variant>
      <vt:variant>
        <vt:lpwstr/>
      </vt:variant>
      <vt:variant>
        <vt:i4>2949229</vt:i4>
      </vt:variant>
      <vt:variant>
        <vt:i4>1536</vt:i4>
      </vt:variant>
      <vt:variant>
        <vt:i4>0</vt:i4>
      </vt:variant>
      <vt:variant>
        <vt:i4>5</vt:i4>
      </vt:variant>
      <vt:variant>
        <vt:lpwstr>http://machinename/</vt:lpwstr>
      </vt:variant>
      <vt:variant>
        <vt:lpwstr/>
      </vt:variant>
      <vt:variant>
        <vt:i4>7995484</vt:i4>
      </vt:variant>
      <vt:variant>
        <vt:i4>1533</vt:i4>
      </vt:variant>
      <vt:variant>
        <vt:i4>0</vt:i4>
      </vt:variant>
      <vt:variant>
        <vt:i4>5</vt:i4>
      </vt:variant>
      <vt:variant>
        <vt:lpwstr>mailto:user@ironspeed.com</vt:lpwstr>
      </vt:variant>
      <vt:variant>
        <vt:lpwstr/>
      </vt:variant>
      <vt:variant>
        <vt:i4>1507368</vt:i4>
      </vt:variant>
      <vt:variant>
        <vt:i4>1476</vt:i4>
      </vt:variant>
      <vt:variant>
        <vt:i4>0</vt:i4>
      </vt:variant>
      <vt:variant>
        <vt:i4>5</vt:i4>
      </vt:variant>
      <vt:variant>
        <vt:lpwstr>http://www.akadia.com/services/dotnet_dbaccess.html</vt:lpwstr>
      </vt:variant>
      <vt:variant>
        <vt:lpwstr/>
      </vt:variant>
      <vt:variant>
        <vt:i4>4718668</vt:i4>
      </vt:variant>
      <vt:variant>
        <vt:i4>1473</vt:i4>
      </vt:variant>
      <vt:variant>
        <vt:i4>0</vt:i4>
      </vt:variant>
      <vt:variant>
        <vt:i4>5</vt:i4>
      </vt:variant>
      <vt:variant>
        <vt:lpwstr>http://orafaq.com/faqoci.htm</vt:lpwstr>
      </vt:variant>
      <vt:variant>
        <vt:lpwstr/>
      </vt:variant>
      <vt:variant>
        <vt:i4>1703948</vt:i4>
      </vt:variant>
      <vt:variant>
        <vt:i4>1470</vt:i4>
      </vt:variant>
      <vt:variant>
        <vt:i4>0</vt:i4>
      </vt:variant>
      <vt:variant>
        <vt:i4>5</vt:i4>
      </vt:variant>
      <vt:variant>
        <vt:lpwstr>http://www.oracle.com/technology/tech/oci/index.html</vt:lpwstr>
      </vt:variant>
      <vt:variant>
        <vt:lpwstr/>
      </vt:variant>
      <vt:variant>
        <vt:i4>3145826</vt:i4>
      </vt:variant>
      <vt:variant>
        <vt:i4>1467</vt:i4>
      </vt:variant>
      <vt:variant>
        <vt:i4>0</vt:i4>
      </vt:variant>
      <vt:variant>
        <vt:i4>5</vt:i4>
      </vt:variant>
      <vt:variant>
        <vt:lpwstr>http://support.microsoft.com/kb/244661/</vt:lpwstr>
      </vt:variant>
      <vt:variant>
        <vt:lpwstr/>
      </vt:variant>
      <vt:variant>
        <vt:i4>3539042</vt:i4>
      </vt:variant>
      <vt:variant>
        <vt:i4>1464</vt:i4>
      </vt:variant>
      <vt:variant>
        <vt:i4>0</vt:i4>
      </vt:variant>
      <vt:variant>
        <vt:i4>5</vt:i4>
      </vt:variant>
      <vt:variant>
        <vt:lpwstr>http://support.microsoft.com/kb/178391/</vt:lpwstr>
      </vt:variant>
      <vt:variant>
        <vt:lpwstr/>
      </vt:variant>
      <vt:variant>
        <vt:i4>393302</vt:i4>
      </vt:variant>
      <vt:variant>
        <vt:i4>1461</vt:i4>
      </vt:variant>
      <vt:variant>
        <vt:i4>0</vt:i4>
      </vt:variant>
      <vt:variant>
        <vt:i4>5</vt:i4>
      </vt:variant>
      <vt:variant>
        <vt:lpwstr>http://support.microsoft.com/kb/193225/EN-US/</vt:lpwstr>
      </vt:variant>
      <vt:variant>
        <vt:lpwstr/>
      </vt:variant>
      <vt:variant>
        <vt:i4>2293886</vt:i4>
      </vt:variant>
      <vt:variant>
        <vt:i4>1458</vt:i4>
      </vt:variant>
      <vt:variant>
        <vt:i4>0</vt:i4>
      </vt:variant>
      <vt:variant>
        <vt:i4>5</vt:i4>
      </vt:variant>
      <vt:variant>
        <vt:lpwstr>http://support.microsoft.com/default.aspx?scid=kb;en-us;Q259959</vt:lpwstr>
      </vt:variant>
      <vt:variant>
        <vt:lpwstr/>
      </vt:variant>
      <vt:variant>
        <vt:i4>2228343</vt:i4>
      </vt:variant>
      <vt:variant>
        <vt:i4>1455</vt:i4>
      </vt:variant>
      <vt:variant>
        <vt:i4>0</vt:i4>
      </vt:variant>
      <vt:variant>
        <vt:i4>5</vt:i4>
      </vt:variant>
      <vt:variant>
        <vt:lpwstr>http://support.microsoft.com/default.aspx?scid=kb;en-us;Q255084</vt:lpwstr>
      </vt:variant>
      <vt:variant>
        <vt:lpwstr/>
      </vt:variant>
      <vt:variant>
        <vt:i4>5701642</vt:i4>
      </vt:variant>
      <vt:variant>
        <vt:i4>1452</vt:i4>
      </vt:variant>
      <vt:variant>
        <vt:i4>0</vt:i4>
      </vt:variant>
      <vt:variant>
        <vt:i4>5</vt:i4>
      </vt:variant>
      <vt:variant>
        <vt:lpwstr>http://www.microsoft.com/downloads/details.aspx?displaylang=en&amp;FamilyID=4F55D429-17DC-45EA-BFB3-076D1C052524</vt:lpwstr>
      </vt:variant>
      <vt:variant>
        <vt:lpwstr/>
      </vt:variant>
      <vt:variant>
        <vt:i4>393309</vt:i4>
      </vt:variant>
      <vt:variant>
        <vt:i4>1449</vt:i4>
      </vt:variant>
      <vt:variant>
        <vt:i4>0</vt:i4>
      </vt:variant>
      <vt:variant>
        <vt:i4>5</vt:i4>
      </vt:variant>
      <vt:variant>
        <vt:lpwstr>http://www.oracle.com/technology/tech/dotnet/tools/index.html</vt:lpwstr>
      </vt:variant>
      <vt:variant>
        <vt:lpwstr/>
      </vt:variant>
      <vt:variant>
        <vt:i4>3801098</vt:i4>
      </vt:variant>
      <vt:variant>
        <vt:i4>1446</vt:i4>
      </vt:variant>
      <vt:variant>
        <vt:i4>0</vt:i4>
      </vt:variant>
      <vt:variant>
        <vt:i4>5</vt:i4>
      </vt:variant>
      <vt:variant>
        <vt:lpwstr>http://www.oracle.com/technology/pub/articles/cook_dotnet.html</vt:lpwstr>
      </vt:variant>
      <vt:variant>
        <vt:lpwstr/>
      </vt:variant>
      <vt:variant>
        <vt:i4>2097209</vt:i4>
      </vt:variant>
      <vt:variant>
        <vt:i4>1443</vt:i4>
      </vt:variant>
      <vt:variant>
        <vt:i4>0</vt:i4>
      </vt:variant>
      <vt:variant>
        <vt:i4>5</vt:i4>
      </vt:variant>
      <vt:variant>
        <vt:lpwstr>http://otn.oracle.com/software/content.html</vt:lpwstr>
      </vt:variant>
      <vt:variant>
        <vt:lpwstr/>
      </vt:variant>
      <vt:variant>
        <vt:i4>3997774</vt:i4>
      </vt:variant>
      <vt:variant>
        <vt:i4>1440</vt:i4>
      </vt:variant>
      <vt:variant>
        <vt:i4>0</vt:i4>
      </vt:variant>
      <vt:variant>
        <vt:i4>5</vt:i4>
      </vt:variant>
      <vt:variant>
        <vt:lpwstr>http://www.oracle.com/technology/software/tech/dotnet/odt_index.html</vt:lpwstr>
      </vt:variant>
      <vt:variant>
        <vt:lpwstr/>
      </vt:variant>
      <vt:variant>
        <vt:i4>458853</vt:i4>
      </vt:variant>
      <vt:variant>
        <vt:i4>1437</vt:i4>
      </vt:variant>
      <vt:variant>
        <vt:i4>0</vt:i4>
      </vt:variant>
      <vt:variant>
        <vt:i4>5</vt:i4>
      </vt:variant>
      <vt:variant>
        <vt:lpwstr>https://docs.oracle.com/cd/B10501_01/em.920/a96697/moh.htm</vt:lpwstr>
      </vt:variant>
      <vt:variant>
        <vt:lpwstr/>
      </vt:variant>
      <vt:variant>
        <vt:i4>2555923</vt:i4>
      </vt:variant>
      <vt:variant>
        <vt:i4>1383</vt:i4>
      </vt:variant>
      <vt:variant>
        <vt:i4>0</vt:i4>
      </vt:variant>
      <vt:variant>
        <vt:i4>5</vt:i4>
      </vt:variant>
      <vt:variant>
        <vt:lpwstr>http://msdn.microsoft.com/library/default.asp?url=/library/en-us/architec/8_ar_da_490z.asp</vt:lpwstr>
      </vt:variant>
      <vt:variant>
        <vt:lpwstr/>
      </vt:variant>
      <vt:variant>
        <vt:i4>8126543</vt:i4>
      </vt:variant>
      <vt:variant>
        <vt:i4>1380</vt:i4>
      </vt:variant>
      <vt:variant>
        <vt:i4>0</vt:i4>
      </vt:variant>
      <vt:variant>
        <vt:i4>5</vt:i4>
      </vt:variant>
      <vt:variant>
        <vt:lpwstr>http://msdn.microsoft.com/library/default.asp?url=/library/en-us/architec/8_ar_sa_28j7.asp</vt:lpwstr>
      </vt:variant>
      <vt:variant>
        <vt:lpwstr/>
      </vt:variant>
      <vt:variant>
        <vt:i4>6094916</vt:i4>
      </vt:variant>
      <vt:variant>
        <vt:i4>1377</vt:i4>
      </vt:variant>
      <vt:variant>
        <vt:i4>0</vt:i4>
      </vt:variant>
      <vt:variant>
        <vt:i4>5</vt:i4>
      </vt:variant>
      <vt:variant>
        <vt:lpwstr>http://msdn.microsoft.com/library/default.asp?url=/library/en-us/createdb/cm_8_des_06_6ptj.asp</vt:lpwstr>
      </vt:variant>
      <vt:variant>
        <vt:lpwstr/>
      </vt:variant>
      <vt:variant>
        <vt:i4>7733276</vt:i4>
      </vt:variant>
      <vt:variant>
        <vt:i4>1374</vt:i4>
      </vt:variant>
      <vt:variant>
        <vt:i4>0</vt:i4>
      </vt:variant>
      <vt:variant>
        <vt:i4>5</vt:i4>
      </vt:variant>
      <vt:variant>
        <vt:lpwstr>http://msdn.microsoft.com/library/default.asp?url=/library/en-us/architec/8_ar_da_2d9v.asp</vt:lpwstr>
      </vt:variant>
      <vt:variant>
        <vt:lpwstr/>
      </vt:variant>
      <vt:variant>
        <vt:i4>6029412</vt:i4>
      </vt:variant>
      <vt:variant>
        <vt:i4>897</vt:i4>
      </vt:variant>
      <vt:variant>
        <vt:i4>0</vt:i4>
      </vt:variant>
      <vt:variant>
        <vt:i4>5</vt:i4>
      </vt:variant>
      <vt:variant>
        <vt:lpwstr>http://www.ironspeed.com/Designer/6.0.0/WebHelp/Part_IX/Incorrect_version_of_the_Xheo_DLL_loaded.htm</vt:lpwstr>
      </vt:variant>
      <vt:variant>
        <vt:lpwstr/>
      </vt:variant>
      <vt:variant>
        <vt:i4>5177433</vt:i4>
      </vt:variant>
      <vt:variant>
        <vt:i4>888</vt:i4>
      </vt:variant>
      <vt:variant>
        <vt:i4>0</vt:i4>
      </vt:variant>
      <vt:variant>
        <vt:i4>5</vt:i4>
      </vt:variant>
      <vt:variant>
        <vt:lpwstr>http://www.ironspeed.com/download</vt:lpwstr>
      </vt:variant>
      <vt:variant>
        <vt:lpwstr/>
      </vt:variant>
      <vt:variant>
        <vt:i4>6160448</vt:i4>
      </vt:variant>
      <vt:variant>
        <vt:i4>744</vt:i4>
      </vt:variant>
      <vt:variant>
        <vt:i4>0</vt:i4>
      </vt:variant>
      <vt:variant>
        <vt:i4>5</vt:i4>
      </vt:variant>
      <vt:variant>
        <vt:lpwstr>http://support.microsoft.com/default.aspx?kbid=301202</vt:lpwstr>
      </vt:variant>
      <vt:variant>
        <vt:lpwstr/>
      </vt:variant>
      <vt:variant>
        <vt:i4>7471154</vt:i4>
      </vt:variant>
      <vt:variant>
        <vt:i4>699</vt:i4>
      </vt:variant>
      <vt:variant>
        <vt:i4>0</vt:i4>
      </vt:variant>
      <vt:variant>
        <vt:i4>5</vt:i4>
      </vt:variant>
      <vt:variant>
        <vt:lpwstr>http://www.microsoft.com/express/sql/download/</vt:lpwstr>
      </vt:variant>
      <vt:variant>
        <vt:lpwstr/>
      </vt:variant>
      <vt:variant>
        <vt:i4>8126587</vt:i4>
      </vt:variant>
      <vt:variant>
        <vt:i4>696</vt:i4>
      </vt:variant>
      <vt:variant>
        <vt:i4>0</vt:i4>
      </vt:variant>
      <vt:variant>
        <vt:i4>5</vt:i4>
      </vt:variant>
      <vt:variant>
        <vt:lpwstr>http://www.microsoft.com/Sqlserver/2005/en/us/express-down.aspx</vt:lpwstr>
      </vt:variant>
      <vt:variant>
        <vt:lpwstr/>
      </vt:variant>
      <vt:variant>
        <vt:i4>6553636</vt:i4>
      </vt:variant>
      <vt:variant>
        <vt:i4>693</vt:i4>
      </vt:variant>
      <vt:variant>
        <vt:i4>0</vt:i4>
      </vt:variant>
      <vt:variant>
        <vt:i4>5</vt:i4>
      </vt:variant>
      <vt:variant>
        <vt:lpwstr>http://www.microsoft.com/Sqlserver/2005/en/us/express.aspx</vt:lpwstr>
      </vt:variant>
      <vt:variant>
        <vt:lpwstr/>
      </vt:variant>
      <vt:variant>
        <vt:i4>3473505</vt:i4>
      </vt:variant>
      <vt:variant>
        <vt:i4>648</vt:i4>
      </vt:variant>
      <vt:variant>
        <vt:i4>0</vt:i4>
      </vt:variant>
      <vt:variant>
        <vt:i4>5</vt:i4>
      </vt:variant>
      <vt:variant>
        <vt:lpwstr>http://www.ironspeed.com/Acs/Activate/ActivateKey.aspx</vt:lpwstr>
      </vt:variant>
      <vt:variant>
        <vt:lpwstr/>
      </vt:variant>
      <vt:variant>
        <vt:i4>1769567</vt:i4>
      </vt:variant>
      <vt:variant>
        <vt:i4>603</vt:i4>
      </vt:variant>
      <vt:variant>
        <vt:i4>0</vt:i4>
      </vt:variant>
      <vt:variant>
        <vt:i4>5</vt:i4>
      </vt:variant>
      <vt:variant>
        <vt:lpwstr>http://www.ironspeed.com/AcS/Activate/RequestKey.aspx</vt:lpwstr>
      </vt:variant>
      <vt:variant>
        <vt:lpwstr/>
      </vt:variant>
      <vt:variant>
        <vt:i4>4784192</vt:i4>
      </vt:variant>
      <vt:variant>
        <vt:i4>558</vt:i4>
      </vt:variant>
      <vt:variant>
        <vt:i4>0</vt:i4>
      </vt:variant>
      <vt:variant>
        <vt:i4>5</vt:i4>
      </vt:variant>
      <vt:variant>
        <vt:lpwstr>http://www.ironspeed.com/support1</vt:lpwstr>
      </vt:variant>
      <vt:variant>
        <vt:lpwstr/>
      </vt:variant>
      <vt:variant>
        <vt:i4>1179703</vt:i4>
      </vt:variant>
      <vt:variant>
        <vt:i4>347</vt:i4>
      </vt:variant>
      <vt:variant>
        <vt:i4>0</vt:i4>
      </vt:variant>
      <vt:variant>
        <vt:i4>5</vt:i4>
      </vt:variant>
      <vt:variant>
        <vt:lpwstr/>
      </vt:variant>
      <vt:variant>
        <vt:lpwstr>_Toc412541507</vt:lpwstr>
      </vt:variant>
      <vt:variant>
        <vt:i4>1179703</vt:i4>
      </vt:variant>
      <vt:variant>
        <vt:i4>344</vt:i4>
      </vt:variant>
      <vt:variant>
        <vt:i4>0</vt:i4>
      </vt:variant>
      <vt:variant>
        <vt:i4>5</vt:i4>
      </vt:variant>
      <vt:variant>
        <vt:lpwstr/>
      </vt:variant>
      <vt:variant>
        <vt:lpwstr>_Toc412541506</vt:lpwstr>
      </vt:variant>
      <vt:variant>
        <vt:i4>1179703</vt:i4>
      </vt:variant>
      <vt:variant>
        <vt:i4>341</vt:i4>
      </vt:variant>
      <vt:variant>
        <vt:i4>0</vt:i4>
      </vt:variant>
      <vt:variant>
        <vt:i4>5</vt:i4>
      </vt:variant>
      <vt:variant>
        <vt:lpwstr/>
      </vt:variant>
      <vt:variant>
        <vt:lpwstr>_Toc412541505</vt:lpwstr>
      </vt:variant>
      <vt:variant>
        <vt:i4>1179703</vt:i4>
      </vt:variant>
      <vt:variant>
        <vt:i4>338</vt:i4>
      </vt:variant>
      <vt:variant>
        <vt:i4>0</vt:i4>
      </vt:variant>
      <vt:variant>
        <vt:i4>5</vt:i4>
      </vt:variant>
      <vt:variant>
        <vt:lpwstr/>
      </vt:variant>
      <vt:variant>
        <vt:lpwstr>_Toc412541504</vt:lpwstr>
      </vt:variant>
      <vt:variant>
        <vt:i4>1179703</vt:i4>
      </vt:variant>
      <vt:variant>
        <vt:i4>335</vt:i4>
      </vt:variant>
      <vt:variant>
        <vt:i4>0</vt:i4>
      </vt:variant>
      <vt:variant>
        <vt:i4>5</vt:i4>
      </vt:variant>
      <vt:variant>
        <vt:lpwstr/>
      </vt:variant>
      <vt:variant>
        <vt:lpwstr>_Toc412541503</vt:lpwstr>
      </vt:variant>
      <vt:variant>
        <vt:i4>1179703</vt:i4>
      </vt:variant>
      <vt:variant>
        <vt:i4>332</vt:i4>
      </vt:variant>
      <vt:variant>
        <vt:i4>0</vt:i4>
      </vt:variant>
      <vt:variant>
        <vt:i4>5</vt:i4>
      </vt:variant>
      <vt:variant>
        <vt:lpwstr/>
      </vt:variant>
      <vt:variant>
        <vt:lpwstr>_Toc412541502</vt:lpwstr>
      </vt:variant>
      <vt:variant>
        <vt:i4>1179703</vt:i4>
      </vt:variant>
      <vt:variant>
        <vt:i4>329</vt:i4>
      </vt:variant>
      <vt:variant>
        <vt:i4>0</vt:i4>
      </vt:variant>
      <vt:variant>
        <vt:i4>5</vt:i4>
      </vt:variant>
      <vt:variant>
        <vt:lpwstr/>
      </vt:variant>
      <vt:variant>
        <vt:lpwstr>_Toc412541501</vt:lpwstr>
      </vt:variant>
      <vt:variant>
        <vt:i4>1179703</vt:i4>
      </vt:variant>
      <vt:variant>
        <vt:i4>326</vt:i4>
      </vt:variant>
      <vt:variant>
        <vt:i4>0</vt:i4>
      </vt:variant>
      <vt:variant>
        <vt:i4>5</vt:i4>
      </vt:variant>
      <vt:variant>
        <vt:lpwstr/>
      </vt:variant>
      <vt:variant>
        <vt:lpwstr>_Toc412541500</vt:lpwstr>
      </vt:variant>
      <vt:variant>
        <vt:i4>1769526</vt:i4>
      </vt:variant>
      <vt:variant>
        <vt:i4>323</vt:i4>
      </vt:variant>
      <vt:variant>
        <vt:i4>0</vt:i4>
      </vt:variant>
      <vt:variant>
        <vt:i4>5</vt:i4>
      </vt:variant>
      <vt:variant>
        <vt:lpwstr/>
      </vt:variant>
      <vt:variant>
        <vt:lpwstr>_Toc412541499</vt:lpwstr>
      </vt:variant>
      <vt:variant>
        <vt:i4>1769526</vt:i4>
      </vt:variant>
      <vt:variant>
        <vt:i4>320</vt:i4>
      </vt:variant>
      <vt:variant>
        <vt:i4>0</vt:i4>
      </vt:variant>
      <vt:variant>
        <vt:i4>5</vt:i4>
      </vt:variant>
      <vt:variant>
        <vt:lpwstr/>
      </vt:variant>
      <vt:variant>
        <vt:lpwstr>_Toc412541498</vt:lpwstr>
      </vt:variant>
      <vt:variant>
        <vt:i4>1769526</vt:i4>
      </vt:variant>
      <vt:variant>
        <vt:i4>317</vt:i4>
      </vt:variant>
      <vt:variant>
        <vt:i4>0</vt:i4>
      </vt:variant>
      <vt:variant>
        <vt:i4>5</vt:i4>
      </vt:variant>
      <vt:variant>
        <vt:lpwstr/>
      </vt:variant>
      <vt:variant>
        <vt:lpwstr>_Toc412541497</vt:lpwstr>
      </vt:variant>
      <vt:variant>
        <vt:i4>1769526</vt:i4>
      </vt:variant>
      <vt:variant>
        <vt:i4>314</vt:i4>
      </vt:variant>
      <vt:variant>
        <vt:i4>0</vt:i4>
      </vt:variant>
      <vt:variant>
        <vt:i4>5</vt:i4>
      </vt:variant>
      <vt:variant>
        <vt:lpwstr/>
      </vt:variant>
      <vt:variant>
        <vt:lpwstr>_Toc412541496</vt:lpwstr>
      </vt:variant>
      <vt:variant>
        <vt:i4>1769526</vt:i4>
      </vt:variant>
      <vt:variant>
        <vt:i4>311</vt:i4>
      </vt:variant>
      <vt:variant>
        <vt:i4>0</vt:i4>
      </vt:variant>
      <vt:variant>
        <vt:i4>5</vt:i4>
      </vt:variant>
      <vt:variant>
        <vt:lpwstr/>
      </vt:variant>
      <vt:variant>
        <vt:lpwstr>_Toc412541495</vt:lpwstr>
      </vt:variant>
      <vt:variant>
        <vt:i4>1769526</vt:i4>
      </vt:variant>
      <vt:variant>
        <vt:i4>308</vt:i4>
      </vt:variant>
      <vt:variant>
        <vt:i4>0</vt:i4>
      </vt:variant>
      <vt:variant>
        <vt:i4>5</vt:i4>
      </vt:variant>
      <vt:variant>
        <vt:lpwstr/>
      </vt:variant>
      <vt:variant>
        <vt:lpwstr>_Toc412541494</vt:lpwstr>
      </vt:variant>
      <vt:variant>
        <vt:i4>1769526</vt:i4>
      </vt:variant>
      <vt:variant>
        <vt:i4>305</vt:i4>
      </vt:variant>
      <vt:variant>
        <vt:i4>0</vt:i4>
      </vt:variant>
      <vt:variant>
        <vt:i4>5</vt:i4>
      </vt:variant>
      <vt:variant>
        <vt:lpwstr/>
      </vt:variant>
      <vt:variant>
        <vt:lpwstr>_Toc412541493</vt:lpwstr>
      </vt:variant>
      <vt:variant>
        <vt:i4>1769526</vt:i4>
      </vt:variant>
      <vt:variant>
        <vt:i4>302</vt:i4>
      </vt:variant>
      <vt:variant>
        <vt:i4>0</vt:i4>
      </vt:variant>
      <vt:variant>
        <vt:i4>5</vt:i4>
      </vt:variant>
      <vt:variant>
        <vt:lpwstr/>
      </vt:variant>
      <vt:variant>
        <vt:lpwstr>_Toc412541492</vt:lpwstr>
      </vt:variant>
      <vt:variant>
        <vt:i4>1769526</vt:i4>
      </vt:variant>
      <vt:variant>
        <vt:i4>299</vt:i4>
      </vt:variant>
      <vt:variant>
        <vt:i4>0</vt:i4>
      </vt:variant>
      <vt:variant>
        <vt:i4>5</vt:i4>
      </vt:variant>
      <vt:variant>
        <vt:lpwstr/>
      </vt:variant>
      <vt:variant>
        <vt:lpwstr>_Toc412541491</vt:lpwstr>
      </vt:variant>
      <vt:variant>
        <vt:i4>1769526</vt:i4>
      </vt:variant>
      <vt:variant>
        <vt:i4>296</vt:i4>
      </vt:variant>
      <vt:variant>
        <vt:i4>0</vt:i4>
      </vt:variant>
      <vt:variant>
        <vt:i4>5</vt:i4>
      </vt:variant>
      <vt:variant>
        <vt:lpwstr/>
      </vt:variant>
      <vt:variant>
        <vt:lpwstr>_Toc412541490</vt:lpwstr>
      </vt:variant>
      <vt:variant>
        <vt:i4>1703990</vt:i4>
      </vt:variant>
      <vt:variant>
        <vt:i4>293</vt:i4>
      </vt:variant>
      <vt:variant>
        <vt:i4>0</vt:i4>
      </vt:variant>
      <vt:variant>
        <vt:i4>5</vt:i4>
      </vt:variant>
      <vt:variant>
        <vt:lpwstr/>
      </vt:variant>
      <vt:variant>
        <vt:lpwstr>_Toc412541489</vt:lpwstr>
      </vt:variant>
      <vt:variant>
        <vt:i4>1703990</vt:i4>
      </vt:variant>
      <vt:variant>
        <vt:i4>290</vt:i4>
      </vt:variant>
      <vt:variant>
        <vt:i4>0</vt:i4>
      </vt:variant>
      <vt:variant>
        <vt:i4>5</vt:i4>
      </vt:variant>
      <vt:variant>
        <vt:lpwstr/>
      </vt:variant>
      <vt:variant>
        <vt:lpwstr>_Toc412541488</vt:lpwstr>
      </vt:variant>
      <vt:variant>
        <vt:i4>1703990</vt:i4>
      </vt:variant>
      <vt:variant>
        <vt:i4>287</vt:i4>
      </vt:variant>
      <vt:variant>
        <vt:i4>0</vt:i4>
      </vt:variant>
      <vt:variant>
        <vt:i4>5</vt:i4>
      </vt:variant>
      <vt:variant>
        <vt:lpwstr/>
      </vt:variant>
      <vt:variant>
        <vt:lpwstr>_Toc412541487</vt:lpwstr>
      </vt:variant>
      <vt:variant>
        <vt:i4>1703990</vt:i4>
      </vt:variant>
      <vt:variant>
        <vt:i4>284</vt:i4>
      </vt:variant>
      <vt:variant>
        <vt:i4>0</vt:i4>
      </vt:variant>
      <vt:variant>
        <vt:i4>5</vt:i4>
      </vt:variant>
      <vt:variant>
        <vt:lpwstr/>
      </vt:variant>
      <vt:variant>
        <vt:lpwstr>_Toc412541486</vt:lpwstr>
      </vt:variant>
      <vt:variant>
        <vt:i4>1703990</vt:i4>
      </vt:variant>
      <vt:variant>
        <vt:i4>281</vt:i4>
      </vt:variant>
      <vt:variant>
        <vt:i4>0</vt:i4>
      </vt:variant>
      <vt:variant>
        <vt:i4>5</vt:i4>
      </vt:variant>
      <vt:variant>
        <vt:lpwstr/>
      </vt:variant>
      <vt:variant>
        <vt:lpwstr>_Toc412541485</vt:lpwstr>
      </vt:variant>
      <vt:variant>
        <vt:i4>1703990</vt:i4>
      </vt:variant>
      <vt:variant>
        <vt:i4>278</vt:i4>
      </vt:variant>
      <vt:variant>
        <vt:i4>0</vt:i4>
      </vt:variant>
      <vt:variant>
        <vt:i4>5</vt:i4>
      </vt:variant>
      <vt:variant>
        <vt:lpwstr/>
      </vt:variant>
      <vt:variant>
        <vt:lpwstr>_Toc412541484</vt:lpwstr>
      </vt:variant>
      <vt:variant>
        <vt:i4>1703990</vt:i4>
      </vt:variant>
      <vt:variant>
        <vt:i4>275</vt:i4>
      </vt:variant>
      <vt:variant>
        <vt:i4>0</vt:i4>
      </vt:variant>
      <vt:variant>
        <vt:i4>5</vt:i4>
      </vt:variant>
      <vt:variant>
        <vt:lpwstr/>
      </vt:variant>
      <vt:variant>
        <vt:lpwstr>_Toc412541483</vt:lpwstr>
      </vt:variant>
      <vt:variant>
        <vt:i4>1703990</vt:i4>
      </vt:variant>
      <vt:variant>
        <vt:i4>272</vt:i4>
      </vt:variant>
      <vt:variant>
        <vt:i4>0</vt:i4>
      </vt:variant>
      <vt:variant>
        <vt:i4>5</vt:i4>
      </vt:variant>
      <vt:variant>
        <vt:lpwstr/>
      </vt:variant>
      <vt:variant>
        <vt:lpwstr>_Toc412541482</vt:lpwstr>
      </vt:variant>
      <vt:variant>
        <vt:i4>1703990</vt:i4>
      </vt:variant>
      <vt:variant>
        <vt:i4>269</vt:i4>
      </vt:variant>
      <vt:variant>
        <vt:i4>0</vt:i4>
      </vt:variant>
      <vt:variant>
        <vt:i4>5</vt:i4>
      </vt:variant>
      <vt:variant>
        <vt:lpwstr/>
      </vt:variant>
      <vt:variant>
        <vt:lpwstr>_Toc412541481</vt:lpwstr>
      </vt:variant>
      <vt:variant>
        <vt:i4>1703990</vt:i4>
      </vt:variant>
      <vt:variant>
        <vt:i4>266</vt:i4>
      </vt:variant>
      <vt:variant>
        <vt:i4>0</vt:i4>
      </vt:variant>
      <vt:variant>
        <vt:i4>5</vt:i4>
      </vt:variant>
      <vt:variant>
        <vt:lpwstr/>
      </vt:variant>
      <vt:variant>
        <vt:lpwstr>_Toc412541480</vt:lpwstr>
      </vt:variant>
      <vt:variant>
        <vt:i4>1376310</vt:i4>
      </vt:variant>
      <vt:variant>
        <vt:i4>263</vt:i4>
      </vt:variant>
      <vt:variant>
        <vt:i4>0</vt:i4>
      </vt:variant>
      <vt:variant>
        <vt:i4>5</vt:i4>
      </vt:variant>
      <vt:variant>
        <vt:lpwstr/>
      </vt:variant>
      <vt:variant>
        <vt:lpwstr>_Toc412541479</vt:lpwstr>
      </vt:variant>
      <vt:variant>
        <vt:i4>1376310</vt:i4>
      </vt:variant>
      <vt:variant>
        <vt:i4>260</vt:i4>
      </vt:variant>
      <vt:variant>
        <vt:i4>0</vt:i4>
      </vt:variant>
      <vt:variant>
        <vt:i4>5</vt:i4>
      </vt:variant>
      <vt:variant>
        <vt:lpwstr/>
      </vt:variant>
      <vt:variant>
        <vt:lpwstr>_Toc412541478</vt:lpwstr>
      </vt:variant>
      <vt:variant>
        <vt:i4>1376310</vt:i4>
      </vt:variant>
      <vt:variant>
        <vt:i4>257</vt:i4>
      </vt:variant>
      <vt:variant>
        <vt:i4>0</vt:i4>
      </vt:variant>
      <vt:variant>
        <vt:i4>5</vt:i4>
      </vt:variant>
      <vt:variant>
        <vt:lpwstr/>
      </vt:variant>
      <vt:variant>
        <vt:lpwstr>_Toc412541477</vt:lpwstr>
      </vt:variant>
      <vt:variant>
        <vt:i4>1376310</vt:i4>
      </vt:variant>
      <vt:variant>
        <vt:i4>254</vt:i4>
      </vt:variant>
      <vt:variant>
        <vt:i4>0</vt:i4>
      </vt:variant>
      <vt:variant>
        <vt:i4>5</vt:i4>
      </vt:variant>
      <vt:variant>
        <vt:lpwstr/>
      </vt:variant>
      <vt:variant>
        <vt:lpwstr>_Toc412541476</vt:lpwstr>
      </vt:variant>
      <vt:variant>
        <vt:i4>1376310</vt:i4>
      </vt:variant>
      <vt:variant>
        <vt:i4>251</vt:i4>
      </vt:variant>
      <vt:variant>
        <vt:i4>0</vt:i4>
      </vt:variant>
      <vt:variant>
        <vt:i4>5</vt:i4>
      </vt:variant>
      <vt:variant>
        <vt:lpwstr/>
      </vt:variant>
      <vt:variant>
        <vt:lpwstr>_Toc412541475</vt:lpwstr>
      </vt:variant>
      <vt:variant>
        <vt:i4>1376310</vt:i4>
      </vt:variant>
      <vt:variant>
        <vt:i4>248</vt:i4>
      </vt:variant>
      <vt:variant>
        <vt:i4>0</vt:i4>
      </vt:variant>
      <vt:variant>
        <vt:i4>5</vt:i4>
      </vt:variant>
      <vt:variant>
        <vt:lpwstr/>
      </vt:variant>
      <vt:variant>
        <vt:lpwstr>_Toc412541474</vt:lpwstr>
      </vt:variant>
      <vt:variant>
        <vt:i4>1376310</vt:i4>
      </vt:variant>
      <vt:variant>
        <vt:i4>245</vt:i4>
      </vt:variant>
      <vt:variant>
        <vt:i4>0</vt:i4>
      </vt:variant>
      <vt:variant>
        <vt:i4>5</vt:i4>
      </vt:variant>
      <vt:variant>
        <vt:lpwstr/>
      </vt:variant>
      <vt:variant>
        <vt:lpwstr>_Toc412541473</vt:lpwstr>
      </vt:variant>
      <vt:variant>
        <vt:i4>1376310</vt:i4>
      </vt:variant>
      <vt:variant>
        <vt:i4>242</vt:i4>
      </vt:variant>
      <vt:variant>
        <vt:i4>0</vt:i4>
      </vt:variant>
      <vt:variant>
        <vt:i4>5</vt:i4>
      </vt:variant>
      <vt:variant>
        <vt:lpwstr/>
      </vt:variant>
      <vt:variant>
        <vt:lpwstr>_Toc412541472</vt:lpwstr>
      </vt:variant>
      <vt:variant>
        <vt:i4>1376310</vt:i4>
      </vt:variant>
      <vt:variant>
        <vt:i4>239</vt:i4>
      </vt:variant>
      <vt:variant>
        <vt:i4>0</vt:i4>
      </vt:variant>
      <vt:variant>
        <vt:i4>5</vt:i4>
      </vt:variant>
      <vt:variant>
        <vt:lpwstr/>
      </vt:variant>
      <vt:variant>
        <vt:lpwstr>_Toc412541471</vt:lpwstr>
      </vt:variant>
      <vt:variant>
        <vt:i4>1376310</vt:i4>
      </vt:variant>
      <vt:variant>
        <vt:i4>236</vt:i4>
      </vt:variant>
      <vt:variant>
        <vt:i4>0</vt:i4>
      </vt:variant>
      <vt:variant>
        <vt:i4>5</vt:i4>
      </vt:variant>
      <vt:variant>
        <vt:lpwstr/>
      </vt:variant>
      <vt:variant>
        <vt:lpwstr>_Toc412541470</vt:lpwstr>
      </vt:variant>
      <vt:variant>
        <vt:i4>1310774</vt:i4>
      </vt:variant>
      <vt:variant>
        <vt:i4>233</vt:i4>
      </vt:variant>
      <vt:variant>
        <vt:i4>0</vt:i4>
      </vt:variant>
      <vt:variant>
        <vt:i4>5</vt:i4>
      </vt:variant>
      <vt:variant>
        <vt:lpwstr/>
      </vt:variant>
      <vt:variant>
        <vt:lpwstr>_Toc412541469</vt:lpwstr>
      </vt:variant>
      <vt:variant>
        <vt:i4>1310774</vt:i4>
      </vt:variant>
      <vt:variant>
        <vt:i4>230</vt:i4>
      </vt:variant>
      <vt:variant>
        <vt:i4>0</vt:i4>
      </vt:variant>
      <vt:variant>
        <vt:i4>5</vt:i4>
      </vt:variant>
      <vt:variant>
        <vt:lpwstr/>
      </vt:variant>
      <vt:variant>
        <vt:lpwstr>_Toc412541468</vt:lpwstr>
      </vt:variant>
      <vt:variant>
        <vt:i4>1310774</vt:i4>
      </vt:variant>
      <vt:variant>
        <vt:i4>227</vt:i4>
      </vt:variant>
      <vt:variant>
        <vt:i4>0</vt:i4>
      </vt:variant>
      <vt:variant>
        <vt:i4>5</vt:i4>
      </vt:variant>
      <vt:variant>
        <vt:lpwstr/>
      </vt:variant>
      <vt:variant>
        <vt:lpwstr>_Toc412541467</vt:lpwstr>
      </vt:variant>
      <vt:variant>
        <vt:i4>1310774</vt:i4>
      </vt:variant>
      <vt:variant>
        <vt:i4>224</vt:i4>
      </vt:variant>
      <vt:variant>
        <vt:i4>0</vt:i4>
      </vt:variant>
      <vt:variant>
        <vt:i4>5</vt:i4>
      </vt:variant>
      <vt:variant>
        <vt:lpwstr/>
      </vt:variant>
      <vt:variant>
        <vt:lpwstr>_Toc412541466</vt:lpwstr>
      </vt:variant>
      <vt:variant>
        <vt:i4>1310774</vt:i4>
      </vt:variant>
      <vt:variant>
        <vt:i4>221</vt:i4>
      </vt:variant>
      <vt:variant>
        <vt:i4>0</vt:i4>
      </vt:variant>
      <vt:variant>
        <vt:i4>5</vt:i4>
      </vt:variant>
      <vt:variant>
        <vt:lpwstr/>
      </vt:variant>
      <vt:variant>
        <vt:lpwstr>_Toc412541465</vt:lpwstr>
      </vt:variant>
      <vt:variant>
        <vt:i4>1310774</vt:i4>
      </vt:variant>
      <vt:variant>
        <vt:i4>218</vt:i4>
      </vt:variant>
      <vt:variant>
        <vt:i4>0</vt:i4>
      </vt:variant>
      <vt:variant>
        <vt:i4>5</vt:i4>
      </vt:variant>
      <vt:variant>
        <vt:lpwstr/>
      </vt:variant>
      <vt:variant>
        <vt:lpwstr>_Toc412541464</vt:lpwstr>
      </vt:variant>
      <vt:variant>
        <vt:i4>1310774</vt:i4>
      </vt:variant>
      <vt:variant>
        <vt:i4>215</vt:i4>
      </vt:variant>
      <vt:variant>
        <vt:i4>0</vt:i4>
      </vt:variant>
      <vt:variant>
        <vt:i4>5</vt:i4>
      </vt:variant>
      <vt:variant>
        <vt:lpwstr/>
      </vt:variant>
      <vt:variant>
        <vt:lpwstr>_Toc412541463</vt:lpwstr>
      </vt:variant>
      <vt:variant>
        <vt:i4>1310774</vt:i4>
      </vt:variant>
      <vt:variant>
        <vt:i4>212</vt:i4>
      </vt:variant>
      <vt:variant>
        <vt:i4>0</vt:i4>
      </vt:variant>
      <vt:variant>
        <vt:i4>5</vt:i4>
      </vt:variant>
      <vt:variant>
        <vt:lpwstr/>
      </vt:variant>
      <vt:variant>
        <vt:lpwstr>_Toc412541462</vt:lpwstr>
      </vt:variant>
      <vt:variant>
        <vt:i4>1310774</vt:i4>
      </vt:variant>
      <vt:variant>
        <vt:i4>209</vt:i4>
      </vt:variant>
      <vt:variant>
        <vt:i4>0</vt:i4>
      </vt:variant>
      <vt:variant>
        <vt:i4>5</vt:i4>
      </vt:variant>
      <vt:variant>
        <vt:lpwstr/>
      </vt:variant>
      <vt:variant>
        <vt:lpwstr>_Toc412541461</vt:lpwstr>
      </vt:variant>
      <vt:variant>
        <vt:i4>1310774</vt:i4>
      </vt:variant>
      <vt:variant>
        <vt:i4>206</vt:i4>
      </vt:variant>
      <vt:variant>
        <vt:i4>0</vt:i4>
      </vt:variant>
      <vt:variant>
        <vt:i4>5</vt:i4>
      </vt:variant>
      <vt:variant>
        <vt:lpwstr/>
      </vt:variant>
      <vt:variant>
        <vt:lpwstr>_Toc412541460</vt:lpwstr>
      </vt:variant>
      <vt:variant>
        <vt:i4>1507382</vt:i4>
      </vt:variant>
      <vt:variant>
        <vt:i4>203</vt:i4>
      </vt:variant>
      <vt:variant>
        <vt:i4>0</vt:i4>
      </vt:variant>
      <vt:variant>
        <vt:i4>5</vt:i4>
      </vt:variant>
      <vt:variant>
        <vt:lpwstr/>
      </vt:variant>
      <vt:variant>
        <vt:lpwstr>_Toc412541459</vt:lpwstr>
      </vt:variant>
      <vt:variant>
        <vt:i4>1507382</vt:i4>
      </vt:variant>
      <vt:variant>
        <vt:i4>200</vt:i4>
      </vt:variant>
      <vt:variant>
        <vt:i4>0</vt:i4>
      </vt:variant>
      <vt:variant>
        <vt:i4>5</vt:i4>
      </vt:variant>
      <vt:variant>
        <vt:lpwstr/>
      </vt:variant>
      <vt:variant>
        <vt:lpwstr>_Toc412541458</vt:lpwstr>
      </vt:variant>
      <vt:variant>
        <vt:i4>1507382</vt:i4>
      </vt:variant>
      <vt:variant>
        <vt:i4>197</vt:i4>
      </vt:variant>
      <vt:variant>
        <vt:i4>0</vt:i4>
      </vt:variant>
      <vt:variant>
        <vt:i4>5</vt:i4>
      </vt:variant>
      <vt:variant>
        <vt:lpwstr/>
      </vt:variant>
      <vt:variant>
        <vt:lpwstr>_Toc412541457</vt:lpwstr>
      </vt:variant>
      <vt:variant>
        <vt:i4>1507382</vt:i4>
      </vt:variant>
      <vt:variant>
        <vt:i4>194</vt:i4>
      </vt:variant>
      <vt:variant>
        <vt:i4>0</vt:i4>
      </vt:variant>
      <vt:variant>
        <vt:i4>5</vt:i4>
      </vt:variant>
      <vt:variant>
        <vt:lpwstr/>
      </vt:variant>
      <vt:variant>
        <vt:lpwstr>_Toc412541456</vt:lpwstr>
      </vt:variant>
      <vt:variant>
        <vt:i4>1507382</vt:i4>
      </vt:variant>
      <vt:variant>
        <vt:i4>191</vt:i4>
      </vt:variant>
      <vt:variant>
        <vt:i4>0</vt:i4>
      </vt:variant>
      <vt:variant>
        <vt:i4>5</vt:i4>
      </vt:variant>
      <vt:variant>
        <vt:lpwstr/>
      </vt:variant>
      <vt:variant>
        <vt:lpwstr>_Toc412541455</vt:lpwstr>
      </vt:variant>
      <vt:variant>
        <vt:i4>1507382</vt:i4>
      </vt:variant>
      <vt:variant>
        <vt:i4>188</vt:i4>
      </vt:variant>
      <vt:variant>
        <vt:i4>0</vt:i4>
      </vt:variant>
      <vt:variant>
        <vt:i4>5</vt:i4>
      </vt:variant>
      <vt:variant>
        <vt:lpwstr/>
      </vt:variant>
      <vt:variant>
        <vt:lpwstr>_Toc412541454</vt:lpwstr>
      </vt:variant>
      <vt:variant>
        <vt:i4>1507382</vt:i4>
      </vt:variant>
      <vt:variant>
        <vt:i4>185</vt:i4>
      </vt:variant>
      <vt:variant>
        <vt:i4>0</vt:i4>
      </vt:variant>
      <vt:variant>
        <vt:i4>5</vt:i4>
      </vt:variant>
      <vt:variant>
        <vt:lpwstr/>
      </vt:variant>
      <vt:variant>
        <vt:lpwstr>_Toc412541453</vt:lpwstr>
      </vt:variant>
      <vt:variant>
        <vt:i4>1507382</vt:i4>
      </vt:variant>
      <vt:variant>
        <vt:i4>182</vt:i4>
      </vt:variant>
      <vt:variant>
        <vt:i4>0</vt:i4>
      </vt:variant>
      <vt:variant>
        <vt:i4>5</vt:i4>
      </vt:variant>
      <vt:variant>
        <vt:lpwstr/>
      </vt:variant>
      <vt:variant>
        <vt:lpwstr>_Toc412541452</vt:lpwstr>
      </vt:variant>
      <vt:variant>
        <vt:i4>1507382</vt:i4>
      </vt:variant>
      <vt:variant>
        <vt:i4>179</vt:i4>
      </vt:variant>
      <vt:variant>
        <vt:i4>0</vt:i4>
      </vt:variant>
      <vt:variant>
        <vt:i4>5</vt:i4>
      </vt:variant>
      <vt:variant>
        <vt:lpwstr/>
      </vt:variant>
      <vt:variant>
        <vt:lpwstr>_Toc412541451</vt:lpwstr>
      </vt:variant>
      <vt:variant>
        <vt:i4>1507382</vt:i4>
      </vt:variant>
      <vt:variant>
        <vt:i4>176</vt:i4>
      </vt:variant>
      <vt:variant>
        <vt:i4>0</vt:i4>
      </vt:variant>
      <vt:variant>
        <vt:i4>5</vt:i4>
      </vt:variant>
      <vt:variant>
        <vt:lpwstr/>
      </vt:variant>
      <vt:variant>
        <vt:lpwstr>_Toc412541450</vt:lpwstr>
      </vt:variant>
      <vt:variant>
        <vt:i4>1441846</vt:i4>
      </vt:variant>
      <vt:variant>
        <vt:i4>173</vt:i4>
      </vt:variant>
      <vt:variant>
        <vt:i4>0</vt:i4>
      </vt:variant>
      <vt:variant>
        <vt:i4>5</vt:i4>
      </vt:variant>
      <vt:variant>
        <vt:lpwstr/>
      </vt:variant>
      <vt:variant>
        <vt:lpwstr>_Toc412541449</vt:lpwstr>
      </vt:variant>
      <vt:variant>
        <vt:i4>1441846</vt:i4>
      </vt:variant>
      <vt:variant>
        <vt:i4>170</vt:i4>
      </vt:variant>
      <vt:variant>
        <vt:i4>0</vt:i4>
      </vt:variant>
      <vt:variant>
        <vt:i4>5</vt:i4>
      </vt:variant>
      <vt:variant>
        <vt:lpwstr/>
      </vt:variant>
      <vt:variant>
        <vt:lpwstr>_Toc412541448</vt:lpwstr>
      </vt:variant>
      <vt:variant>
        <vt:i4>1441846</vt:i4>
      </vt:variant>
      <vt:variant>
        <vt:i4>167</vt:i4>
      </vt:variant>
      <vt:variant>
        <vt:i4>0</vt:i4>
      </vt:variant>
      <vt:variant>
        <vt:i4>5</vt:i4>
      </vt:variant>
      <vt:variant>
        <vt:lpwstr/>
      </vt:variant>
      <vt:variant>
        <vt:lpwstr>_Toc412541447</vt:lpwstr>
      </vt:variant>
      <vt:variant>
        <vt:i4>1441846</vt:i4>
      </vt:variant>
      <vt:variant>
        <vt:i4>164</vt:i4>
      </vt:variant>
      <vt:variant>
        <vt:i4>0</vt:i4>
      </vt:variant>
      <vt:variant>
        <vt:i4>5</vt:i4>
      </vt:variant>
      <vt:variant>
        <vt:lpwstr/>
      </vt:variant>
      <vt:variant>
        <vt:lpwstr>_Toc412541446</vt:lpwstr>
      </vt:variant>
      <vt:variant>
        <vt:i4>1441846</vt:i4>
      </vt:variant>
      <vt:variant>
        <vt:i4>161</vt:i4>
      </vt:variant>
      <vt:variant>
        <vt:i4>0</vt:i4>
      </vt:variant>
      <vt:variant>
        <vt:i4>5</vt:i4>
      </vt:variant>
      <vt:variant>
        <vt:lpwstr/>
      </vt:variant>
      <vt:variant>
        <vt:lpwstr>_Toc412541445</vt:lpwstr>
      </vt:variant>
      <vt:variant>
        <vt:i4>1441846</vt:i4>
      </vt:variant>
      <vt:variant>
        <vt:i4>158</vt:i4>
      </vt:variant>
      <vt:variant>
        <vt:i4>0</vt:i4>
      </vt:variant>
      <vt:variant>
        <vt:i4>5</vt:i4>
      </vt:variant>
      <vt:variant>
        <vt:lpwstr/>
      </vt:variant>
      <vt:variant>
        <vt:lpwstr>_Toc412541444</vt:lpwstr>
      </vt:variant>
      <vt:variant>
        <vt:i4>1441846</vt:i4>
      </vt:variant>
      <vt:variant>
        <vt:i4>155</vt:i4>
      </vt:variant>
      <vt:variant>
        <vt:i4>0</vt:i4>
      </vt:variant>
      <vt:variant>
        <vt:i4>5</vt:i4>
      </vt:variant>
      <vt:variant>
        <vt:lpwstr/>
      </vt:variant>
      <vt:variant>
        <vt:lpwstr>_Toc412541443</vt:lpwstr>
      </vt:variant>
      <vt:variant>
        <vt:i4>1441846</vt:i4>
      </vt:variant>
      <vt:variant>
        <vt:i4>152</vt:i4>
      </vt:variant>
      <vt:variant>
        <vt:i4>0</vt:i4>
      </vt:variant>
      <vt:variant>
        <vt:i4>5</vt:i4>
      </vt:variant>
      <vt:variant>
        <vt:lpwstr/>
      </vt:variant>
      <vt:variant>
        <vt:lpwstr>_Toc412541442</vt:lpwstr>
      </vt:variant>
      <vt:variant>
        <vt:i4>1441846</vt:i4>
      </vt:variant>
      <vt:variant>
        <vt:i4>149</vt:i4>
      </vt:variant>
      <vt:variant>
        <vt:i4>0</vt:i4>
      </vt:variant>
      <vt:variant>
        <vt:i4>5</vt:i4>
      </vt:variant>
      <vt:variant>
        <vt:lpwstr/>
      </vt:variant>
      <vt:variant>
        <vt:lpwstr>_Toc412541441</vt:lpwstr>
      </vt:variant>
      <vt:variant>
        <vt:i4>1441846</vt:i4>
      </vt:variant>
      <vt:variant>
        <vt:i4>146</vt:i4>
      </vt:variant>
      <vt:variant>
        <vt:i4>0</vt:i4>
      </vt:variant>
      <vt:variant>
        <vt:i4>5</vt:i4>
      </vt:variant>
      <vt:variant>
        <vt:lpwstr/>
      </vt:variant>
      <vt:variant>
        <vt:lpwstr>_Toc412541440</vt:lpwstr>
      </vt:variant>
      <vt:variant>
        <vt:i4>1114166</vt:i4>
      </vt:variant>
      <vt:variant>
        <vt:i4>143</vt:i4>
      </vt:variant>
      <vt:variant>
        <vt:i4>0</vt:i4>
      </vt:variant>
      <vt:variant>
        <vt:i4>5</vt:i4>
      </vt:variant>
      <vt:variant>
        <vt:lpwstr/>
      </vt:variant>
      <vt:variant>
        <vt:lpwstr>_Toc412541439</vt:lpwstr>
      </vt:variant>
      <vt:variant>
        <vt:i4>1114166</vt:i4>
      </vt:variant>
      <vt:variant>
        <vt:i4>140</vt:i4>
      </vt:variant>
      <vt:variant>
        <vt:i4>0</vt:i4>
      </vt:variant>
      <vt:variant>
        <vt:i4>5</vt:i4>
      </vt:variant>
      <vt:variant>
        <vt:lpwstr/>
      </vt:variant>
      <vt:variant>
        <vt:lpwstr>_Toc412541438</vt:lpwstr>
      </vt:variant>
      <vt:variant>
        <vt:i4>1114166</vt:i4>
      </vt:variant>
      <vt:variant>
        <vt:i4>137</vt:i4>
      </vt:variant>
      <vt:variant>
        <vt:i4>0</vt:i4>
      </vt:variant>
      <vt:variant>
        <vt:i4>5</vt:i4>
      </vt:variant>
      <vt:variant>
        <vt:lpwstr/>
      </vt:variant>
      <vt:variant>
        <vt:lpwstr>_Toc412541437</vt:lpwstr>
      </vt:variant>
      <vt:variant>
        <vt:i4>1114166</vt:i4>
      </vt:variant>
      <vt:variant>
        <vt:i4>134</vt:i4>
      </vt:variant>
      <vt:variant>
        <vt:i4>0</vt:i4>
      </vt:variant>
      <vt:variant>
        <vt:i4>5</vt:i4>
      </vt:variant>
      <vt:variant>
        <vt:lpwstr/>
      </vt:variant>
      <vt:variant>
        <vt:lpwstr>_Toc412541436</vt:lpwstr>
      </vt:variant>
      <vt:variant>
        <vt:i4>1114166</vt:i4>
      </vt:variant>
      <vt:variant>
        <vt:i4>131</vt:i4>
      </vt:variant>
      <vt:variant>
        <vt:i4>0</vt:i4>
      </vt:variant>
      <vt:variant>
        <vt:i4>5</vt:i4>
      </vt:variant>
      <vt:variant>
        <vt:lpwstr/>
      </vt:variant>
      <vt:variant>
        <vt:lpwstr>_Toc412541435</vt:lpwstr>
      </vt:variant>
      <vt:variant>
        <vt:i4>1114166</vt:i4>
      </vt:variant>
      <vt:variant>
        <vt:i4>128</vt:i4>
      </vt:variant>
      <vt:variant>
        <vt:i4>0</vt:i4>
      </vt:variant>
      <vt:variant>
        <vt:i4>5</vt:i4>
      </vt:variant>
      <vt:variant>
        <vt:lpwstr/>
      </vt:variant>
      <vt:variant>
        <vt:lpwstr>_Toc412541434</vt:lpwstr>
      </vt:variant>
      <vt:variant>
        <vt:i4>1114166</vt:i4>
      </vt:variant>
      <vt:variant>
        <vt:i4>125</vt:i4>
      </vt:variant>
      <vt:variant>
        <vt:i4>0</vt:i4>
      </vt:variant>
      <vt:variant>
        <vt:i4>5</vt:i4>
      </vt:variant>
      <vt:variant>
        <vt:lpwstr/>
      </vt:variant>
      <vt:variant>
        <vt:lpwstr>_Toc412541433</vt:lpwstr>
      </vt:variant>
      <vt:variant>
        <vt:i4>1114166</vt:i4>
      </vt:variant>
      <vt:variant>
        <vt:i4>122</vt:i4>
      </vt:variant>
      <vt:variant>
        <vt:i4>0</vt:i4>
      </vt:variant>
      <vt:variant>
        <vt:i4>5</vt:i4>
      </vt:variant>
      <vt:variant>
        <vt:lpwstr/>
      </vt:variant>
      <vt:variant>
        <vt:lpwstr>_Toc412541432</vt:lpwstr>
      </vt:variant>
      <vt:variant>
        <vt:i4>1114166</vt:i4>
      </vt:variant>
      <vt:variant>
        <vt:i4>119</vt:i4>
      </vt:variant>
      <vt:variant>
        <vt:i4>0</vt:i4>
      </vt:variant>
      <vt:variant>
        <vt:i4>5</vt:i4>
      </vt:variant>
      <vt:variant>
        <vt:lpwstr/>
      </vt:variant>
      <vt:variant>
        <vt:lpwstr>_Toc412541431</vt:lpwstr>
      </vt:variant>
      <vt:variant>
        <vt:i4>1114166</vt:i4>
      </vt:variant>
      <vt:variant>
        <vt:i4>116</vt:i4>
      </vt:variant>
      <vt:variant>
        <vt:i4>0</vt:i4>
      </vt:variant>
      <vt:variant>
        <vt:i4>5</vt:i4>
      </vt:variant>
      <vt:variant>
        <vt:lpwstr/>
      </vt:variant>
      <vt:variant>
        <vt:lpwstr>_Toc412541430</vt:lpwstr>
      </vt:variant>
      <vt:variant>
        <vt:i4>1048630</vt:i4>
      </vt:variant>
      <vt:variant>
        <vt:i4>113</vt:i4>
      </vt:variant>
      <vt:variant>
        <vt:i4>0</vt:i4>
      </vt:variant>
      <vt:variant>
        <vt:i4>5</vt:i4>
      </vt:variant>
      <vt:variant>
        <vt:lpwstr/>
      </vt:variant>
      <vt:variant>
        <vt:lpwstr>_Toc412541429</vt:lpwstr>
      </vt:variant>
      <vt:variant>
        <vt:i4>1048630</vt:i4>
      </vt:variant>
      <vt:variant>
        <vt:i4>110</vt:i4>
      </vt:variant>
      <vt:variant>
        <vt:i4>0</vt:i4>
      </vt:variant>
      <vt:variant>
        <vt:i4>5</vt:i4>
      </vt:variant>
      <vt:variant>
        <vt:lpwstr/>
      </vt:variant>
      <vt:variant>
        <vt:lpwstr>_Toc412541428</vt:lpwstr>
      </vt:variant>
      <vt:variant>
        <vt:i4>1048630</vt:i4>
      </vt:variant>
      <vt:variant>
        <vt:i4>107</vt:i4>
      </vt:variant>
      <vt:variant>
        <vt:i4>0</vt:i4>
      </vt:variant>
      <vt:variant>
        <vt:i4>5</vt:i4>
      </vt:variant>
      <vt:variant>
        <vt:lpwstr/>
      </vt:variant>
      <vt:variant>
        <vt:lpwstr>_Toc412541427</vt:lpwstr>
      </vt:variant>
      <vt:variant>
        <vt:i4>1048630</vt:i4>
      </vt:variant>
      <vt:variant>
        <vt:i4>104</vt:i4>
      </vt:variant>
      <vt:variant>
        <vt:i4>0</vt:i4>
      </vt:variant>
      <vt:variant>
        <vt:i4>5</vt:i4>
      </vt:variant>
      <vt:variant>
        <vt:lpwstr/>
      </vt:variant>
      <vt:variant>
        <vt:lpwstr>_Toc412541426</vt:lpwstr>
      </vt:variant>
      <vt:variant>
        <vt:i4>1048630</vt:i4>
      </vt:variant>
      <vt:variant>
        <vt:i4>101</vt:i4>
      </vt:variant>
      <vt:variant>
        <vt:i4>0</vt:i4>
      </vt:variant>
      <vt:variant>
        <vt:i4>5</vt:i4>
      </vt:variant>
      <vt:variant>
        <vt:lpwstr/>
      </vt:variant>
      <vt:variant>
        <vt:lpwstr>_Toc412541425</vt:lpwstr>
      </vt:variant>
      <vt:variant>
        <vt:i4>1048630</vt:i4>
      </vt:variant>
      <vt:variant>
        <vt:i4>98</vt:i4>
      </vt:variant>
      <vt:variant>
        <vt:i4>0</vt:i4>
      </vt:variant>
      <vt:variant>
        <vt:i4>5</vt:i4>
      </vt:variant>
      <vt:variant>
        <vt:lpwstr/>
      </vt:variant>
      <vt:variant>
        <vt:lpwstr>_Toc412541424</vt:lpwstr>
      </vt:variant>
      <vt:variant>
        <vt:i4>1048630</vt:i4>
      </vt:variant>
      <vt:variant>
        <vt:i4>95</vt:i4>
      </vt:variant>
      <vt:variant>
        <vt:i4>0</vt:i4>
      </vt:variant>
      <vt:variant>
        <vt:i4>5</vt:i4>
      </vt:variant>
      <vt:variant>
        <vt:lpwstr/>
      </vt:variant>
      <vt:variant>
        <vt:lpwstr>_Toc412541423</vt:lpwstr>
      </vt:variant>
      <vt:variant>
        <vt:i4>1048630</vt:i4>
      </vt:variant>
      <vt:variant>
        <vt:i4>92</vt:i4>
      </vt:variant>
      <vt:variant>
        <vt:i4>0</vt:i4>
      </vt:variant>
      <vt:variant>
        <vt:i4>5</vt:i4>
      </vt:variant>
      <vt:variant>
        <vt:lpwstr/>
      </vt:variant>
      <vt:variant>
        <vt:lpwstr>_Toc412541422</vt:lpwstr>
      </vt:variant>
      <vt:variant>
        <vt:i4>1048630</vt:i4>
      </vt:variant>
      <vt:variant>
        <vt:i4>89</vt:i4>
      </vt:variant>
      <vt:variant>
        <vt:i4>0</vt:i4>
      </vt:variant>
      <vt:variant>
        <vt:i4>5</vt:i4>
      </vt:variant>
      <vt:variant>
        <vt:lpwstr/>
      </vt:variant>
      <vt:variant>
        <vt:lpwstr>_Toc412541421</vt:lpwstr>
      </vt:variant>
      <vt:variant>
        <vt:i4>1048630</vt:i4>
      </vt:variant>
      <vt:variant>
        <vt:i4>86</vt:i4>
      </vt:variant>
      <vt:variant>
        <vt:i4>0</vt:i4>
      </vt:variant>
      <vt:variant>
        <vt:i4>5</vt:i4>
      </vt:variant>
      <vt:variant>
        <vt:lpwstr/>
      </vt:variant>
      <vt:variant>
        <vt:lpwstr>_Toc412541420</vt:lpwstr>
      </vt:variant>
      <vt:variant>
        <vt:i4>1245238</vt:i4>
      </vt:variant>
      <vt:variant>
        <vt:i4>83</vt:i4>
      </vt:variant>
      <vt:variant>
        <vt:i4>0</vt:i4>
      </vt:variant>
      <vt:variant>
        <vt:i4>5</vt:i4>
      </vt:variant>
      <vt:variant>
        <vt:lpwstr/>
      </vt:variant>
      <vt:variant>
        <vt:lpwstr>_Toc412541419</vt:lpwstr>
      </vt:variant>
      <vt:variant>
        <vt:i4>1245238</vt:i4>
      </vt:variant>
      <vt:variant>
        <vt:i4>80</vt:i4>
      </vt:variant>
      <vt:variant>
        <vt:i4>0</vt:i4>
      </vt:variant>
      <vt:variant>
        <vt:i4>5</vt:i4>
      </vt:variant>
      <vt:variant>
        <vt:lpwstr/>
      </vt:variant>
      <vt:variant>
        <vt:lpwstr>_Toc412541418</vt:lpwstr>
      </vt:variant>
      <vt:variant>
        <vt:i4>1245238</vt:i4>
      </vt:variant>
      <vt:variant>
        <vt:i4>77</vt:i4>
      </vt:variant>
      <vt:variant>
        <vt:i4>0</vt:i4>
      </vt:variant>
      <vt:variant>
        <vt:i4>5</vt:i4>
      </vt:variant>
      <vt:variant>
        <vt:lpwstr/>
      </vt:variant>
      <vt:variant>
        <vt:lpwstr>_Toc412541417</vt:lpwstr>
      </vt:variant>
      <vt:variant>
        <vt:i4>1245238</vt:i4>
      </vt:variant>
      <vt:variant>
        <vt:i4>74</vt:i4>
      </vt:variant>
      <vt:variant>
        <vt:i4>0</vt:i4>
      </vt:variant>
      <vt:variant>
        <vt:i4>5</vt:i4>
      </vt:variant>
      <vt:variant>
        <vt:lpwstr/>
      </vt:variant>
      <vt:variant>
        <vt:lpwstr>_Toc412541416</vt:lpwstr>
      </vt:variant>
      <vt:variant>
        <vt:i4>1245238</vt:i4>
      </vt:variant>
      <vt:variant>
        <vt:i4>71</vt:i4>
      </vt:variant>
      <vt:variant>
        <vt:i4>0</vt:i4>
      </vt:variant>
      <vt:variant>
        <vt:i4>5</vt:i4>
      </vt:variant>
      <vt:variant>
        <vt:lpwstr/>
      </vt:variant>
      <vt:variant>
        <vt:lpwstr>_Toc412541415</vt:lpwstr>
      </vt:variant>
      <vt:variant>
        <vt:i4>1245238</vt:i4>
      </vt:variant>
      <vt:variant>
        <vt:i4>68</vt:i4>
      </vt:variant>
      <vt:variant>
        <vt:i4>0</vt:i4>
      </vt:variant>
      <vt:variant>
        <vt:i4>5</vt:i4>
      </vt:variant>
      <vt:variant>
        <vt:lpwstr/>
      </vt:variant>
      <vt:variant>
        <vt:lpwstr>_Toc412541414</vt:lpwstr>
      </vt:variant>
      <vt:variant>
        <vt:i4>1245238</vt:i4>
      </vt:variant>
      <vt:variant>
        <vt:i4>65</vt:i4>
      </vt:variant>
      <vt:variant>
        <vt:i4>0</vt:i4>
      </vt:variant>
      <vt:variant>
        <vt:i4>5</vt:i4>
      </vt:variant>
      <vt:variant>
        <vt:lpwstr/>
      </vt:variant>
      <vt:variant>
        <vt:lpwstr>_Toc412541413</vt:lpwstr>
      </vt:variant>
      <vt:variant>
        <vt:i4>1245238</vt:i4>
      </vt:variant>
      <vt:variant>
        <vt:i4>62</vt:i4>
      </vt:variant>
      <vt:variant>
        <vt:i4>0</vt:i4>
      </vt:variant>
      <vt:variant>
        <vt:i4>5</vt:i4>
      </vt:variant>
      <vt:variant>
        <vt:lpwstr/>
      </vt:variant>
      <vt:variant>
        <vt:lpwstr>_Toc412541412</vt:lpwstr>
      </vt:variant>
      <vt:variant>
        <vt:i4>1245238</vt:i4>
      </vt:variant>
      <vt:variant>
        <vt:i4>59</vt:i4>
      </vt:variant>
      <vt:variant>
        <vt:i4>0</vt:i4>
      </vt:variant>
      <vt:variant>
        <vt:i4>5</vt:i4>
      </vt:variant>
      <vt:variant>
        <vt:lpwstr/>
      </vt:variant>
      <vt:variant>
        <vt:lpwstr>_Toc412541411</vt:lpwstr>
      </vt:variant>
      <vt:variant>
        <vt:i4>1245238</vt:i4>
      </vt:variant>
      <vt:variant>
        <vt:i4>56</vt:i4>
      </vt:variant>
      <vt:variant>
        <vt:i4>0</vt:i4>
      </vt:variant>
      <vt:variant>
        <vt:i4>5</vt:i4>
      </vt:variant>
      <vt:variant>
        <vt:lpwstr/>
      </vt:variant>
      <vt:variant>
        <vt:lpwstr>_Toc412541410</vt:lpwstr>
      </vt:variant>
      <vt:variant>
        <vt:i4>1179702</vt:i4>
      </vt:variant>
      <vt:variant>
        <vt:i4>53</vt:i4>
      </vt:variant>
      <vt:variant>
        <vt:i4>0</vt:i4>
      </vt:variant>
      <vt:variant>
        <vt:i4>5</vt:i4>
      </vt:variant>
      <vt:variant>
        <vt:lpwstr/>
      </vt:variant>
      <vt:variant>
        <vt:lpwstr>_Toc412541409</vt:lpwstr>
      </vt:variant>
      <vt:variant>
        <vt:i4>1179702</vt:i4>
      </vt:variant>
      <vt:variant>
        <vt:i4>50</vt:i4>
      </vt:variant>
      <vt:variant>
        <vt:i4>0</vt:i4>
      </vt:variant>
      <vt:variant>
        <vt:i4>5</vt:i4>
      </vt:variant>
      <vt:variant>
        <vt:lpwstr/>
      </vt:variant>
      <vt:variant>
        <vt:lpwstr>_Toc412541408</vt:lpwstr>
      </vt:variant>
      <vt:variant>
        <vt:i4>1179702</vt:i4>
      </vt:variant>
      <vt:variant>
        <vt:i4>47</vt:i4>
      </vt:variant>
      <vt:variant>
        <vt:i4>0</vt:i4>
      </vt:variant>
      <vt:variant>
        <vt:i4>5</vt:i4>
      </vt:variant>
      <vt:variant>
        <vt:lpwstr/>
      </vt:variant>
      <vt:variant>
        <vt:lpwstr>_Toc412541407</vt:lpwstr>
      </vt:variant>
      <vt:variant>
        <vt:i4>1179702</vt:i4>
      </vt:variant>
      <vt:variant>
        <vt:i4>44</vt:i4>
      </vt:variant>
      <vt:variant>
        <vt:i4>0</vt:i4>
      </vt:variant>
      <vt:variant>
        <vt:i4>5</vt:i4>
      </vt:variant>
      <vt:variant>
        <vt:lpwstr/>
      </vt:variant>
      <vt:variant>
        <vt:lpwstr>_Toc412541406</vt:lpwstr>
      </vt:variant>
      <vt:variant>
        <vt:i4>1179702</vt:i4>
      </vt:variant>
      <vt:variant>
        <vt:i4>41</vt:i4>
      </vt:variant>
      <vt:variant>
        <vt:i4>0</vt:i4>
      </vt:variant>
      <vt:variant>
        <vt:i4>5</vt:i4>
      </vt:variant>
      <vt:variant>
        <vt:lpwstr/>
      </vt:variant>
      <vt:variant>
        <vt:lpwstr>_Toc412541405</vt:lpwstr>
      </vt:variant>
      <vt:variant>
        <vt:i4>1179702</vt:i4>
      </vt:variant>
      <vt:variant>
        <vt:i4>38</vt:i4>
      </vt:variant>
      <vt:variant>
        <vt:i4>0</vt:i4>
      </vt:variant>
      <vt:variant>
        <vt:i4>5</vt:i4>
      </vt:variant>
      <vt:variant>
        <vt:lpwstr/>
      </vt:variant>
      <vt:variant>
        <vt:lpwstr>_Toc412541404</vt:lpwstr>
      </vt:variant>
      <vt:variant>
        <vt:i4>1179702</vt:i4>
      </vt:variant>
      <vt:variant>
        <vt:i4>35</vt:i4>
      </vt:variant>
      <vt:variant>
        <vt:i4>0</vt:i4>
      </vt:variant>
      <vt:variant>
        <vt:i4>5</vt:i4>
      </vt:variant>
      <vt:variant>
        <vt:lpwstr/>
      </vt:variant>
      <vt:variant>
        <vt:lpwstr>_Toc412541403</vt:lpwstr>
      </vt:variant>
      <vt:variant>
        <vt:i4>1179702</vt:i4>
      </vt:variant>
      <vt:variant>
        <vt:i4>32</vt:i4>
      </vt:variant>
      <vt:variant>
        <vt:i4>0</vt:i4>
      </vt:variant>
      <vt:variant>
        <vt:i4>5</vt:i4>
      </vt:variant>
      <vt:variant>
        <vt:lpwstr/>
      </vt:variant>
      <vt:variant>
        <vt:lpwstr>_Toc412541402</vt:lpwstr>
      </vt:variant>
      <vt:variant>
        <vt:i4>1179702</vt:i4>
      </vt:variant>
      <vt:variant>
        <vt:i4>29</vt:i4>
      </vt:variant>
      <vt:variant>
        <vt:i4>0</vt:i4>
      </vt:variant>
      <vt:variant>
        <vt:i4>5</vt:i4>
      </vt:variant>
      <vt:variant>
        <vt:lpwstr/>
      </vt:variant>
      <vt:variant>
        <vt:lpwstr>_Toc412541401</vt:lpwstr>
      </vt:variant>
      <vt:variant>
        <vt:i4>1179702</vt:i4>
      </vt:variant>
      <vt:variant>
        <vt:i4>26</vt:i4>
      </vt:variant>
      <vt:variant>
        <vt:i4>0</vt:i4>
      </vt:variant>
      <vt:variant>
        <vt:i4>5</vt:i4>
      </vt:variant>
      <vt:variant>
        <vt:lpwstr/>
      </vt:variant>
      <vt:variant>
        <vt:lpwstr>_Toc412541400</vt:lpwstr>
      </vt:variant>
      <vt:variant>
        <vt:i4>1769521</vt:i4>
      </vt:variant>
      <vt:variant>
        <vt:i4>23</vt:i4>
      </vt:variant>
      <vt:variant>
        <vt:i4>0</vt:i4>
      </vt:variant>
      <vt:variant>
        <vt:i4>5</vt:i4>
      </vt:variant>
      <vt:variant>
        <vt:lpwstr/>
      </vt:variant>
      <vt:variant>
        <vt:lpwstr>_Toc412541399</vt:lpwstr>
      </vt:variant>
      <vt:variant>
        <vt:i4>1769521</vt:i4>
      </vt:variant>
      <vt:variant>
        <vt:i4>20</vt:i4>
      </vt:variant>
      <vt:variant>
        <vt:i4>0</vt:i4>
      </vt:variant>
      <vt:variant>
        <vt:i4>5</vt:i4>
      </vt:variant>
      <vt:variant>
        <vt:lpwstr/>
      </vt:variant>
      <vt:variant>
        <vt:lpwstr>_Toc412541398</vt:lpwstr>
      </vt:variant>
      <vt:variant>
        <vt:i4>1769521</vt:i4>
      </vt:variant>
      <vt:variant>
        <vt:i4>17</vt:i4>
      </vt:variant>
      <vt:variant>
        <vt:i4>0</vt:i4>
      </vt:variant>
      <vt:variant>
        <vt:i4>5</vt:i4>
      </vt:variant>
      <vt:variant>
        <vt:lpwstr/>
      </vt:variant>
      <vt:variant>
        <vt:lpwstr>_Toc412541397</vt:lpwstr>
      </vt:variant>
      <vt:variant>
        <vt:i4>1769521</vt:i4>
      </vt:variant>
      <vt:variant>
        <vt:i4>14</vt:i4>
      </vt:variant>
      <vt:variant>
        <vt:i4>0</vt:i4>
      </vt:variant>
      <vt:variant>
        <vt:i4>5</vt:i4>
      </vt:variant>
      <vt:variant>
        <vt:lpwstr/>
      </vt:variant>
      <vt:variant>
        <vt:lpwstr>_Toc412541396</vt:lpwstr>
      </vt:variant>
      <vt:variant>
        <vt:i4>1769521</vt:i4>
      </vt:variant>
      <vt:variant>
        <vt:i4>11</vt:i4>
      </vt:variant>
      <vt:variant>
        <vt:i4>0</vt:i4>
      </vt:variant>
      <vt:variant>
        <vt:i4>5</vt:i4>
      </vt:variant>
      <vt:variant>
        <vt:lpwstr/>
      </vt:variant>
      <vt:variant>
        <vt:lpwstr>_Toc412541395</vt:lpwstr>
      </vt:variant>
      <vt:variant>
        <vt:i4>1769521</vt:i4>
      </vt:variant>
      <vt:variant>
        <vt:i4>8</vt:i4>
      </vt:variant>
      <vt:variant>
        <vt:i4>0</vt:i4>
      </vt:variant>
      <vt:variant>
        <vt:i4>5</vt:i4>
      </vt:variant>
      <vt:variant>
        <vt:lpwstr/>
      </vt:variant>
      <vt:variant>
        <vt:lpwstr>_Toc412541394</vt:lpwstr>
      </vt:variant>
      <vt:variant>
        <vt:i4>1769521</vt:i4>
      </vt:variant>
      <vt:variant>
        <vt:i4>5</vt:i4>
      </vt:variant>
      <vt:variant>
        <vt:i4>0</vt:i4>
      </vt:variant>
      <vt:variant>
        <vt:i4>5</vt:i4>
      </vt:variant>
      <vt:variant>
        <vt:lpwstr/>
      </vt:variant>
      <vt:variant>
        <vt:lpwstr>_Toc412541393</vt:lpwstr>
      </vt:variant>
      <vt:variant>
        <vt:i4>1769521</vt:i4>
      </vt:variant>
      <vt:variant>
        <vt:i4>2</vt:i4>
      </vt:variant>
      <vt:variant>
        <vt:i4>0</vt:i4>
      </vt:variant>
      <vt:variant>
        <vt:i4>5</vt:i4>
      </vt:variant>
      <vt:variant>
        <vt:lpwstr/>
      </vt:variant>
      <vt:variant>
        <vt:lpwstr>_Toc412541392</vt:lpwstr>
      </vt:variant>
      <vt:variant>
        <vt:i4>3538958</vt:i4>
      </vt:variant>
      <vt:variant>
        <vt:i4>113663</vt:i4>
      </vt:variant>
      <vt:variant>
        <vt:i4>1048</vt:i4>
      </vt:variant>
      <vt:variant>
        <vt:i4>1</vt:i4>
      </vt:variant>
      <vt:variant>
        <vt:lpwstr>cid:image001.png@01CD900F.29BF3B40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VIII: Reference</dc:title>
  <dc:subject>Iron Speed Designer</dc:subject>
  <dc:creator>Iron Speed, Inc.</dc:creator>
  <cp:lastModifiedBy>Kirill Dmitriev</cp:lastModifiedBy>
  <cp:revision>19</cp:revision>
  <cp:lastPrinted>2003-08-01T18:16:00Z</cp:lastPrinted>
  <dcterms:created xsi:type="dcterms:W3CDTF">2015-02-24T20:40:00Z</dcterms:created>
  <dcterms:modified xsi:type="dcterms:W3CDTF">2015-08-08T00:01:00Z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